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64da" w14:paraId="76e64da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F23147" w:rsidRPr="002F5985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F23147" w:rsidRPr="002F5985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F23147" w:rsidRPr="002F5985">
        <w:rPr>
          <w:rFonts w:hAnsi="Times New Roman" w:ascii="Times New Roman"/>
        </w:rPr>
        <w:t xml:space="preserve">, površine 7138 m2, i to: 55. Suvlasnički dio: 12/10000 ETAŽNO VLASNIŠTVO (E-55), </w:t>
      </w:r>
      <w:r w:rsidR="00F23147" w:rsidRPr="002F5985">
        <w:rPr>
          <w:rFonts w:eastAsia="Calibri" w:hAnsi="Times New Roman" w:ascii="Times New Roman"/>
        </w:rPr>
        <w:t>garaža G.27. u podrumu -1 zgrade M. Krušlina 14-24, neto korisne površine 16,73 m2, u nacrtu označenu plavom bojom, tržišne vrijednosti 78.900,00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F23147">
        <w:rPr>
          <w:rFonts w:eastAsia="Calibri" w:hAnsi="Times New Roman" w:ascii="Times New Roman"/>
        </w:rPr>
        <w:t>78.9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2500ED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B55437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B55437">
        <w:t>,v.r.</w:t>
      </w:r>
    </w:p>
    <w:p w:rsidRDefault="00B55437" w:rsidP="00D338FD" w:rsidR="00B55437">
      <w:pPr>
        <w:pStyle w:val="Uvuenotijeloteksta"/>
        <w:ind w:firstLine="141" w:left="1983"/>
        <w:jc w:val="right"/>
      </w:pPr>
      <w:r>
        <w:t>Za točnost otpravka</w:t>
      </w:r>
    </w:p>
    <w:p w:rsidRDefault="00B55437" w:rsidP="00CE7DEC" w:rsidR="00CE7DEC" w:rsidRPr="00B55437">
      <w:pPr>
        <w:jc w:val="right"/>
        <w:rPr>
          <w:rFonts w:hAnsi="Times New Roman" w:ascii="Times New Roman"/>
        </w:rPr>
      </w:pPr>
      <w:r w:rsidRPr="00B55437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922B05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F23147">
          <w:rPr>
            <w:rFonts w:hAnsi="Times New Roman" w:ascii="Times New Roman"/>
          </w:rPr>
          <w:t>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22B05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437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42A3A"/>
    <w:rsid w:val="00E546DE"/>
    <w:rsid w:val="00E57739"/>
    <w:rsid w:val="00E73F32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5543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B5543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5543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B5543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4C75B-1B34-49A4-8701-64AA149CF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2019-01-17T12:44:00Z</dcterms:created>
  <dc:creator>x</dc:creator>
  <cp:lastModifiedBy>Matea Bizjak</cp:lastModifiedBy>
  <cp:lastPrinted>2019-01-17T12:46:00Z</cp:lastPrinted>
  <dcterms:modified xmlns:xsi="http://www.w3.org/2001/XMLSchema-instance" xsi:type="dcterms:W3CDTF">2019-01-17T12:46:00Z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