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04a15" w14:paraId="0c04a15" w:rsidRDefault="00B412FB" w:rsidR="00B412F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73E6A" w:rsidP="00F64C84" w:rsidR="00773E6A" w:rsidRPr="0035709E">
      <w:pPr>
        <w:jc w:val="both"/>
      </w:pPr>
    </w:p>
    <w:p w:rsidRDefault="005B7AD7" w:rsidP="005B7AD7" w:rsidR="005B7AD7" w:rsidRPr="00A434F9">
      <w:r w:rsidRPr="00A434F9">
        <w:t>REPUBLIKA HRVATSKA</w:t>
      </w:r>
    </w:p>
    <w:p w:rsidRDefault="005B7AD7" w:rsidP="005B7AD7" w:rsidR="005B7AD7" w:rsidRPr="00A434F9">
      <w:r w:rsidRPr="00A434F9">
        <w:t>TRGOVAČKI SUD U ZAGREBU</w:t>
      </w:r>
    </w:p>
    <w:p w:rsidRDefault="005B7AD7" w:rsidP="00A434F9" w:rsidR="0035709E" w:rsidRPr="00A434F9">
      <w:r w:rsidRPr="00A434F9">
        <w:t>Zagreb</w:t>
      </w:r>
      <w:r w:rsidR="00A434F9">
        <w:t xml:space="preserve">, </w:t>
      </w:r>
      <w:proofErr w:type="spellStart"/>
      <w:r w:rsidR="00A434F9">
        <w:t>Amruševa</w:t>
      </w:r>
      <w:proofErr w:type="spellEnd"/>
      <w:r w:rsidR="00A434F9">
        <w:t xml:space="preserve"> 2/II</w:t>
      </w:r>
      <w:r w:rsidR="00A434F9">
        <w:tab/>
      </w:r>
      <w:r w:rsidR="00A434F9">
        <w:tab/>
      </w:r>
      <w:r w:rsidR="00A434F9">
        <w:tab/>
      </w:r>
      <w:r w:rsidR="00A434F9">
        <w:tab/>
      </w:r>
      <w:r w:rsidR="00A434F9">
        <w:tab/>
      </w:r>
      <w:r w:rsidR="00A434F9">
        <w:tab/>
      </w:r>
      <w:r w:rsidR="00A434F9">
        <w:tab/>
        <w:t>67. St-379</w:t>
      </w:r>
      <w:r w:rsidR="0076446D" w:rsidRPr="00A434F9">
        <w:t>/15</w:t>
      </w:r>
      <w:r w:rsidR="00B412FB">
        <w:t>-37</w:t>
      </w:r>
      <w:r w:rsidRPr="00A434F9">
        <w:tab/>
      </w:r>
    </w:p>
    <w:p w:rsidRDefault="0035709E" w:rsidP="0035709E" w:rsidR="005B7AD7" w:rsidRPr="00A434F9">
      <w:pPr>
        <w:jc w:val="center"/>
      </w:pPr>
      <w:r w:rsidRPr="00A434F9">
        <w:t xml:space="preserve">R E P U B L I K A   H R V A T S K A </w:t>
      </w:r>
    </w:p>
    <w:p w:rsidRDefault="0035709E" w:rsidP="005B7AD7" w:rsidR="0035709E" w:rsidRPr="00A434F9">
      <w:pPr>
        <w:jc w:val="center"/>
      </w:pPr>
    </w:p>
    <w:p w:rsidRDefault="005B7AD7" w:rsidP="005B7AD7" w:rsidR="005B7AD7" w:rsidRPr="00A434F9">
      <w:pPr>
        <w:jc w:val="center"/>
      </w:pPr>
      <w:r w:rsidRPr="00A434F9">
        <w:t>R J E Š E N J E</w:t>
      </w:r>
    </w:p>
    <w:p w:rsidRDefault="0035709E" w:rsidP="005B7AD7" w:rsidR="0035709E" w:rsidRPr="0035709E">
      <w:pPr>
        <w:ind w:firstLine="720"/>
        <w:jc w:val="both"/>
        <w:rPr>
          <w:lang w:val="pt-BR"/>
        </w:rPr>
      </w:pPr>
    </w:p>
    <w:p w:rsidRDefault="00A434F9" w:rsidP="00A434F9" w:rsidR="005B7AD7" w:rsidRPr="0035709E">
      <w:pPr>
        <w:jc w:val="both"/>
      </w:pPr>
      <w:r w:rsidRPr="00A434F9">
        <w:rPr>
          <w:lang w:val="pt-BR"/>
        </w:rPr>
        <w:t>Trgovački sud u Zagrebu, po stečajnom sucu Gordanu Zubaku, u stečajnom predmetu u povodu prijedloga predlagatelja FINANCIJSKA AGENCIJA, Zagreb, Vrtni put 3, za otvaranje stečajnog postupka nad dužnikom DINARIDI-DRUŠTVO ZA ISTRAŽIVANJA I SNIMANJA KRŠKIH FENOMENA, Zagreb, Frana Alfirevića 13, OIB: 12498590338</w:t>
      </w:r>
      <w:r w:rsidR="005B7AD7" w:rsidRPr="0035709E">
        <w:t xml:space="preserve">, </w:t>
      </w:r>
      <w:r>
        <w:br/>
        <w:t>5. veljače</w:t>
      </w:r>
      <w:r w:rsidR="005B7AD7" w:rsidRPr="0035709E">
        <w:t xml:space="preserve"> 201</w:t>
      </w:r>
      <w:r>
        <w:t>6</w:t>
      </w:r>
      <w:r w:rsidR="005B7AD7" w:rsidRPr="0035709E">
        <w:t>.,</w:t>
      </w:r>
    </w:p>
    <w:p w:rsidRDefault="00773E6A" w:rsidP="00F64C84" w:rsidR="00773E6A" w:rsidRPr="0035709E">
      <w:pPr>
        <w:jc w:val="both"/>
      </w:pPr>
      <w:r w:rsidRPr="0035709E">
        <w:t xml:space="preserve">  </w:t>
      </w:r>
    </w:p>
    <w:p w:rsidRDefault="00773E6A" w:rsidP="008425B3" w:rsidR="00773E6A" w:rsidRPr="0035709E">
      <w:pPr>
        <w:jc w:val="center"/>
      </w:pPr>
      <w:r w:rsidRPr="0035709E">
        <w:t>r i j e š i o    j e</w:t>
      </w:r>
    </w:p>
    <w:p w:rsidRDefault="008425B3" w:rsidP="008425B3" w:rsidR="008425B3" w:rsidRPr="0035709E">
      <w:pPr>
        <w:jc w:val="center"/>
      </w:pPr>
    </w:p>
    <w:p w:rsidRDefault="008425B3" w:rsidP="008425B3" w:rsidR="008425B3" w:rsidRPr="0035709E">
      <w:pPr>
        <w:numPr>
          <w:ilvl w:val="12"/>
          <w:numId w:val="0"/>
        </w:numPr>
        <w:jc w:val="both"/>
      </w:pPr>
      <w:r w:rsidRPr="0035709E">
        <w:tab/>
        <w:t xml:space="preserve">Ukidaju se mjere osiguranja određene rješenjem ovog suda poslovni broj </w:t>
      </w:r>
      <w:r w:rsidRPr="0035709E">
        <w:br/>
        <w:t>St-</w:t>
      </w:r>
      <w:r w:rsidR="00A434F9">
        <w:t>379</w:t>
      </w:r>
      <w:r w:rsidRPr="0035709E">
        <w:t>/</w:t>
      </w:r>
      <w:r w:rsidR="0076446D">
        <w:t>15</w:t>
      </w:r>
      <w:r w:rsidRPr="0035709E">
        <w:t xml:space="preserve"> od </w:t>
      </w:r>
      <w:r w:rsidR="0076446D">
        <w:t xml:space="preserve"> 1</w:t>
      </w:r>
      <w:r w:rsidR="00A434F9">
        <w:t>6. rujna</w:t>
      </w:r>
      <w:r w:rsidR="0076446D">
        <w:t xml:space="preserve"> 2015</w:t>
      </w:r>
      <w:r w:rsidRPr="0035709E">
        <w:t xml:space="preserve">. kojim je za privremenog stečajnog upravitelja imenovan </w:t>
      </w:r>
      <w:r w:rsidR="00A434F9" w:rsidRPr="00A434F9">
        <w:t xml:space="preserve">Stjepan </w:t>
      </w:r>
      <w:proofErr w:type="spellStart"/>
      <w:r w:rsidR="00A434F9" w:rsidRPr="00A434F9">
        <w:t>Rakarec</w:t>
      </w:r>
      <w:proofErr w:type="spellEnd"/>
      <w:r w:rsidR="00A434F9" w:rsidRPr="00A434F9">
        <w:t xml:space="preserve">, Velika Gorica, </w:t>
      </w:r>
      <w:proofErr w:type="spellStart"/>
      <w:r w:rsidR="00A434F9" w:rsidRPr="00A434F9">
        <w:t>Črnkovec</w:t>
      </w:r>
      <w:proofErr w:type="spellEnd"/>
      <w:r w:rsidR="00A434F9" w:rsidRPr="00A434F9">
        <w:t xml:space="preserve"> 16, OIB: 64132194100</w:t>
      </w:r>
      <w:r w:rsidRPr="0035709E">
        <w:t>.</w:t>
      </w:r>
    </w:p>
    <w:p w:rsidRDefault="00773E6A" w:rsidP="00F64C84" w:rsidR="00773E6A" w:rsidRPr="0035709E">
      <w:pPr>
        <w:jc w:val="both"/>
      </w:pPr>
    </w:p>
    <w:p w:rsidRDefault="00773E6A" w:rsidP="00B51CED" w:rsidR="00773E6A" w:rsidRPr="0035709E">
      <w:pPr>
        <w:jc w:val="center"/>
      </w:pPr>
      <w:r w:rsidRPr="0035709E">
        <w:t>Obrazloženje</w:t>
      </w:r>
    </w:p>
    <w:p w:rsidRDefault="00773E6A" w:rsidP="00F64C84" w:rsidR="00773E6A" w:rsidRPr="0035709E">
      <w:pPr>
        <w:jc w:val="both"/>
      </w:pPr>
    </w:p>
    <w:p w:rsidRDefault="005B7AD7" w:rsidP="00F64C84" w:rsidR="008425B3" w:rsidRPr="0035709E">
      <w:pPr>
        <w:jc w:val="both"/>
      </w:pPr>
      <w:r w:rsidRPr="0035709E">
        <w:tab/>
      </w:r>
      <w:r w:rsidR="00A434F9">
        <w:t>Pravomoćnim r</w:t>
      </w:r>
      <w:r w:rsidRPr="0035709E">
        <w:t>ješenjem ovog suda</w:t>
      </w:r>
      <w:r w:rsidR="00A434F9">
        <w:t xml:space="preserve"> od 11. prosinca 2015. obustavljen je stečajni postupak nad dužnikom,</w:t>
      </w:r>
    </w:p>
    <w:p w:rsidRDefault="008425B3" w:rsidP="00F64C84" w:rsidR="008425B3" w:rsidRPr="0035709E">
      <w:pPr>
        <w:jc w:val="both"/>
      </w:pPr>
      <w:r w:rsidRPr="0035709E">
        <w:tab/>
      </w:r>
      <w:r w:rsidR="005B7AD7" w:rsidRPr="0035709E">
        <w:t>S obzirom na to da je navedeno rješenje pravomoćno</w:t>
      </w:r>
      <w:r w:rsidRPr="0035709E">
        <w:t>, više nisu potrebne mjere osiguranja određene</w:t>
      </w:r>
      <w:r w:rsidR="005B7AD7" w:rsidRPr="0035709E">
        <w:t xml:space="preserve"> </w:t>
      </w:r>
      <w:r w:rsidRPr="0035709E">
        <w:t>rješenjem</w:t>
      </w:r>
      <w:r w:rsidR="0035709E" w:rsidRPr="0035709E">
        <w:t xml:space="preserve"> od </w:t>
      </w:r>
      <w:r w:rsidR="0076446D">
        <w:t>1</w:t>
      </w:r>
      <w:r w:rsidR="00A434F9">
        <w:t>6</w:t>
      </w:r>
      <w:r w:rsidR="0076446D">
        <w:t xml:space="preserve">. </w:t>
      </w:r>
      <w:r w:rsidR="00A434F9">
        <w:t>rujna</w:t>
      </w:r>
      <w:r w:rsidR="0076446D">
        <w:t xml:space="preserve"> 2015</w:t>
      </w:r>
      <w:r w:rsidR="0035709E" w:rsidRPr="0035709E">
        <w:t>.</w:t>
      </w:r>
      <w:r w:rsidRPr="0035709E">
        <w:t xml:space="preserve"> pa su stoga ukinute u skladu s čl. 48. Stečajnog zakona </w:t>
      </w:r>
      <w:r w:rsidR="0035709E" w:rsidRPr="0035709E">
        <w:t>(“Narodne novine” broj 44/96, 29/99, 129/00, 123/03, 82/06, 116/10, 25/12 i 133/12, dalje: SZ)</w:t>
      </w:r>
      <w:r w:rsidR="00A434F9">
        <w:t>, koji se primjenjuje na temelju odredbe čl. 441. Stečajnog zakona („Narodne novine“ broj 71/15, dalje SZ)</w:t>
      </w:r>
      <w:r w:rsidRPr="0035709E">
        <w:t>.</w:t>
      </w:r>
      <w:r w:rsidRPr="0035709E">
        <w:tab/>
      </w:r>
    </w:p>
    <w:p w:rsidRDefault="008425B3" w:rsidP="00F64C84" w:rsidR="008425B3" w:rsidRPr="0035709E">
      <w:pPr>
        <w:jc w:val="both"/>
      </w:pPr>
    </w:p>
    <w:p w:rsidRDefault="005B7AD7" w:rsidP="00B51CED" w:rsidR="00773E6A" w:rsidRPr="0035709E">
      <w:pPr>
        <w:jc w:val="center"/>
      </w:pPr>
      <w:r w:rsidRPr="0035709E">
        <w:t xml:space="preserve">U Zagreb </w:t>
      </w:r>
      <w:r w:rsidR="00A434F9">
        <w:t>5. veljače 2016</w:t>
      </w:r>
      <w:r w:rsidR="00773E6A" w:rsidRPr="0035709E">
        <w:t>.</w:t>
      </w:r>
    </w:p>
    <w:p w:rsidRDefault="00B51CED" w:rsidP="00B412FB" w:rsidR="00B51CED" w:rsidRPr="0035709E">
      <w:pPr>
        <w:jc w:val="right"/>
      </w:pPr>
      <w:r w:rsidRPr="0035709E">
        <w:t xml:space="preserve">                                                                                                                    </w:t>
      </w:r>
      <w:r w:rsidR="00773E6A" w:rsidRPr="0035709E">
        <w:t>Sudac:</w:t>
      </w:r>
    </w:p>
    <w:p w:rsidRDefault="00B51CED" w:rsidP="00B412FB" w:rsidR="00773E6A" w:rsidRPr="0035709E">
      <w:pPr>
        <w:jc w:val="right"/>
      </w:pPr>
      <w:r w:rsidRPr="0035709E">
        <w:t>Gordan Zubak</w:t>
      </w:r>
      <w:r w:rsidR="00B412FB">
        <w:t>, v.r.</w:t>
      </w:r>
      <w:r w:rsidR="00773E6A" w:rsidRPr="0035709E">
        <w:t xml:space="preserve"> </w:t>
      </w:r>
    </w:p>
    <w:p w:rsidRDefault="00B412FB" w:rsidP="00B51CED" w:rsidR="00B412FB">
      <w:pPr>
        <w:jc w:val="both"/>
      </w:pPr>
    </w:p>
    <w:p w:rsidRDefault="00773E6A" w:rsidP="00B51CED" w:rsidR="00773E6A" w:rsidRPr="0035709E">
      <w:pPr>
        <w:jc w:val="both"/>
      </w:pPr>
      <w:r w:rsidRPr="0035709E">
        <w:t>Uputa o pravnom lijeku:</w:t>
      </w:r>
    </w:p>
    <w:p w:rsidRDefault="00773E6A" w:rsidP="00F64C84" w:rsidR="008425B3" w:rsidRPr="0035709E">
      <w:pPr>
        <w:jc w:val="both"/>
      </w:pPr>
      <w:r w:rsidRPr="0035709E">
        <w:t>Protiv ovog rješenja dopuštena je žalba u roku od 8 dana.  Žalba se podnosi ovom sudu u 2 primjerka za Visoki trgovački sud RH u roku od 8 dana od dana dostave rješenja.</w:t>
      </w:r>
    </w:p>
    <w:p w:rsidRDefault="00B412FB" w:rsidP="00B412FB" w:rsidR="00B412FB">
      <w:pPr>
        <w:ind w:left="720"/>
      </w:pPr>
    </w:p>
    <w:p w:rsidRDefault="00B412FB" w:rsidP="001745C1" w:rsidR="00B412FB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35709E" w:rsidP="00B412FB" w:rsidR="00773E6A" w:rsidRPr="0035709E">
      <w:pPr>
        <w:ind w:left="720"/>
      </w:pPr>
      <w:r w:rsidRPr="0035709E">
        <w:t xml:space="preserve"> </w:t>
      </w:r>
    </w:p>
    <w:sectPr w:rsidSect="00B412FB" w:rsidR="00773E6A" w:rsidRPr="0035709E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44718C5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3E6A"/>
    <w:rsid w:val="0035709E"/>
    <w:rsid w:val="005B7AD7"/>
    <w:rsid w:val="005C3E95"/>
    <w:rsid w:val="0076446D"/>
    <w:rsid w:val="00773E6A"/>
    <w:rsid w:val="007A7B41"/>
    <w:rsid w:val="008425B3"/>
    <w:rsid w:val="008A7E41"/>
    <w:rsid w:val="00A434F9"/>
    <w:rsid w:val="00B412FB"/>
    <w:rsid w:val="00B5060E"/>
    <w:rsid w:val="00B51CED"/>
    <w:rsid w:val="00E94BEA"/>
    <w:rsid w:val="00F64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506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12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12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12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12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12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B412F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412FB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506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12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12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12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12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12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B412F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412F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2015.</izvorni_sadrzaj>
    <derivirana_varijabla naziv="DomainObject.Predmet.DatumOsnivanja_1">2.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prosinca 2015.</izvorni_sadrzaj>
    <derivirana_varijabla naziv="DomainObject.Predmet.DatumRjesavanja_1">11.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St-379/2015</izvorni_sadrzaj>
    <derivirana_varijabla naziv="DomainObject.Predmet.OznakaBroj_1">St-379/2015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Gordan</izvorni_sadrzaj>
    <derivirana_varijabla naziv="DomainObject.Predmet.PredmetRijesio.Ime_1">Gordan</derivirana_varijabla>
  </DomainObject.Predmet.PredmetRijesio.Ime>
  <DomainObject.Predmet.PredmetRijesio.Oib>
    <izvorni_sadrzaj>51278377206</izvorni_sadrzaj>
    <derivirana_varijabla naziv="DomainObject.Predmet.PredmetRijesio.Oib_1">51278377206</derivirana_varijabla>
  </DomainObject.Predmet.PredmetRijesio.Oib>
  <DomainObject.Predmet.PredmetRijesio.Prezime>
    <izvorni_sadrzaj>Zubak</izvorni_sadrzaj>
    <derivirana_varijabla naziv="DomainObject.Predmet.PredmetRijesio.Prezime_1">Zubak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DINARIDI-DRUŠTVO ZA ISTRAŽIVANJA I SNIMANJA KRŠKIH FENOMENA</izvorni_sadrzaj>
    <derivirana_varijabla naziv="DomainObject.Predmet.ProtustrankaFormated_1">  DINARIDI-DRUŠTVO ZA ISTRAŽIVANJA I SNIMANJA KRŠKIH FENOMENA</derivirana_varijabla>
  </DomainObject.Predmet.ProtustrankaFormated>
  <DomainObject.Predmet.ProtustrankaFormatedOIB>
    <izvorni_sadrzaj>  DINARIDI-DRUŠTVO ZA ISTRAŽIVANJA I SNIMANJA KRŠKIH FENOMENA, OIB 12498590338</izvorni_sadrzaj>
    <derivirana_varijabla naziv="DomainObject.Predmet.ProtustrankaFormatedOIB_1">  DINARIDI-DRUŠTVO ZA ISTRAŽIVANJA I SNIMANJA KRŠKIH FENOMENA, OIB 12498590338</derivirana_varijabla>
  </DomainObject.Predmet.ProtustrankaFormatedOIB>
  <DomainObject.Predmet.ProtustrankaFormatedWithAdress>
    <izvorni_sadrzaj> DINARIDI-DRUŠTVO ZA ISTRAŽIVANJA I SNIMANJA KRŠKIH FENOMENA, Frana Alfirevića 13, 10000 Zagreb</izvorni_sadrzaj>
    <derivirana_varijabla naziv="DomainObject.Predmet.ProtustrankaFormatedWithAdress_1"> DINARIDI-DRUŠTVO ZA ISTRAŽIVANJA I SNIMANJA KRŠKIH FENOMENA, Frana Alfirevića 13, 10000 Zagreb</derivirana_varijabla>
  </DomainObject.Predmet.ProtustrankaFormatedWithAdress>
  <DomainObject.Predmet.ProtustrankaFormatedWithAdressOIB>
    <izvorni_sadrzaj> DINARIDI-DRUŠTVO ZA ISTRAŽIVANJA I SNIMANJA KRŠKIH FENOMENA, OIB 12498590338, Frana Alfirevića 13, 10000 Zagreb</izvorni_sadrzaj>
    <derivirana_varijabla naziv="DomainObject.Predmet.ProtustrankaFormatedWithAdressOIB_1"> DINARIDI-DRUŠTVO ZA ISTRAŽIVANJA I SNIMANJA KRŠKIH FENOMENA, OIB 12498590338, Frana Alfirevića 13, 10000 Zagreb</derivirana_varijabla>
  </DomainObject.Predmet.ProtustrankaFormatedWithAdressOIB>
  <DomainObject.Predmet.ProtustrankaWithAdress>
    <izvorni_sadrzaj>DINARIDI-DRUŠTVO ZA ISTRAŽIVANJA I SNIMANJA KRŠKIH FENOMENA Frana Alfirevića 13, 10000 Zagreb</izvorni_sadrzaj>
    <derivirana_varijabla naziv="DomainObject.Predmet.ProtustrankaWithAdress_1">DINARIDI-DRUŠTVO ZA ISTRAŽIVANJA I SNIMANJA KRŠKIH FENOMENA Frana Alfirevića 13, 10000 Zagreb</derivirana_varijabla>
  </DomainObject.Predmet.ProtustrankaWithAdress>
  <DomainObject.Predmet.ProtustrankaWithAdressOIB>
    <izvorni_sadrzaj>DINARIDI-DRUŠTVO ZA ISTRAŽIVANJA I SNIMANJA KRŠKIH FENOMENA, OIB 12498590338, Frana Alfirevića 13, 10000 Zagreb</izvorni_sadrzaj>
    <derivirana_varijabla naziv="DomainObject.Predmet.ProtustrankaWithAdressOIB_1">DINARIDI-DRUŠTVO ZA ISTRAŽIVANJA I SNIMANJA KRŠKIH FENOMENA, OIB 12498590338, Frana Alfirevića 13, 10000 Zagreb</derivirana_varijabla>
  </DomainObject.Predmet.ProtustrankaWithAdressOIB>
  <DomainObject.Predmet.ProtustrankaNazivFormated>
    <izvorni_sadrzaj>DINARIDI-DRUŠTVO ZA ISTRAŽIVANJA I SNIMANJA KRŠKIH FENOMENA</izvorni_sadrzaj>
    <derivirana_varijabla naziv="DomainObject.Predmet.ProtustrankaNazivFormated_1">DINARIDI-DRUŠTVO ZA ISTRAŽIVANJA I SNIMANJA KRŠKIH FENOMENA</derivirana_varijabla>
  </DomainObject.Predmet.ProtustrankaNazivFormated>
  <DomainObject.Predmet.ProtustrankaNazivFormatedOIB>
    <izvorni_sadrzaj>DINARIDI-DRUŠTVO ZA ISTRAŽIVANJA I SNIMANJA KRŠKIH FENOMENA, OIB 12498590338</izvorni_sadrzaj>
    <derivirana_varijabla naziv="DomainObject.Predmet.ProtustrankaNazivFormatedOIB_1">DINARIDI-DRUŠTVO ZA ISTRAŽIVANJA I SNIMANJA KRŠKIH FENOMENA, OIB 12498590338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</izvorni_sadrzaj>
    <derivirana_varijabla naziv="DomainObject.Predmet.StrankaFormatedWithAdress_1"> FINA ZAGREB</derivirana_varijabla>
  </DomainObject.Predmet.StrankaFormatedWithAdress>
  <DomainObject.Predmet.StrankaFormatedWithAdressOIB>
    <izvorni_sadrzaj> FINA ZAGREB, OIB 85821130368</izvorni_sadrzaj>
    <derivirana_varijabla naziv="DomainObject.Predmet.StrankaFormatedWithAdressOIB_1"> FINA ZAGREB, OIB 85821130368</derivirana_varijabla>
  </DomainObject.Predmet.StrankaFormatedWithAdressOIB>
  <DomainObject.Predmet.StrankaWithAdress>
    <izvorni_sadrzaj>FINA ZAGREB </izvorni_sadrzaj>
    <derivirana_varijabla naziv="DomainObject.Predmet.StrankaWithAdress_1">FINA ZAGREB </derivirana_varijabla>
  </DomainObject.Predmet.StrankaWithAdress>
  <DomainObject.Predmet.StrankaWithAdressOIB>
    <izvorni_sadrzaj>FINA ZAGREB, OIB 85821130368</izvorni_sadrzaj>
    <derivirana_varijabla naziv="DomainObject.Predmet.StrankaWithAdressOIB_1">FINA ZAGREB, OIB 85821130368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</item>
    </izvorni_sadrzaj>
    <derivirana_varijabla naziv="DomainObject.Predmet.StrankaListFormatedWithAdress_1">
      <item>FINA ZAGREB</item>
    </derivirana_varijabla>
  </DomainObject.Predmet.StrankaListFormatedWithAdress>
  <DomainObject.Predmet.StrankaListFormatedWithAdressOIB>
    <izvorni_sadrzaj>
      <item>FINA ZAGREB, OIB 85821130368</item>
    </izvorni_sadrzaj>
    <derivirana_varijabla naziv="DomainObject.Predmet.StrankaListFormatedWithAdressOIB_1">
      <item>FINA ZAGREB, OIB 85821130368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DINARIDI-DRUŠTVO ZA ISTRAŽIVANJA I SNIMANJA KRŠKIH FENOMENA</item>
    </izvorni_sadrzaj>
    <derivirana_varijabla naziv="DomainObject.Predmet.ProtuStrankaListFormated_1">
      <item>DINARIDI-DRUŠTVO ZA ISTRAŽIVANJA I SNIMANJA KRŠKIH FENOMENA</item>
    </derivirana_varijabla>
  </DomainObject.Predmet.ProtuStrankaListFormated>
  <DomainObject.Predmet.ProtuStrankaListFormatedOIB>
    <izvorni_sadrzaj>
      <item>DINARIDI-DRUŠTVO ZA ISTRAŽIVANJA I SNIMANJA KRŠKIH FENOMENA, OIB 12498590338</item>
    </izvorni_sadrzaj>
    <derivirana_varijabla naziv="DomainObject.Predmet.ProtuStrankaListFormatedOIB_1">
      <item>DINARIDI-DRUŠTVO ZA ISTRAŽIVANJA I SNIMANJA KRŠKIH FENOMENA, OIB 12498590338</item>
    </derivirana_varijabla>
  </DomainObject.Predmet.ProtuStrankaListFormatedOIB>
  <DomainObject.Predmet.ProtuStrankaListFormatedWithAdress>
    <izvorni_sadrzaj>
      <item>DINARIDI-DRUŠTVO ZA ISTRAŽIVANJA I SNIMANJA KRŠKIH FENOMENA, Frana Alfirevića 13, 10000 Zagreb</item>
    </izvorni_sadrzaj>
    <derivirana_varijabla naziv="DomainObject.Predmet.ProtuStrankaListFormatedWithAdress_1">
      <item>DINARIDI-DRUŠTVO ZA ISTRAŽIVANJA I SNIMANJA KRŠKIH FENOMENA, Frana Alfirevića 13, 10000 Zagreb</item>
    </derivirana_varijabla>
  </DomainObject.Predmet.ProtuStrankaListFormatedWithAdress>
  <DomainObject.Predmet.ProtuStrankaListFormatedWithAdressOIB>
    <izvorni_sadrzaj>
      <item>DINARIDI-DRUŠTVO ZA ISTRAŽIVANJA I SNIMANJA KRŠKIH FENOMENA, OIB 12498590338, Frana Alfirevića 13, 10000 Zagreb</item>
    </izvorni_sadrzaj>
    <derivirana_varijabla naziv="DomainObject.Predmet.ProtuStrankaListFormatedWithAdressOIB_1">
      <item>DINARIDI-DRUŠTVO ZA ISTRAŽIVANJA I SNIMANJA KRŠKIH FENOMENA, OIB 12498590338, Frana Alfirevića 13, 10000 Zagreb</item>
    </derivirana_varijabla>
  </DomainObject.Predmet.ProtuStrankaListFormatedWithAdressOIB>
  <DomainObject.Predmet.ProtuStrankaListNazivFormated>
    <izvorni_sadrzaj>
      <item>DINARIDI-DRUŠTVO ZA ISTRAŽIVANJA I SNIMANJA KRŠKIH FENOMENA</item>
    </izvorni_sadrzaj>
    <derivirana_varijabla naziv="DomainObject.Predmet.ProtuStrankaListNazivFormated_1">
      <item>DINARIDI-DRUŠTVO ZA ISTRAŽIVANJA I SNIMANJA KRŠKIH FENOMENA</item>
    </derivirana_varijabla>
  </DomainObject.Predmet.ProtuStrankaListNazivFormated>
  <DomainObject.Predmet.ProtuStrankaListNazivFormatedOIB>
    <izvorni_sadrzaj>
      <item>DINARIDI-DRUŠTVO ZA ISTRAŽIVANJA I SNIMANJA KRŠKIH FENOMENA, OIB 12498590338</item>
    </izvorni_sadrzaj>
    <derivirana_varijabla naziv="DomainObject.Predmet.ProtuStrankaListNazivFormatedOIB_1">
      <item>DINARIDI-DRUŠTVO ZA ISTRAŽIVANJA I SNIMANJA KRŠKIH FENOMENA, OIB 12498590338</item>
    </derivirana_varijabla>
  </DomainObject.Predmet.ProtuStrankaListNazivFormatedOIB>
  <DomainObject.Predmet.OstaliListFormated>
    <izvorni_sadrzaj>
      <item>Tihomir Kovačević</item>
      <item>STJEPAN RAKAREC</item>
    </izvorni_sadrzaj>
    <derivirana_varijabla naziv="DomainObject.Predmet.OstaliListFormated_1">
      <item>Tihomir Kovačević</item>
      <item>STJEPAN RAKAREC</item>
    </derivirana_varijabla>
  </DomainObject.Predmet.OstaliListFormated>
  <DomainObject.Predmet.OstaliListFormatedOIB>
    <izvorni_sadrzaj>
      <item>Tihomir Kovačević, OIB 12065978741</item>
      <item>STJEPAN RAKAREC, OIB 12498590338</item>
    </izvorni_sadrzaj>
    <derivirana_varijabla naziv="DomainObject.Predmet.OstaliListFormatedOIB_1">
      <item>Tihomir Kovačević, OIB 12065978741</item>
      <item>STJEPAN RAKAREC, OIB 12498590338</item>
    </derivirana_varijabla>
  </DomainObject.Predmet.OstaliListFormatedOIB>
  <DomainObject.Predmet.OstaliListFormatedWithAdress>
    <izvorni_sadrzaj>
      <item>Tihomir Kovačević, Ulica Frana Alfirevića 13, Zagreb</item>
      <item>STJEPAN RAKAREC, Črnkovec 16, 10410 Velika Gorica</item>
    </izvorni_sadrzaj>
    <derivirana_varijabla naziv="DomainObject.Predmet.OstaliListFormatedWithAdress_1">
      <item>Tihomir Kovačević, Ulica Frana Alfirevića 13, Zagreb</item>
      <item>STJEPAN RAKAREC, Črnkovec 16, 10410 Velika Gorica</item>
    </derivirana_varijabla>
  </DomainObject.Predmet.OstaliListFormatedWithAdress>
  <DomainObject.Predmet.OstaliListFormatedWithAdressOIB>
    <izvorni_sadrzaj>
      <item>Tihomir Kovačević, OIB 12065978741, Ulica Frana Alfirevića 13, Zagreb</item>
      <item>STJEPAN RAKAREC, OIB 12498590338, Črnkovec 16, 10410 Velika Gorica</item>
    </izvorni_sadrzaj>
    <derivirana_varijabla naziv="DomainObject.Predmet.OstaliListFormatedWithAdressOIB_1">
      <item>Tihomir Kovačević, OIB 12065978741, Ulica Frana Alfirevića 13, Zagreb</item>
      <item>STJEPAN RAKAREC, OIB 12498590338, Črnkovec 16, 10410 Velika Gorica</item>
    </derivirana_varijabla>
  </DomainObject.Predmet.OstaliListFormatedWithAdressOIB>
  <DomainObject.Predmet.OstaliListNazivFormated>
    <izvorni_sadrzaj>
      <item>Tihomir Kovačević</item>
      <item>STJEPAN RAKAREC</item>
    </izvorni_sadrzaj>
    <derivirana_varijabla naziv="DomainObject.Predmet.OstaliListNazivFormated_1">
      <item>Tihomir Kovačević</item>
      <item>STJEPAN RAKAREC</item>
    </derivirana_varijabla>
  </DomainObject.Predmet.OstaliListNazivFormated>
  <DomainObject.Predmet.OstaliListNazivFormatedOIB>
    <izvorni_sadrzaj>
      <item>Tihomir Kovačević, OIB 12065978741</item>
      <item>STJEPAN RAKAREC, OIB 12498590338</item>
    </izvorni_sadrzaj>
    <derivirana_varijabla naziv="DomainObject.Predmet.OstaliListNazivFormatedOIB_1">
      <item>Tihomir Kovačević, OIB 12065978741</item>
      <item>STJEPAN RAKAREC, OIB 12498590338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DINARIDI-DRUŠTVO ZA ISTRAŽIVANJA I SNIMANJA KRŠKIH FENOMENA</izvorni_sadrzaj>
    <derivirana_varijabla naziv="DomainObject.Predmet.ProtustrankaIDrugi_1">DINARIDI-DRUŠTVO ZA ISTRAŽIVANJA I SNIMANJA KRŠKIH FENOMENA</derivirana_varijabla>
  </DomainObject.Predmet.ProtustrankaIDrugi>
  <DomainObject.Predmet.StrankaIDrugiAdressOIB>
    <izvorni_sadrzaj>FINA ZAGREB, OIB 85821130368</izvorni_sadrzaj>
    <derivirana_varijabla naziv="DomainObject.Predmet.StrankaIDrugiAdressOIB_1">FINA ZAGREB, OIB 85821130368</derivirana_varijabla>
  </DomainObject.Predmet.StrankaIDrugiAdressOIB>
  <DomainObject.Predmet.ProtustrankaIDrugiAdressOIB>
    <izvorni_sadrzaj>DINARIDI-DRUŠTVO ZA ISTRAŽIVANJA I SNIMANJA KRŠKIH FENOMENA, OIB 12498590338, Frana Alfirevića 13, 10000 Zagreb</izvorni_sadrzaj>
    <derivirana_varijabla naziv="DomainObject.Predmet.ProtustrankaIDrugiAdressOIB_1">DINARIDI-DRUŠTVO ZA ISTRAŽIVANJA I SNIMANJA KRŠKIH FENOMENA, OIB 12498590338, Frana Alfirevića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prosinca 2015.</izvorni_sadrzaj>
    <derivirana_varijabla naziv="DomainObject.Predmet.OdlukaRjesenje.DatumDonosenjaOdluke_1">11. prosinca 2015.</derivirana_varijabla>
  </DomainObject.Predmet.OdlukaRjesenje.DatumDonosenjaOdluke>
  <DomainObject.Predmet.OdlukaRjesenje.DatumPravomocnosti>
    <izvorni_sadrzaj>21. siječnja 2016.</izvorni_sadrzaj>
    <derivirana_varijabla naziv="DomainObject.Predmet.OdlukaRjesenje.DatumPravomocnosti_1">21. siječnja 2016.</derivirana_varijabla>
  </DomainObject.Predmet.OdlukaRjesenje.DatumPravomocnosti>
  <DomainObject.Predmet.OdlukaRjesenje.Oznaka>
    <izvorni_sadrzaj>St-379/2015-34</izvorni_sadrzaj>
    <derivirana_varijabla naziv="DomainObject.Predmet.OdlukaRjesenje.Oznaka_1">St-379/2015-34</derivirana_varijabla>
  </DomainObject.Predmet.OdlukaRjesenje.Oznaka>
  <DomainObject.Predmet.SudioniciListNaziv>
    <izvorni_sadrzaj>
      <item>FINA ZAGREB</item>
      <item>DINARIDI-DRUŠTVO ZA ISTRAŽIVANJA I SNIMANJA KRŠKIH FENOMENA</item>
      <item>Tihomir Kovačević</item>
      <item>STJEPAN RAKAREC</item>
    </izvorni_sadrzaj>
    <derivirana_varijabla naziv="DomainObject.Predmet.SudioniciListNaziv_1">
      <item>FINA ZAGREB</item>
      <item>DINARIDI-DRUŠTVO ZA ISTRAŽIVANJA I SNIMANJA KRŠKIH FENOMENA</item>
      <item>Tihomir Kovačević</item>
      <item>STJEPAN RAKAREC</item>
    </derivirana_varijabla>
  </DomainObject.Predmet.SudioniciListNaziv>
  <DomainObject.Predmet.SudioniciListAdressOIB>
    <izvorni_sadrzaj>
      <item>FINA ZAGREB, OIB 85821130368</item>
      <item>DINARIDI-DRUŠTVO ZA ISTRAŽIVANJA I SNIMANJA KRŠKIH FENOMENA, OIB 12498590338, Frana Alfirevića 13,10000 Zagreb</item>
      <item>Tihomir Kovačević, OIB 12065978741, Ulica Frana Alfirevića 13,Zagreb</item>
      <item>STJEPAN RAKAREC, OIB 12498590338, Črnkovec 16,10410 Velika Gorica</item>
    </izvorni_sadrzaj>
    <derivirana_varijabla naziv="DomainObject.Predmet.SudioniciListAdressOIB_1">
      <item>FINA ZAGREB, OIB 85821130368</item>
      <item>DINARIDI-DRUŠTVO ZA ISTRAŽIVANJA I SNIMANJA KRŠKIH FENOMENA, OIB 12498590338, Frana Alfirevića 13,10000 Zagreb</item>
      <item>Tihomir Kovačević, OIB 12065978741, Ulica Frana Alfirevića 13,Zagreb</item>
      <item>STJEPAN RAKAREC, OIB 12498590338, Črnkovec 16,10410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12498590338</item>
      <item>, OIB 12065978741</item>
      <item>, OIB 12498590338</item>
    </izvorni_sadrzaj>
    <derivirana_varijabla naziv="DomainObject.Predmet.SudioniciListNazivOIB_1">
      <item>, OIB 85821130368</item>
      <item>, OIB 12498590338</item>
      <item>, OIB 12065978741</item>
      <item>, OIB 12498590338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247</properties:Words>
  <properties:Characters>1245</properties:Characters>
  <properties:Lines>43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2016-02-04T14:41:00Z</dcterms:created>
  <dc:creator>gzubak</dc:creator>
  <cp:lastModifiedBy>Ivana Rogić</cp:lastModifiedBy>
  <cp:lastPrinted>2016-02-05T09:28:00Z</cp:lastPrinted>
  <dcterms:modified xmlns:xsi="http://www.w3.org/2001/XMLSchema-instance" xsi:type="dcterms:W3CDTF">2016-02-05T09:29:00Z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