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9958" w14:paraId="298995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50210">
        <w:t>5 St-596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150210">
        <w:t xml:space="preserve"> dužnika BENJAK MILJENKO d.o.o., </w:t>
      </w:r>
      <w:proofErr w:type="spellStart"/>
      <w:r w:rsidR="00150210">
        <w:t>Strmec</w:t>
      </w:r>
      <w:proofErr w:type="spellEnd"/>
      <w:r w:rsidR="00150210">
        <w:t xml:space="preserve"> Remetinečki, </w:t>
      </w:r>
      <w:proofErr w:type="spellStart"/>
      <w:r w:rsidR="00150210">
        <w:t>Strmec</w:t>
      </w:r>
      <w:proofErr w:type="spellEnd"/>
      <w:r w:rsidR="00150210">
        <w:t xml:space="preserve"> Remetinečki 67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150210">
        <w:t>S: 070073617</w:t>
      </w:r>
      <w:r w:rsidR="005C0A25">
        <w:t xml:space="preserve">, </w:t>
      </w:r>
      <w:r w:rsidR="00150210">
        <w:t>OIB: 48428677883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50210" w:rsidRPr="00150210">
        <w:t xml:space="preserve"> </w:t>
      </w:r>
      <w:r w:rsidR="00150210">
        <w:t xml:space="preserve">BENJAK MILJENKO d.o.o., </w:t>
      </w:r>
      <w:proofErr w:type="spellStart"/>
      <w:r w:rsidR="00150210">
        <w:t>Strmec</w:t>
      </w:r>
      <w:proofErr w:type="spellEnd"/>
      <w:r w:rsidR="00150210">
        <w:t xml:space="preserve"> Remetinečki, </w:t>
      </w:r>
      <w:proofErr w:type="spellStart"/>
      <w:r w:rsidR="00150210">
        <w:t>Strmec</w:t>
      </w:r>
      <w:proofErr w:type="spellEnd"/>
      <w:r w:rsidR="00150210">
        <w:t xml:space="preserve"> Remetinečki 67</w:t>
      </w:r>
      <w:r w:rsidR="00150210">
        <w:rPr>
          <w:b/>
        </w:rPr>
        <w:t xml:space="preserve">, </w:t>
      </w:r>
      <w:r w:rsidR="00150210">
        <w:t>MBS: 070073617, OIB: 48428677883</w:t>
      </w:r>
      <w:r w:rsidR="00740000">
        <w:t xml:space="preserve">, </w:t>
      </w:r>
      <w:r w:rsidR="00CB6C18">
        <w:t xml:space="preserve">iznosi </w:t>
      </w:r>
      <w:r w:rsidR="00150210">
        <w:t>629.550,87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150210">
        <w:t xml:space="preserve"> Miljenko </w:t>
      </w:r>
      <w:proofErr w:type="spellStart"/>
      <w:r w:rsidR="00150210">
        <w:t>Benjak</w:t>
      </w:r>
      <w:proofErr w:type="spellEnd"/>
      <w:r w:rsidR="005C0A25">
        <w:t>,</w:t>
      </w:r>
      <w:r w:rsidR="00150210">
        <w:t xml:space="preserve"> </w:t>
      </w:r>
      <w:proofErr w:type="spellStart"/>
      <w:r w:rsidR="00150210">
        <w:t>Strmec</w:t>
      </w:r>
      <w:proofErr w:type="spellEnd"/>
      <w:r w:rsidR="00150210">
        <w:t xml:space="preserve"> Remetinečki, </w:t>
      </w:r>
      <w:proofErr w:type="spellStart"/>
      <w:r w:rsidR="00150210">
        <w:t>Strmec</w:t>
      </w:r>
      <w:proofErr w:type="spellEnd"/>
      <w:r w:rsidR="00150210">
        <w:t xml:space="preserve"> Remetinečki 67, OIB: 60296640925,</w:t>
      </w:r>
      <w:r w:rsidR="005C0A25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50210" w:rsidP="00150210" w:rsidR="0081351D" w:rsidRPr="006A424F">
      <w:r>
        <w:t xml:space="preserve">                                                  </w:t>
      </w:r>
      <w:r w:rsidR="0081351D">
        <w:t xml:space="preserve">U Varaždinu </w:t>
      </w:r>
      <w:r w:rsidR="00BD50C2">
        <w:t>15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6BA" w:rsidR="003226BA">
      <w:r>
        <w:separator/>
      </w:r>
    </w:p>
  </w:endnote>
  <w:endnote w:id="0" w:type="continuationSeparator">
    <w:p w:rsidRDefault="003226BA" w:rsidR="0032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6BA" w:rsidR="003226BA">
      <w:r>
        <w:separator/>
      </w:r>
    </w:p>
  </w:footnote>
  <w:footnote w:id="0" w:type="continuationSeparator">
    <w:p w:rsidRDefault="003226BA" w:rsidR="003226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50210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26BA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440FC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BENJAK MILJENKO društvo s ograničenom odgovornošću za građevinarstvo i usluge</izvorni_sadrzaj>
    <derivirana_varijabla naziv="DomainObject.Predmet.ProtustrankaFormated_1">  BENJAK MILJENKO društvo s ograničenom odgovornošću za građevinarstvo i usluge</derivirana_varijabla>
  </DomainObject.Predmet.ProtustrankaFormated>
  <DomainObject.Predmet.ProtustrankaFormatedOIB>
    <izvorni_sadrzaj>  BENJAK MILJENKO društvo s ograničenom odgovornošću za građevinarstvo i usluge, OIB 48428677883</izvorni_sadrzaj>
    <derivirana_varijabla naziv="DomainObject.Predmet.ProtustrankaFormatedOIB_1">  BENJAK MILJENKO društvo s ograničenom odgovornošću za građevinarstvo i usluge, OIB 48428677883</derivirana_varijabla>
  </DomainObject.Predmet.ProtustrankaFormatedOIB>
  <DomainObject.Predmet.ProtustrankaFormatedWithAdress>
    <izvorni_sadrzaj> BENJAK MILJENKO društvo s ograničenom odgovornošću za građevinarstvo i usluge,  67, 42220 Strmec Remetinečki</izvorni_sadrzaj>
    <derivirana_varijabla naziv="DomainObject.Predmet.ProtustrankaFormatedWithAdress_1"> BENJAK MILJENKO društvo s ograničenom odgovornošću za građevinarstvo i usluge,  67, 42220 Strmec Remetinečki</derivirana_varijabla>
  </DomainObject.Predmet.ProtustrankaFormatedWithAdress>
  <DomainObject.Predmet.ProtustrankaFormatedWithAdressOIB>
    <izvorni_sadrzaj> BENJAK MILJENKO društvo s ograničenom odgovornošću za građevinarstvo i usluge, OIB 48428677883,  67, 42220 Strmec Remetinečki</izvorni_sadrzaj>
    <derivirana_varijabla naziv="DomainObject.Predmet.ProtustrankaFormatedWithAdressOIB_1"> BENJAK MILJENKO društvo s ograničenom odgovornošću za građevinarstvo i usluge, OIB 48428677883,  67, 42220 Strmec Remetinečki</derivirana_varijabla>
  </DomainObject.Predmet.ProtustrankaFormatedWithAdressOIB>
  <DomainObject.Predmet.ProtustrankaWithAdress>
    <izvorni_sadrzaj>BENJAK MILJENKO društvo s ograničenom odgovornošću za građevinarstvo i usluge  67, 42220 Strmec Remetinečki</izvorni_sadrzaj>
    <derivirana_varijabla naziv="DomainObject.Predmet.ProtustrankaWithAdress_1">BENJAK MILJENKO društvo s ograničenom odgovornošću za građevinarstvo i usluge  67, 42220 Strmec Remetinečki</derivirana_varijabla>
  </DomainObject.Predmet.ProtustrankaWithAdress>
  <DomainObject.Predmet.ProtustrankaWithAdressOIB>
    <izvorni_sadrzaj>BENJAK MILJENKO društvo s ograničenom odgovornošću za građevinarstvo i usluge, OIB 48428677883,  67, 42220 Strmec Remetinečki</izvorni_sadrzaj>
    <derivirana_varijabla naziv="DomainObject.Predmet.ProtustrankaWithAdressOIB_1">BENJAK MILJENKO društvo s ograničenom odgovornošću za građevinarstvo i usluge, OIB 48428677883,  67, 42220 Strmec Remetinečki</derivirana_varijabla>
  </DomainObject.Predmet.ProtustrankaWithAdressOIB>
  <DomainObject.Predmet.ProtustrankaNazivFormated>
    <izvorni_sadrzaj>BENJAK MILJENKO društvo s ograničenom odgovornošću za građevinarstvo i usluge</izvorni_sadrzaj>
    <derivirana_varijabla naziv="DomainObject.Predmet.ProtustrankaNazivFormated_1">BENJAK MILJENKO društvo s ograničenom odgovornošću za građevinarstvo i usluge</derivirana_varijabla>
  </DomainObject.Predmet.ProtustrankaNazivFormated>
  <DomainObject.Predmet.ProtustrankaNazivFormatedOIB>
    <izvorni_sadrzaj>BENJAK MILJENKO društvo s ograničenom odgovornošću za građevinarstvo i usluge, OIB 48428677883</izvorni_sadrzaj>
    <derivirana_varijabla naziv="DomainObject.Predmet.ProtustrankaNazivFormatedOIB_1">BENJAK MILJENKO društvo s ograničenom odgovornošću za građevinarstvo i usluge, OIB 48428677883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629550.87</izvorni_sadrzaj>
    <derivirana_varijabla naziv="DomainObject.Predmet.TrenutnaVrijednost_1">629550.87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BENJAK MILJENKO društvo s ograničenom odgovornošću za građevinarstvo i usluge</item>
    </izvorni_sadrzaj>
    <derivirana_varijabla naziv="DomainObject.Predmet.ProtuStrankaListFormated_1">
      <item>BENJAK MILJENKO društvo s ograničenom odgovornošću za građevinarstvo i usluge</item>
    </derivirana_varijabla>
  </DomainObject.Predmet.ProtuStrankaListFormated>
  <DomainObject.Predmet.ProtuStrankaListFormatedOIB>
    <izvorni_sadrzaj>
      <item>BENJAK MILJENKO društvo s ograničenom odgovornošću za građevinarstvo i usluge, OIB 48428677883</item>
    </izvorni_sadrzaj>
    <derivirana_varijabla naziv="DomainObject.Predmet.ProtuStrankaListFormatedOIB_1">
      <item>BENJAK MILJENKO društvo s ograničenom odgovornošću za građevinarstvo i usluge, OIB 48428677883</item>
    </derivirana_varijabla>
  </DomainObject.Predmet.ProtuStrankaListFormatedOIB>
  <DomainObject.Predmet.ProtuStrankaListFormatedWithAdress>
    <izvorni_sadrzaj>
      <item>BENJAK MILJENKO društvo s ograničenom odgovornošću za građevinarstvo i usluge,  67, 42220 Strmec Remetinečki</item>
    </izvorni_sadrzaj>
    <derivirana_varijabla naziv="DomainObject.Predmet.ProtuStrankaListFormatedWithAdress_1">
      <item>BENJAK MILJENKO društvo s ograničenom odgovornošću za građevinarstvo i usluge,  67, 42220 Strmec Remetinečki</item>
    </derivirana_varijabla>
  </DomainObject.Predmet.ProtuStrankaListFormatedWithAdress>
  <DomainObject.Predmet.ProtuStrankaListFormatedWithAdressOIB>
    <izvorni_sadrzaj>
      <item>BENJAK MILJENKO društvo s ograničenom odgovornošću za građevinarstvo i usluge, OIB 48428677883,  67, 42220 Strmec Remetinečki</item>
    </izvorni_sadrzaj>
    <derivirana_varijabla naziv="DomainObject.Predmet.ProtuStrankaListFormatedWithAdressOIB_1">
      <item>BENJAK MILJENKO društvo s ograničenom odgovornošću za građevinarstvo i usluge, OIB 48428677883,  67, 42220 Strmec Remetinečki</item>
    </derivirana_varijabla>
  </DomainObject.Predmet.ProtuStrankaListFormatedWithAdressOIB>
  <DomainObject.Predmet.ProtuStrankaListNazivFormated>
    <izvorni_sadrzaj>
      <item>BENJAK MILJENKO društvo s ograničenom odgovornošću za građevinarstvo i usluge</item>
    </izvorni_sadrzaj>
    <derivirana_varijabla naziv="DomainObject.Predmet.ProtuStrankaListNazivFormated_1">
      <item>BENJAK MILJENKO društvo s ograničenom odgovornošću za građevinarstvo i usluge</item>
    </derivirana_varijabla>
  </DomainObject.Predmet.ProtuStrankaListNazivFormated>
  <DomainObject.Predmet.ProtuStrankaListNazivFormatedOIB>
    <izvorni_sadrzaj>
      <item>BENJAK MILJENKO društvo s ograničenom odgovornošću za građevinarstvo i usluge, OIB 48428677883</item>
    </izvorni_sadrzaj>
    <derivirana_varijabla naziv="DomainObject.Predmet.ProtuStrankaListNazivFormatedOIB_1">
      <item>BENJAK MILJENKO društvo s ograničenom odgovornošću za građevinarstvo i usluge, OIB 48428677883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BENJAK MILJENKO društvo s ograničenom odgovornošću za građevinarstvo i usluge</izvorni_sadrzaj>
    <derivirana_varijabla naziv="DomainObject.Predmet.ProtustrankaIDrugi_1">BENJAK MILJENKO društvo s ograničenom odgovornošću za građevinarstvo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BENJAK MILJENKO društvo s ograničenom odgovornošću za građevinarstvo i usluge, OIB 48428677883,  67, 42220 Strmec Remetinečki</izvorni_sadrzaj>
    <derivirana_varijabla naziv="DomainObject.Predmet.ProtustrankaIDrugiAdressOIB_1">BENJAK MILJENKO društvo s ograničenom odgovornošću za građevinarstvo i usluge, OIB 48428677883,  67,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BENJAK MILJENKO društvo s ograničenom odgovornošću za građevinarstvo i usluge</item>
      <item>e-Oglasna</item>
      <item>Sudski registar</item>
    </izvorni_sadrzaj>
    <derivirana_varijabla naziv="DomainObject.Predmet.SudioniciListNaziv_1">
      <item>Financijska agencija</item>
      <item>BENJAK MILJENKO društvo s ograničenom odgovornošću za građevinarstvo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</izvorni_sadrzaj>
    <derivirana_varijabla naziv="DomainObject.Predmet.SudioniciListAdressOIB_1">
      <item>Financijska agencija, OIB 85821130368, A.Cesarca 2,42000 Varaždin</item>
      <item>BENJAK MILJENKO društvo s ograničenom odgovornošću za građevinarstvo i usluge, OIB 48428677883,  67,42220 Strmec Remetinečki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48428677883</item>
      <item>, OIB null</item>
      <item>, OIB null</item>
    </izvorni_sadrzaj>
    <derivirana_varijabla naziv="DomainObject.Predmet.SudioniciListNazivOIB_1">
      <item>, OIB 85821130368</item>
      <item>, OIB 48428677883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07F89-92A9-4B1B-B908-130E43D82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1942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2016-01-15T11:33:00Z</dcterms:created>
  <dc:creator>Ljubica Makovec</dc:creator>
  <cp:lastModifiedBy>Maja Marčec</cp:lastModifiedBy>
  <cp:lastPrinted>2016-01-15T11:32:00Z</cp:lastPrinted>
  <dcterms:modified xmlns:xsi="http://www.w3.org/2001/XMLSchema-instance" xsi:type="dcterms:W3CDTF">2016-01-15T11:34:00Z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