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e1a22" w14:paraId="c7e1a22" w:rsidRDefault="00B0124F" w:rsidP="00B0124F" w:rsidR="00B0124F" w:rsidRPr="00062348">
      <w:pPr>
        <w:ind w:left="5664"/>
        <w15:collapsed w:val="false"/>
      </w:pPr>
      <w:bookmarkStart w:name="_GoBack" w:id="0"/>
      <w:bookmarkEnd w:id="0"/>
      <w:r w:rsidRPr="00062348">
        <w:t xml:space="preserve">        </w:t>
      </w:r>
    </w:p>
    <w:p w:rsidRDefault="00A811CE" w:rsidP="00922021" w:rsidR="00B0124F" w:rsidRPr="00062348">
      <w:pPr>
        <w:rPr>
          <w:rStyle w:val="Brojstranice"/>
        </w:rPr>
      </w:pPr>
      <w:r>
        <w:t xml:space="preserve"> </w:t>
      </w:r>
      <w:r>
        <w:tab/>
        <w:t xml:space="preserve"> </w:t>
      </w:r>
      <w:r w:rsidR="00922021" w:rsidRPr="00062348">
        <w:t xml:space="preserve"> </w:t>
      </w:r>
      <w:r>
        <w:t xml:space="preserve">   </w:t>
      </w:r>
      <w:r w:rsidR="00A41A7C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  <w:r w:rsidR="00B0124F" w:rsidRPr="00062348">
        <w:rPr>
          <w:rStyle w:val="Brojstranice"/>
        </w:rPr>
        <w:t xml:space="preserve"> </w:t>
      </w:r>
      <w:r w:rsidR="00B0124F" w:rsidRPr="00062348">
        <w:rPr>
          <w:rStyle w:val="Brojstranice"/>
        </w:rPr>
        <w:tab/>
      </w:r>
      <w:r w:rsidR="00B0124F" w:rsidRPr="00062348">
        <w:rPr>
          <w:rStyle w:val="Brojstranice"/>
        </w:rPr>
        <w:tab/>
      </w:r>
      <w:r w:rsidR="00B0124F" w:rsidRPr="00062348">
        <w:rPr>
          <w:rStyle w:val="Brojstranice"/>
        </w:rPr>
        <w:tab/>
      </w:r>
      <w:r w:rsidR="00B0124F" w:rsidRPr="00062348">
        <w:rPr>
          <w:rStyle w:val="Brojstranice"/>
        </w:rPr>
        <w:tab/>
      </w:r>
      <w:r w:rsidR="00B0124F" w:rsidRPr="00062348">
        <w:rPr>
          <w:rStyle w:val="Brojstranice"/>
        </w:rPr>
        <w:tab/>
      </w:r>
      <w:r w:rsidR="00B0124F" w:rsidRPr="00062348">
        <w:rPr>
          <w:rStyle w:val="Brojstranice"/>
        </w:rPr>
        <w:tab/>
      </w:r>
      <w:r w:rsidR="00B0124F" w:rsidRPr="00062348">
        <w:rPr>
          <w:rStyle w:val="Brojstranice"/>
        </w:rPr>
        <w:tab/>
      </w:r>
    </w:p>
    <w:p w:rsidRDefault="00A811CE" w:rsidP="004D131B" w:rsidR="00CF6251" w:rsidRPr="00062348">
      <w:pPr>
        <w:rPr>
          <w:bCs/>
        </w:rPr>
      </w:pPr>
      <w:r>
        <w:rPr>
          <w:bCs/>
        </w:rPr>
        <w:t xml:space="preserve">   REPUBLIKA </w:t>
      </w:r>
      <w:r w:rsidR="00922021" w:rsidRPr="00062348">
        <w:rPr>
          <w:bCs/>
        </w:rPr>
        <w:t>HRVATSKA</w:t>
      </w:r>
      <w:r w:rsidR="00922021" w:rsidRPr="00062348">
        <w:t xml:space="preserve"> </w:t>
      </w:r>
      <w:r w:rsidR="00922021" w:rsidRPr="00062348">
        <w:br/>
      </w:r>
      <w:r w:rsidR="00922021" w:rsidRPr="00062348">
        <w:rPr>
          <w:bCs/>
        </w:rPr>
        <w:t>TRGOVAČKI SUD U PAZINU</w:t>
      </w:r>
    </w:p>
    <w:p w:rsidRDefault="00CF6251" w:rsidP="00A811CE" w:rsidR="00B0124F">
      <w:pPr>
        <w:ind w:firstLine="708"/>
        <w:rPr>
          <w:rStyle w:val="Brojstranice"/>
        </w:rPr>
      </w:pPr>
      <w:r w:rsidRPr="00062348">
        <w:rPr>
          <w:bCs/>
        </w:rPr>
        <w:t>Pazin, Dršćevka 1</w:t>
      </w:r>
      <w:r w:rsidR="00922021" w:rsidRPr="00062348">
        <w:t xml:space="preserve"> </w:t>
      </w:r>
      <w:r w:rsidR="00B0124F" w:rsidRPr="00062348">
        <w:rPr>
          <w:rStyle w:val="Brojstranice"/>
        </w:rPr>
        <w:tab/>
      </w:r>
    </w:p>
    <w:p w:rsidRDefault="00A811CE" w:rsidP="00A811CE" w:rsidR="00A811CE" w:rsidRPr="00062348">
      <w:pPr>
        <w:ind w:firstLine="708"/>
        <w:rPr>
          <w:rStyle w:val="Brojstranice"/>
        </w:rPr>
      </w:pPr>
    </w:p>
    <w:p w:rsidRDefault="00B243FD" w:rsidP="00B243FD" w:rsidR="00922021" w:rsidRPr="00062348">
      <w:pPr>
        <w:jc w:val="center"/>
        <w:rPr>
          <w:rStyle w:val="Brojstranice"/>
        </w:rPr>
      </w:pPr>
      <w:r w:rsidRPr="00062348">
        <w:rPr>
          <w:rStyle w:val="Brojstranice"/>
        </w:rPr>
        <w:t>Z A K L J U Č A K</w:t>
      </w:r>
    </w:p>
    <w:p w:rsidRDefault="00B243FD" w:rsidP="00B243FD" w:rsidR="00B243FD" w:rsidRPr="00062348">
      <w:pPr>
        <w:jc w:val="center"/>
        <w:rPr>
          <w:rStyle w:val="Brojstranice"/>
        </w:rPr>
      </w:pPr>
    </w:p>
    <w:p w:rsidRDefault="00CF6251" w:rsidP="000626EC" w:rsidR="00672B22">
      <w:pPr>
        <w:jc w:val="both"/>
      </w:pPr>
      <w:r w:rsidRPr="00062348">
        <w:tab/>
      </w:r>
      <w:r w:rsidR="006E57E1" w:rsidRPr="006E57E1">
        <w:t xml:space="preserve">Trgovački sud u Pazinu, po sucu Ivanu Dujiću, u stečajnom postupku </w:t>
      </w:r>
      <w:r w:rsidR="00C30D47" w:rsidRPr="00C30D47">
        <w:t>nad dužnikom AIR ADRIATIC d.o.o. u stečaju, Pula, Valtursko polje 210, OIB 82925969030</w:t>
      </w:r>
      <w:r w:rsidR="000626EC">
        <w:t xml:space="preserve">, </w:t>
      </w:r>
      <w:r w:rsidR="00C30D47">
        <w:t>1</w:t>
      </w:r>
      <w:r w:rsidR="002E2D60" w:rsidRPr="002E2D60">
        <w:t xml:space="preserve">. </w:t>
      </w:r>
      <w:r w:rsidR="00C30D47">
        <w:t>kolovoza</w:t>
      </w:r>
      <w:r w:rsidR="002E2D60" w:rsidRPr="002E2D60">
        <w:t xml:space="preserve"> 2018.</w:t>
      </w:r>
    </w:p>
    <w:p w:rsidRDefault="00A811CE" w:rsidP="000626EC" w:rsidR="00A811CE" w:rsidRPr="00062348">
      <w:pPr>
        <w:jc w:val="both"/>
      </w:pPr>
    </w:p>
    <w:p w:rsidRDefault="00A12E21" w:rsidP="00A0482D" w:rsidR="00A0482D" w:rsidRPr="00062348">
      <w:pPr>
        <w:jc w:val="center"/>
      </w:pPr>
      <w:r w:rsidRPr="00062348">
        <w:t>z a k l j u č</w:t>
      </w:r>
      <w:r w:rsidR="00A0482D" w:rsidRPr="00062348">
        <w:t xml:space="preserve"> i o   j e</w:t>
      </w:r>
    </w:p>
    <w:p w:rsidRDefault="00A0482D" w:rsidP="00A0482D" w:rsidR="00A0482D" w:rsidRPr="00062348">
      <w:pPr>
        <w:jc w:val="both"/>
      </w:pPr>
    </w:p>
    <w:p w:rsidRDefault="00F23B7D" w:rsidP="00CF6251" w:rsidR="002E2D60">
      <w:pPr>
        <w:jc w:val="both"/>
      </w:pPr>
      <w:r w:rsidRPr="00062348">
        <w:tab/>
      </w:r>
      <w:r w:rsidR="0061111E" w:rsidRPr="0061111E">
        <w:t xml:space="preserve">Nalaže se </w:t>
      </w:r>
      <w:r w:rsidR="00C30D47">
        <w:t>s</w:t>
      </w:r>
      <w:r w:rsidR="00C30D47" w:rsidRPr="00C30D47">
        <w:t>tečajn</w:t>
      </w:r>
      <w:r w:rsidR="00C30D47">
        <w:t>om</w:t>
      </w:r>
      <w:r w:rsidR="00C30D47" w:rsidRPr="00C30D47">
        <w:t xml:space="preserve"> upravitelj</w:t>
      </w:r>
      <w:r w:rsidR="00C30D47">
        <w:t>u</w:t>
      </w:r>
      <w:r w:rsidR="00C30D47" w:rsidRPr="00C30D47">
        <w:t xml:space="preserve"> Dražen</w:t>
      </w:r>
      <w:r w:rsidR="00C30D47">
        <w:t>u</w:t>
      </w:r>
      <w:r w:rsidR="00C30D47" w:rsidRPr="00C30D47">
        <w:t xml:space="preserve"> Ezget</w:t>
      </w:r>
      <w:r w:rsidR="00C30D47">
        <w:t>i</w:t>
      </w:r>
      <w:r w:rsidR="00C30D47" w:rsidRPr="00C30D47">
        <w:t xml:space="preserve"> iz Poreča, M. Benussi 8</w:t>
      </w:r>
      <w:r w:rsidR="002E2D60">
        <w:t xml:space="preserve">, da u roku od </w:t>
      </w:r>
      <w:r w:rsidR="00C30D47">
        <w:t>3</w:t>
      </w:r>
      <w:r w:rsidR="002E2D60">
        <w:t>0 dana dostavi sudu završni račun na propisanom obrascu.</w:t>
      </w:r>
    </w:p>
    <w:p w:rsidRDefault="002E2D60" w:rsidP="00CF6251" w:rsidR="002E2D60">
      <w:pPr>
        <w:jc w:val="both"/>
      </w:pPr>
    </w:p>
    <w:p w:rsidRDefault="002E2D60" w:rsidP="002E2D60" w:rsidR="00CF6251">
      <w:pPr>
        <w:jc w:val="center"/>
      </w:pPr>
      <w:r>
        <w:t>Obrazloženje</w:t>
      </w:r>
    </w:p>
    <w:p w:rsidRDefault="002E2D60" w:rsidP="002E2D60" w:rsidR="002E2D60">
      <w:pPr>
        <w:jc w:val="center"/>
      </w:pPr>
    </w:p>
    <w:p w:rsidRDefault="002E2D60" w:rsidP="00C30D47" w:rsidR="002E2D60">
      <w:r>
        <w:tab/>
        <w:t xml:space="preserve">Unovčena </w:t>
      </w:r>
      <w:r w:rsidR="00C30D47">
        <w:t xml:space="preserve">je sva </w:t>
      </w:r>
      <w:r>
        <w:t>imovina stečajnog dužnika</w:t>
      </w:r>
      <w:r w:rsidR="00C30D47">
        <w:t>. Stoga</w:t>
      </w:r>
      <w:r w:rsidR="005F3197">
        <w:t xml:space="preserve"> je, temeljem čl. 13. st. 1. i čl. 95. st. 1. SZ-a, odlučeno kao u izreci.</w:t>
      </w:r>
    </w:p>
    <w:p w:rsidRDefault="001E3BA2" w:rsidP="00922021" w:rsidR="001E3BA2" w:rsidRPr="00062348">
      <w:pPr>
        <w:ind w:left="2160"/>
        <w:jc w:val="both"/>
        <w:rPr>
          <w:spacing w:val="8"/>
        </w:rPr>
      </w:pPr>
    </w:p>
    <w:p w:rsidRDefault="00922021" w:rsidP="00A811CE" w:rsidR="002E2D60">
      <w:pPr>
        <w:jc w:val="center"/>
        <w:rPr>
          <w:spacing w:val="8"/>
        </w:rPr>
      </w:pPr>
      <w:r w:rsidRPr="00062348">
        <w:rPr>
          <w:spacing w:val="8"/>
        </w:rPr>
        <w:t xml:space="preserve">U Pazinu, </w:t>
      </w:r>
      <w:r w:rsidR="00C30D47" w:rsidRPr="00C30D47">
        <w:rPr>
          <w:spacing w:val="8"/>
        </w:rPr>
        <w:t>1. kolovoza 2018.</w:t>
      </w:r>
    </w:p>
    <w:p w:rsidRDefault="00C30D47" w:rsidP="002E2D60" w:rsidR="00C30D47" w:rsidRPr="00E73F61">
      <w:pPr>
        <w:ind w:firstLine="708"/>
        <w:jc w:val="both"/>
        <w:rPr>
          <w:rStyle w:val="Brojstranice"/>
        </w:rPr>
      </w:pPr>
    </w:p>
    <w:p w:rsidRDefault="00922021" w:rsidP="000F51C5" w:rsidR="00922021" w:rsidRPr="00062348">
      <w:pPr>
        <w:jc w:val="both"/>
        <w:rPr>
          <w:spacing w:val="8"/>
        </w:rPr>
      </w:pPr>
      <w:r w:rsidRPr="00062348">
        <w:rPr>
          <w:spacing w:val="8"/>
        </w:rPr>
        <w:t xml:space="preserve">                                                                         </w:t>
      </w:r>
      <w:r w:rsidRPr="00062348">
        <w:rPr>
          <w:spacing w:val="8"/>
        </w:rPr>
        <w:tab/>
        <w:t xml:space="preserve">    </w:t>
      </w:r>
      <w:r w:rsidR="000F51C5" w:rsidRPr="00062348">
        <w:rPr>
          <w:spacing w:val="8"/>
        </w:rPr>
        <w:t xml:space="preserve">     </w:t>
      </w:r>
      <w:r w:rsidR="00AD179D" w:rsidRPr="00062348">
        <w:rPr>
          <w:spacing w:val="8"/>
        </w:rPr>
        <w:t xml:space="preserve">   </w:t>
      </w:r>
      <w:r w:rsidR="00C30D47">
        <w:rPr>
          <w:spacing w:val="8"/>
        </w:rPr>
        <w:t xml:space="preserve">  </w:t>
      </w:r>
      <w:r w:rsidRPr="00062348">
        <w:rPr>
          <w:spacing w:val="8"/>
        </w:rPr>
        <w:t>Stečajni sudac</w:t>
      </w:r>
    </w:p>
    <w:p w:rsidRDefault="00922021" w:rsidP="00B0124F" w:rsidR="00DD3E6D" w:rsidRPr="00062348">
      <w:pPr>
        <w:ind w:firstLine="720" w:left="5040"/>
        <w:jc w:val="both"/>
        <w:rPr>
          <w:spacing w:val="8"/>
        </w:rPr>
      </w:pPr>
      <w:r w:rsidRPr="00062348">
        <w:rPr>
          <w:spacing w:val="8"/>
        </w:rPr>
        <w:t xml:space="preserve"> </w:t>
      </w:r>
      <w:r w:rsidRPr="00062348">
        <w:rPr>
          <w:spacing w:val="8"/>
        </w:rPr>
        <w:tab/>
      </w:r>
      <w:r w:rsidRPr="00062348">
        <w:rPr>
          <w:spacing w:val="8"/>
        </w:rPr>
        <w:tab/>
      </w:r>
      <w:r w:rsidRPr="00062348">
        <w:rPr>
          <w:spacing w:val="8"/>
        </w:rPr>
        <w:tab/>
      </w:r>
      <w:r w:rsidRPr="00062348">
        <w:rPr>
          <w:spacing w:val="8"/>
        </w:rPr>
        <w:tab/>
      </w:r>
      <w:r w:rsidRPr="00062348">
        <w:rPr>
          <w:spacing w:val="8"/>
        </w:rPr>
        <w:tab/>
        <w:t xml:space="preserve">        </w:t>
      </w:r>
      <w:r w:rsidR="000F51C5" w:rsidRPr="00062348">
        <w:rPr>
          <w:spacing w:val="8"/>
        </w:rPr>
        <w:t xml:space="preserve">     </w:t>
      </w:r>
      <w:r w:rsidR="00A41A7C">
        <w:rPr>
          <w:spacing w:val="8"/>
        </w:rPr>
        <w:t xml:space="preserve"> </w:t>
      </w:r>
      <w:r w:rsidRPr="00062348">
        <w:rPr>
          <w:spacing w:val="8"/>
        </w:rPr>
        <w:t>Ivan Dujić</w:t>
      </w:r>
      <w:r w:rsidR="00A41A7C">
        <w:rPr>
          <w:spacing w:val="8"/>
        </w:rPr>
        <w:t>, v.r.</w:t>
      </w:r>
      <w:r w:rsidR="00A0482D" w:rsidRPr="00062348">
        <w:tab/>
      </w:r>
      <w:r w:rsidR="00A0482D" w:rsidRPr="00062348">
        <w:tab/>
      </w:r>
      <w:r w:rsidR="00A0482D" w:rsidRPr="00062348">
        <w:tab/>
      </w:r>
      <w:r w:rsidR="00A0482D" w:rsidRPr="00062348">
        <w:tab/>
      </w:r>
      <w:r w:rsidR="00A0482D" w:rsidRPr="00062348">
        <w:tab/>
      </w:r>
    </w:p>
    <w:p w:rsidRDefault="00A72B9C" w:rsidP="00A0482D" w:rsidR="00A72B9C" w:rsidRPr="00062348">
      <w:pPr>
        <w:jc w:val="both"/>
      </w:pPr>
    </w:p>
    <w:p w:rsidRDefault="00A72B9C" w:rsidP="00A0482D" w:rsidR="00A72B9C" w:rsidRPr="00062348">
      <w:pPr>
        <w:jc w:val="both"/>
      </w:pPr>
    </w:p>
    <w:p w:rsidRDefault="00BC3390" w:rsidP="00A0482D" w:rsidR="00BC3390" w:rsidRPr="00062348">
      <w:pPr>
        <w:jc w:val="both"/>
      </w:pPr>
    </w:p>
    <w:p w:rsidRDefault="001E3BA2" w:rsidP="00A0482D" w:rsidR="001E3BA2" w:rsidRPr="00062348">
      <w:pPr>
        <w:jc w:val="both"/>
      </w:pPr>
    </w:p>
    <w:p w:rsidRDefault="007D7C33" w:rsidP="007D7C33" w:rsidR="007D7C33" w:rsidRPr="00062348">
      <w:pPr>
        <w:jc w:val="both"/>
      </w:pPr>
      <w:r w:rsidRPr="00062348">
        <w:t xml:space="preserve">UPUTA O PRAVNOM LIJEKU: </w:t>
      </w:r>
    </w:p>
    <w:p w:rsidRDefault="001E3BA2" w:rsidP="007D7C33" w:rsidR="007D7C33" w:rsidRPr="00062348">
      <w:pPr>
        <w:jc w:val="both"/>
      </w:pPr>
      <w:r w:rsidRPr="00062348">
        <w:t>P</w:t>
      </w:r>
      <w:r w:rsidR="007D7C33" w:rsidRPr="00062348">
        <w:t>rotiv ovog zaključka nije dopušten</w:t>
      </w:r>
      <w:r w:rsidRPr="00062348">
        <w:t xml:space="preserve"> pravni lijek (čl. 19. st. 7. Stečajnog zakona)</w:t>
      </w:r>
      <w:r w:rsidR="007D7C33" w:rsidRPr="00062348">
        <w:t xml:space="preserve">. </w:t>
      </w:r>
    </w:p>
    <w:p w:rsidRDefault="007D7C33" w:rsidP="007D7C33" w:rsidR="007D7C33" w:rsidRPr="00062348">
      <w:pPr>
        <w:jc w:val="both"/>
      </w:pPr>
    </w:p>
    <w:p w:rsidRDefault="00787BE0" w:rsidP="00787BE0" w:rsidR="00787BE0">
      <w:pPr>
        <w:jc w:val="both"/>
      </w:pPr>
      <w:r>
        <w:t xml:space="preserve">DNA:  </w:t>
      </w:r>
    </w:p>
    <w:p w:rsidRDefault="0061111E" w:rsidP="00787BE0" w:rsidR="0061111E">
      <w:pPr>
        <w:jc w:val="both"/>
      </w:pPr>
      <w:r w:rsidRPr="0061111E">
        <w:t xml:space="preserve">- </w:t>
      </w:r>
      <w:r>
        <w:t xml:space="preserve"> </w:t>
      </w:r>
      <w:r w:rsidR="005F3197">
        <w:t>e oglasna ploča, osam dana</w:t>
      </w:r>
    </w:p>
    <w:p w:rsidRDefault="00787BE0" w:rsidP="00787BE0" w:rsidR="002E0936">
      <w:pPr>
        <w:jc w:val="both"/>
      </w:pPr>
      <w:r>
        <w:t xml:space="preserve">-  stečajni upravitelj </w:t>
      </w:r>
      <w:r w:rsidR="00C30D47" w:rsidRPr="00C30D47">
        <w:t>Dražen Ezgeta iz Poreča, M. Benussi 8</w:t>
      </w:r>
      <w:r w:rsidR="002E0936">
        <w:t xml:space="preserve">R. </w:t>
      </w:r>
    </w:p>
    <w:p w:rsidRDefault="00C30D47" w:rsidP="00787BE0" w:rsidR="00C30D47">
      <w:pPr>
        <w:jc w:val="both"/>
      </w:pPr>
    </w:p>
    <w:p w:rsidRDefault="00C30D47" w:rsidP="00787BE0" w:rsidR="00C30D47">
      <w:pPr>
        <w:jc w:val="both"/>
      </w:pPr>
      <w:r>
        <w:t>R.</w:t>
      </w:r>
    </w:p>
    <w:p w:rsidRDefault="005F3197" w:rsidP="00787BE0" w:rsidR="002E0936" w:rsidRPr="00062348">
      <w:pPr>
        <w:jc w:val="both"/>
      </w:pPr>
      <w:r>
        <w:t xml:space="preserve">Kalendirati </w:t>
      </w:r>
      <w:r w:rsidR="00C30D47">
        <w:t>4</w:t>
      </w:r>
      <w:r w:rsidR="00672B22">
        <w:t>0</w:t>
      </w:r>
      <w:r w:rsidR="004E337F">
        <w:t xml:space="preserve"> dana</w:t>
      </w:r>
    </w:p>
    <w:sectPr w:rsidSect="00A811CE" w:rsidR="002E0936" w:rsidRPr="00062348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C66" w:rsidR="004D2C66">
      <w:r>
        <w:separator/>
      </w:r>
    </w:p>
  </w:endnote>
  <w:endnote w:id="0" w:type="continuationSeparator">
    <w:p w:rsidRDefault="004D2C66" w:rsidR="004D2C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C66" w:rsidR="004D2C66">
      <w:r>
        <w:separator/>
      </w:r>
    </w:p>
  </w:footnote>
  <w:footnote w:id="0" w:type="continuationSeparator">
    <w:p w:rsidRDefault="004D2C66" w:rsidR="004D2C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568B" w:rsidR="000856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31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30EE" w:rsidR="0008568B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255536" w:rsidRPr="00255536">
      <w:rPr>
        <w:rStyle w:val="Brojstranice"/>
      </w:rPr>
      <w:t>Posl. br. 10 St-440/16-46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0EE" w:rsidR="00F030EE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2E2D60">
      <w:rPr>
        <w:rStyle w:val="Brojstranice"/>
      </w:rPr>
      <w:t>10 St-8</w:t>
    </w:r>
    <w:r w:rsidR="00C30D47">
      <w:rPr>
        <w:rStyle w:val="Brojstranice"/>
      </w:rPr>
      <w:t>/2015</w:t>
    </w:r>
    <w:r w:rsidR="002E2D60">
      <w:rPr>
        <w:rStyle w:val="Brojstranice"/>
      </w:rPr>
      <w:t>-</w:t>
    </w:r>
    <w:r w:rsidR="00C30D47">
      <w:rPr>
        <w:rStyle w:val="Brojstranice"/>
      </w:rPr>
      <w:t>214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F9A70"/>
    <w:multiLevelType w:val="singleLevel"/>
    <w:tmpl w:val="09577BBF"/>
    <w:lvl w:ilvl="0">
      <w:start w:val="2"/>
      <w:numFmt w:val="decimal"/>
      <w:lvlText w:val="%1."/>
      <w:lvlJc w:val="left"/>
      <w:pPr>
        <w:tabs>
          <w:tab w:pos="792" w:val="num"/>
        </w:tabs>
        <w:ind w:hanging="288" w:left="792"/>
      </w:pPr>
      <w:rPr>
        <w:sz w:val="23"/>
        <w:szCs w:val="23"/>
      </w:rPr>
    </w:lvl>
  </w:abstractNum>
  <w:abstractNum w:abstractNumId="1">
    <w:nsid w:val="226A785A"/>
    <w:multiLevelType w:val="hybridMultilevel"/>
    <w:tmpl w:val="6B121E8A"/>
    <w:lvl w:tplc="E2E02E02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2"/>
    </w:lvlOverride>
  </w:num>
  <w:num w:numId="4">
    <w:abstractNumId w:val="0"/>
    <w:lvlOverride w:ilvl="0">
      <w:lvl w:ilvl="0">
        <w:start w:val="2"/>
        <w:numFmt w:val="decimal"/>
        <w:lvlText w:val="%1."/>
        <w:lvlJc w:val="left"/>
        <w:pPr>
          <w:tabs>
            <w:tab w:pos="792" w:val="num"/>
          </w:tabs>
          <w:ind w:hanging="288" w:left="792"/>
        </w:pPr>
        <w:rPr>
          <w:sz w:val="23"/>
          <w:szCs w:val="23"/>
        </w:rPr>
      </w:lvl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3B9E"/>
    <w:rsid w:val="0004012D"/>
    <w:rsid w:val="000526DF"/>
    <w:rsid w:val="000533F6"/>
    <w:rsid w:val="0005705E"/>
    <w:rsid w:val="00062348"/>
    <w:rsid w:val="000626EC"/>
    <w:rsid w:val="00063B9E"/>
    <w:rsid w:val="0008568B"/>
    <w:rsid w:val="000F51C5"/>
    <w:rsid w:val="001042C4"/>
    <w:rsid w:val="00126181"/>
    <w:rsid w:val="00137E4E"/>
    <w:rsid w:val="0014224D"/>
    <w:rsid w:val="00150C2A"/>
    <w:rsid w:val="001A0C71"/>
    <w:rsid w:val="001E3BA2"/>
    <w:rsid w:val="001F6337"/>
    <w:rsid w:val="00201A05"/>
    <w:rsid w:val="002355FB"/>
    <w:rsid w:val="00251D62"/>
    <w:rsid w:val="00255536"/>
    <w:rsid w:val="00274009"/>
    <w:rsid w:val="002B74A3"/>
    <w:rsid w:val="002C6219"/>
    <w:rsid w:val="002E0936"/>
    <w:rsid w:val="002E2D60"/>
    <w:rsid w:val="00312B2F"/>
    <w:rsid w:val="0032199C"/>
    <w:rsid w:val="00367BD6"/>
    <w:rsid w:val="003B5158"/>
    <w:rsid w:val="00404C97"/>
    <w:rsid w:val="00466E11"/>
    <w:rsid w:val="00493F50"/>
    <w:rsid w:val="004B73E9"/>
    <w:rsid w:val="004D131B"/>
    <w:rsid w:val="004D2C66"/>
    <w:rsid w:val="004E0349"/>
    <w:rsid w:val="004E337F"/>
    <w:rsid w:val="004F162A"/>
    <w:rsid w:val="00516732"/>
    <w:rsid w:val="00521AFF"/>
    <w:rsid w:val="00532D8E"/>
    <w:rsid w:val="00533116"/>
    <w:rsid w:val="005A0F10"/>
    <w:rsid w:val="005B4371"/>
    <w:rsid w:val="005D1696"/>
    <w:rsid w:val="005E6D02"/>
    <w:rsid w:val="005F3197"/>
    <w:rsid w:val="006003E4"/>
    <w:rsid w:val="0061111E"/>
    <w:rsid w:val="006431C0"/>
    <w:rsid w:val="0065500E"/>
    <w:rsid w:val="00662157"/>
    <w:rsid w:val="00672B22"/>
    <w:rsid w:val="00676BF8"/>
    <w:rsid w:val="00681BBF"/>
    <w:rsid w:val="006B35DE"/>
    <w:rsid w:val="006D7016"/>
    <w:rsid w:val="006E0614"/>
    <w:rsid w:val="006E57E1"/>
    <w:rsid w:val="007523BA"/>
    <w:rsid w:val="0076475B"/>
    <w:rsid w:val="00786836"/>
    <w:rsid w:val="00787BE0"/>
    <w:rsid w:val="007D7C33"/>
    <w:rsid w:val="007E3E6F"/>
    <w:rsid w:val="00816DC2"/>
    <w:rsid w:val="00832B36"/>
    <w:rsid w:val="00833A2D"/>
    <w:rsid w:val="00835DF5"/>
    <w:rsid w:val="008C6ADF"/>
    <w:rsid w:val="008D0640"/>
    <w:rsid w:val="008D5A9F"/>
    <w:rsid w:val="008E27DA"/>
    <w:rsid w:val="008E32A2"/>
    <w:rsid w:val="008F1CCC"/>
    <w:rsid w:val="00907CF2"/>
    <w:rsid w:val="00922021"/>
    <w:rsid w:val="00943BC1"/>
    <w:rsid w:val="00997511"/>
    <w:rsid w:val="00997AAC"/>
    <w:rsid w:val="009C0DE2"/>
    <w:rsid w:val="009C1B00"/>
    <w:rsid w:val="009D3FFF"/>
    <w:rsid w:val="00A0482D"/>
    <w:rsid w:val="00A12E21"/>
    <w:rsid w:val="00A2224B"/>
    <w:rsid w:val="00A41A7C"/>
    <w:rsid w:val="00A43B89"/>
    <w:rsid w:val="00A72B9C"/>
    <w:rsid w:val="00A811CE"/>
    <w:rsid w:val="00A8270D"/>
    <w:rsid w:val="00A871DD"/>
    <w:rsid w:val="00AA388D"/>
    <w:rsid w:val="00AA5283"/>
    <w:rsid w:val="00AC1AEF"/>
    <w:rsid w:val="00AD179D"/>
    <w:rsid w:val="00B0124F"/>
    <w:rsid w:val="00B243FD"/>
    <w:rsid w:val="00B33D8B"/>
    <w:rsid w:val="00B43C94"/>
    <w:rsid w:val="00B54634"/>
    <w:rsid w:val="00B737D7"/>
    <w:rsid w:val="00B764B8"/>
    <w:rsid w:val="00B80D31"/>
    <w:rsid w:val="00B8111A"/>
    <w:rsid w:val="00BA7E09"/>
    <w:rsid w:val="00BC3390"/>
    <w:rsid w:val="00BC3DEE"/>
    <w:rsid w:val="00BF7473"/>
    <w:rsid w:val="00C1103B"/>
    <w:rsid w:val="00C14250"/>
    <w:rsid w:val="00C30D47"/>
    <w:rsid w:val="00CA5B19"/>
    <w:rsid w:val="00CB7C16"/>
    <w:rsid w:val="00CC359E"/>
    <w:rsid w:val="00CD5EDC"/>
    <w:rsid w:val="00CF6251"/>
    <w:rsid w:val="00D01D13"/>
    <w:rsid w:val="00D147C6"/>
    <w:rsid w:val="00D15A99"/>
    <w:rsid w:val="00D45E12"/>
    <w:rsid w:val="00DB5109"/>
    <w:rsid w:val="00DD3E6D"/>
    <w:rsid w:val="00E126CB"/>
    <w:rsid w:val="00E31BC2"/>
    <w:rsid w:val="00E65220"/>
    <w:rsid w:val="00E73D2B"/>
    <w:rsid w:val="00E83077"/>
    <w:rsid w:val="00E96D57"/>
    <w:rsid w:val="00EC78C7"/>
    <w:rsid w:val="00EE7F80"/>
    <w:rsid w:val="00F030EE"/>
    <w:rsid w:val="00F23582"/>
    <w:rsid w:val="00F23B7D"/>
    <w:rsid w:val="00F601E1"/>
    <w:rsid w:val="00F65540"/>
    <w:rsid w:val="00FA0DBC"/>
    <w:rsid w:val="00FA1F50"/>
    <w:rsid w:val="00FB4DA0"/>
    <w:rsid w:val="00FB782F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19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styleId="Odlomakpopisa" w:type="paragraph">
    <w:name w:val="List Paragraph"/>
    <w:basedOn w:val="Normal"/>
    <w:uiPriority w:val="34"/>
    <w:qFormat/>
    <w:rsid w:val="002555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1A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A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A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A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A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42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9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23250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91814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67675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7200062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10067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069790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3471398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2029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3900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83812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307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14.12.16. prileži obiman spis
OS RI-SS KRK PU OVR-3210/15
19.07.2007.</izvorni_sadrzaj>
    <derivirana_varijabla naziv="DomainObject.Predmet.Opis_1">14.12.16. prileži obiman spis
OS RI-SS KRK PU OVR-3210/15
19.07.2007.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St-8/2015</izvorni_sadrzaj>
    <derivirana_varijabla naziv="DomainObject.Predmet.OznakaBroj_1">St-8/2015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4.6.2018. u pisarnicu se 
šalje samo zadnji svežanj</izvorni_sadrzaj>
    <derivirana_varijabla naziv="DomainObject.Predmet.PrimjedbaSuca_1">od 4.6.2018. u pisarnicu se 
šalje samo zadnji svežanj</derivirana_varijabla>
  </DomainObject.Predmet.PrimjedbaSuca>
  <DomainObject.Predmet.ProtustrankaFormated>
    <izvorni_sadrzaj>  AIR ADRIATIC d.o.o. Pula</izvorni_sadrzaj>
    <derivirana_varijabla naziv="DomainObject.Predmet.ProtustrankaFormated_1">  AIR ADRIATIC d.o.o. Pula</derivirana_varijabla>
  </DomainObject.Predmet.ProtustrankaFormated>
  <DomainObject.Predmet.ProtustrankaFormatedOIB>
    <izvorni_sadrzaj>  AIR ADRIATIC d.o.o. Pula, OIB 82925969030</izvorni_sadrzaj>
    <derivirana_varijabla naziv="DomainObject.Predmet.ProtustrankaFormatedOIB_1">  AIR ADRIATIC d.o.o. Pula, OIB 82925969030</derivirana_varijabla>
  </DomainObject.Predmet.ProtustrankaFormatedOIB>
  <DomainObject.Predmet.ProtustrankaFormatedWithAdress>
    <izvorni_sadrzaj> AIR ADRIATIC d.o.o. Pula</izvorni_sadrzaj>
    <derivirana_varijabla naziv="DomainObject.Predmet.ProtustrankaFormatedWithAdress_1"> AIR ADRIATIC d.o.o. Pula</derivirana_varijabla>
  </DomainObject.Predmet.ProtustrankaFormatedWithAdress>
  <DomainObject.Predmet.ProtustrankaFormatedWithAdressOIB>
    <izvorni_sadrzaj> AIR ADRIATIC d.o.o. Pula, OIB 82925969030</izvorni_sadrzaj>
    <derivirana_varijabla naziv="DomainObject.Predmet.ProtustrankaFormatedWithAdressOIB_1"> AIR ADRIATIC d.o.o. Pula, OIB 82925969030</derivirana_varijabla>
  </DomainObject.Predmet.ProtustrankaFormatedWithAdressOIB>
  <DomainObject.Predmet.ProtustrankaWithAdress>
    <izvorni_sadrzaj>AIR ADRIATIC d.o.o. Pula </izvorni_sadrzaj>
    <derivirana_varijabla naziv="DomainObject.Predmet.ProtustrankaWithAdress_1">AIR ADRIATIC d.o.o. Pula </derivirana_varijabla>
  </DomainObject.Predmet.ProtustrankaWithAdress>
  <DomainObject.Predmet.ProtustrankaWithAdressOIB>
    <izvorni_sadrzaj>AIR ADRIATIC d.o.o. Pula, OIB 82925969030</izvorni_sadrzaj>
    <derivirana_varijabla naziv="DomainObject.Predmet.ProtustrankaWithAdressOIB_1">AIR ADRIATIC d.o.o. Pula, OIB 82925969030</derivirana_varijabla>
  </DomainObject.Predmet.ProtustrankaWithAdressOIB>
  <DomainObject.Predmet.ProtustrankaNazivFormated>
    <izvorni_sadrzaj>AIR ADRIATIC d.o.o. Pula</izvorni_sadrzaj>
    <derivirana_varijabla naziv="DomainObject.Predmet.ProtustrankaNazivFormated_1">AIR ADRIATIC d.o.o. Pula</derivirana_varijabla>
  </DomainObject.Predmet.ProtustrankaNazivFormated>
  <DomainObject.Predmet.ProtustrankaNazivFormatedOIB>
    <izvorni_sadrzaj>AIR ADRIATIC d.o.o. Pula, OIB 82925969030</izvorni_sadrzaj>
    <derivirana_varijabla naziv="DomainObject.Predmet.ProtustrankaNazivFormatedOIB_1">AIR ADRIATIC d.o.o. Pula, OIB 82925969030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VELIĆ; Ratimir Čular; ZLATKO ŠARAC; VLADO ČABAJ; JASMINA PLAVŠIĆ; HYPO LEAISNG KROATIEN d.o.o.</izvorni_sadrzaj>
    <derivirana_varijabla naziv="DomainObject.Predmet.StrankaFormated_1">  ŽELJKO VELIĆ; Ratimir Čular; ZLATKO ŠARAC; VLADO ČABAJ; JASMINA PLAVŠIĆ; HYPO LEAISNG KROATIEN d.o.o.</derivirana_varijabla>
  </DomainObject.Predmet.StrankaFormated>
  <DomainObject.Predmet.StrankaFormatedOIB>
    <izvorni_sadrzaj>  ŽELJKO VELIĆ; Ratimir Čular, OIB 47066498238; ZLATKO ŠARAC; VLADO ČABAJ; JASMINA PLAVŠIĆ; HYPO LEAISNG KROATIEN d.o.o., OIB 87064273078</izvorni_sadrzaj>
    <derivirana_varijabla naziv="DomainObject.Predmet.StrankaFormatedOIB_1">  ŽELJKO VELIĆ; Ratimir Čular, OIB 47066498238; ZLATKO ŠARAC; VLADO ČABAJ; JASMINA PLAVŠIĆ; HYPO LEAISNG KROATIEN d.o.o., OIB 87064273078</derivirana_varijabla>
  </DomainObject.Predmet.StrankaFormatedOIB>
  <DomainObject.Predmet.StrankaFormatedWithAdress>
    <izvorni_sadrzaj> ŽELJKO VELIĆ; Ratimir Čular, Trakošćanska Ulica 4, 10000 Zagreb; ZLATKO ŠARAC; VLADO ČABAJ; JASMINA PLAVŠIĆ; HYPO LEAISNG KROATIEN d.o.o., Koranska 16, 10 000 Zagreb</izvorni_sadrzaj>
    <derivirana_varijabla naziv="DomainObject.Predmet.StrankaFormatedWithAdress_1"> ŽELJKO VELIĆ; Ratimir Čular, Trakošćanska Ulica 4, 10000 Zagreb; ZLATKO ŠARAC; VLADO ČABAJ; JASMINA PLAVŠIĆ; HYPO LEAISNG KROATIEN d.o.o., Koranska 16, 10 000 Zagreb</derivirana_varijabla>
  </DomainObject.Predmet.StrankaFormatedWithAdress>
  <DomainObject.Predmet.StrankaFormatedWithAdressOIB>
    <izvorni_sadrzaj> ŽELJKO VELIĆ; Ratimir Čular, OIB 47066498238, Trakošćanska Ulica 4, 10000 Zagreb; ZLATKO ŠARAC; VLADO ČABAJ; JASMINA PLAVŠIĆ; HYPO LEAISNG KROATIEN d.o.o., OIB 87064273078, Koranska 16, 10 000 Zagreb</izvorni_sadrzaj>
    <derivirana_varijabla naziv="DomainObject.Predmet.StrankaFormatedWithAdressOIB_1"> ŽELJKO VELIĆ; Ratimir Čular, OIB 47066498238, Trakošćanska Ulica 4, 10000 Zagreb; ZLATKO ŠARAC; VLADO ČABAJ; JASMINA PLAVŠIĆ; HYPO LEAISNG KROATIEN d.o.o., OIB 87064273078, Koranska 16, 10 000 Zagreb</derivirana_varijabla>
  </DomainObject.Predmet.StrankaFormatedWithAdressOIB>
  <DomainObject.Predmet.StrankaWithAdress>
    <izvorni_sadrzaj>ŽELJKO VELIĆ ,Ratimir Čular Trakošćanska Ulica 4,10000 Zagreb,ZLATKO ŠARAC ,VLADO ČABAJ ,JASMINA PLAVŠIĆ ,HYPO LEAISNG KROATIEN d.o.o. Koranska 16,10 000 Zagreb</izvorni_sadrzaj>
    <derivirana_varijabla naziv="DomainObject.Predmet.StrankaWithAdress_1">ŽELJKO VELIĆ ,Ratimir Čular Trakošćanska Ulica 4,10000 Zagreb,ZLATKO ŠARAC ,VLADO ČABAJ ,JASMINA PLAVŠIĆ ,HYPO LEAISNG KROATIEN d.o.o. Koranska 16,10 000 Zagreb</derivirana_varijabla>
  </DomainObject.Predmet.StrankaWithAdress>
  <DomainObject.Predmet.StrankaWithAdressOIB>
    <izvorni_sadrzaj>ŽELJKO VELIĆ,Ratimir Čular, OIB 47066498238, Trakošćanska Ulica 4,10000 Zagreb,ZLATKO ŠARAC,VLADO ČABAJ,JASMINA PLAVŠIĆ,HYPO LEAISNG KROATIEN d.o.o., OIB 87064273078, Koranska 16,10 000 Zagreb</izvorni_sadrzaj>
    <derivirana_varijabla naziv="DomainObject.Predmet.StrankaWithAdressOIB_1">ŽELJKO VELIĆ,Ratimir Čular, OIB 47066498238, Trakošćanska Ulica 4,10000 Zagreb,ZLATKO ŠARAC,VLADO ČABAJ,JASMINA PLAVŠIĆ,HYPO LEAISNG KROATIEN d.o.o., OIB 87064273078, Koranska 16,10 000 Zagreb</derivirana_varijabla>
  </DomainObject.Predmet.StrankaWithAdressOIB>
  <DomainObject.Predmet.StrankaNazivFormated>
    <izvorni_sadrzaj>ŽELJKO VELIĆ,Ratimir Čular,ZLATKO ŠARAC,VLADO ČABAJ,JASMINA PLAVŠIĆ,HYPO LEAISNG KROATIEN d.o.o.</izvorni_sadrzaj>
    <derivirana_varijabla naziv="DomainObject.Predmet.StrankaNazivFormated_1">ŽELJKO VELIĆ,Ratimir Čular,ZLATKO ŠARAC,VLADO ČABAJ,JASMINA PLAVŠIĆ,HYPO LEAISNG KROATIEN d.o.o.</derivirana_varijabla>
  </DomainObject.Predmet.StrankaNazivFormated>
  <DomainObject.Predmet.StrankaNazivFormatedOIB>
    <izvorni_sadrzaj>ŽELJKO VELIĆ,Ratimir Čular, OIB 47066498238,ZLATKO ŠARAC,VLADO ČABAJ,JASMINA PLAVŠIĆ,HYPO LEAISNG KROATIEN d.o.o., OIB 87064273078</izvorni_sadrzaj>
    <derivirana_varijabla naziv="DomainObject.Predmet.StrankaNazivFormatedOIB_1">ŽELJKO VELIĆ,Ratimir Čular, OIB 47066498238,ZLATKO ŠARAC,VLADO ČABAJ,JASMINA PLAVŠIĆ,HYPO LEAISNG KROATIEN d.o.o., OIB 87064273078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ŽELJKO VELIĆ</item>
      <item>Ratimir Čular</item>
      <item>ZLATKO ŠARAC</item>
      <item>VLADO ČABAJ</item>
      <item>JASMINA PLAVŠIĆ</item>
      <item>HYPO LEAISNG KROATIEN d.o.o.</item>
    </izvorni_sadrzaj>
    <derivirana_varijabla naziv="DomainObject.Predmet.StrankaListFormated_1">
      <item>ŽELJKO VELIĆ</item>
      <item>Ratimir Čular</item>
      <item>ZLATKO ŠARAC</item>
      <item>VLADO ČABAJ</item>
      <item>JASMINA PLAVŠIĆ</item>
      <item>HYPO LEAISNG KROATIEN d.o.o.</item>
    </derivirana_varijabla>
  </DomainObject.Predmet.StrankaListFormated>
  <DomainObject.Predmet.StrankaListFormatedOIB>
    <izvorni_sadrzaj>
      <item>ŽELJKO VELIĆ</item>
      <item>Ratimir Čular, OIB 47066498238</item>
      <item>ZLATKO ŠARAC</item>
      <item>VLADO ČABAJ</item>
      <item>JASMINA PLAVŠIĆ</item>
      <item>HYPO LEAISNG KROATIEN d.o.o., OIB 87064273078</item>
    </izvorni_sadrzaj>
    <derivirana_varijabla naziv="DomainObject.Predmet.StrankaListFormatedOIB_1">
      <item>ŽELJKO VELIĆ</item>
      <item>Ratimir Čular, OIB 47066498238</item>
      <item>ZLATKO ŠARAC</item>
      <item>VLADO ČABAJ</item>
      <item>JASMINA PLAVŠIĆ</item>
      <item>HYPO LEAISNG KROATIEN d.o.o., OIB 87064273078</item>
    </derivirana_varijabla>
  </DomainObject.Predmet.StrankaListFormatedOIB>
  <DomainObject.Predmet.StrankaListFormatedWithAdress>
    <izvorni_sadrzaj>
      <item>ŽELJKO VELIĆ</item>
      <item>Ratimir Čular, Trakošćanska Ulica 4, 10000 Zagreb</item>
      <item>ZLATKO ŠARAC</item>
      <item>VLADO ČABAJ</item>
      <item>JASMINA PLAVŠIĆ</item>
      <item>HYPO LEAISNG KROATIEN d.o.o., Koranska 16, 10 000 Zagreb</item>
    </izvorni_sadrzaj>
    <derivirana_varijabla naziv="DomainObject.Predmet.StrankaListFormatedWithAdress_1">
      <item>ŽELJKO VELIĆ</item>
      <item>Ratimir Čular, Trakošćanska Ulica 4, 10000 Zagreb</item>
      <item>ZLATKO ŠARAC</item>
      <item>VLADO ČABAJ</item>
      <item>JASMINA PLAVŠIĆ</item>
      <item>HYPO LEAISNG KROATIEN d.o.o., Koranska 16, 10 000 Zagreb</item>
    </derivirana_varijabla>
  </DomainObject.Predmet.StrankaListFormatedWithAdress>
  <DomainObject.Predmet.StrankaListFormatedWithAdressOIB>
    <izvorni_sadrzaj>
      <item>ŽELJKO VELIĆ</item>
      <item>Ratimir Čular, OIB 47066498238, Trakošćanska Ulica 4, 10000 Zagreb</item>
      <item>ZLATKO ŠARAC</item>
      <item>VLADO ČABAJ</item>
      <item>JASMINA PLAVŠIĆ</item>
      <item>HYPO LEAISNG KROATIEN d.o.o., OIB 87064273078, Koranska 16, 10 000 Zagreb</item>
    </izvorni_sadrzaj>
    <derivirana_varijabla naziv="DomainObject.Predmet.StrankaListFormatedWithAdressOIB_1">
      <item>ŽELJKO VELIĆ</item>
      <item>Ratimir Čular, OIB 47066498238, Trakošćanska Ulica 4, 10000 Zagreb</item>
      <item>ZLATKO ŠARAC</item>
      <item>VLADO ČABAJ</item>
      <item>JASMINA PLAVŠIĆ</item>
      <item>HYPO LEAISNG KROATIEN d.o.o., OIB 87064273078, Koranska 16, 10 000 Zagreb</item>
    </derivirana_varijabla>
  </DomainObject.Predmet.StrankaListFormatedWithAdressOIB>
  <DomainObject.Predmet.StrankaListNazivFormated>
    <izvorni_sadrzaj>
      <item>ŽELJKO VELIĆ</item>
      <item>Ratimir Čular</item>
      <item>ZLATKO ŠARAC</item>
      <item>VLADO ČABAJ</item>
      <item>JASMINA PLAVŠIĆ</item>
      <item>HYPO LEAISNG KROATIEN d.o.o.</item>
    </izvorni_sadrzaj>
    <derivirana_varijabla naziv="DomainObject.Predmet.StrankaListNazivFormated_1">
      <item>ŽELJKO VELIĆ</item>
      <item>Ratimir Čular</item>
      <item>ZLATKO ŠARAC</item>
      <item>VLADO ČABAJ</item>
      <item>JASMINA PLAVŠIĆ</item>
      <item>HYPO LEAISNG KROATIEN d.o.o.</item>
    </derivirana_varijabla>
  </DomainObject.Predmet.StrankaListNazivFormated>
  <DomainObject.Predmet.StrankaListNazivFormatedOIB>
    <izvorni_sadrzaj>
      <item>ŽELJKO VELIĆ</item>
      <item>Ratimir Čular, OIB 47066498238</item>
      <item>ZLATKO ŠARAC</item>
      <item>VLADO ČABAJ</item>
      <item>JASMINA PLAVŠIĆ</item>
      <item>HYPO LEAISNG KROATIEN d.o.o., OIB 87064273078</item>
    </izvorni_sadrzaj>
    <derivirana_varijabla naziv="DomainObject.Predmet.StrankaListNazivFormatedOIB_1">
      <item>ŽELJKO VELIĆ</item>
      <item>Ratimir Čular, OIB 47066498238</item>
      <item>ZLATKO ŠARAC</item>
      <item>VLADO ČABAJ</item>
      <item>JASMINA PLAVŠIĆ</item>
      <item>HYPO LEAISNG KROATIEN d.o.o., OIB 87064273078</item>
    </derivirana_varijabla>
  </DomainObject.Predmet.StrankaListNazivFormatedOIB>
  <DomainObject.Predmet.ProtuStrankaListFormated>
    <izvorni_sadrzaj>
      <item>AIR ADRIATIC d.o.o. Pula</item>
    </izvorni_sadrzaj>
    <derivirana_varijabla naziv="DomainObject.Predmet.ProtuStrankaListFormated_1">
      <item>AIR ADRIATIC d.o.o. Pula</item>
    </derivirana_varijabla>
  </DomainObject.Predmet.ProtuStrankaListFormated>
  <DomainObject.Predmet.ProtuStrankaListFormatedOIB>
    <izvorni_sadrzaj>
      <item>AIR ADRIATIC d.o.o. Pula, OIB 82925969030</item>
    </izvorni_sadrzaj>
    <derivirana_varijabla naziv="DomainObject.Predmet.ProtuStrankaListFormatedOIB_1">
      <item>AIR ADRIATIC d.o.o. Pula, OIB 82925969030</item>
    </derivirana_varijabla>
  </DomainObject.Predmet.ProtuStrankaListFormatedOIB>
  <DomainObject.Predmet.ProtuStrankaListFormatedWithAdress>
    <izvorni_sadrzaj>
      <item>AIR ADRIATIC d.o.o. Pula</item>
    </izvorni_sadrzaj>
    <derivirana_varijabla naziv="DomainObject.Predmet.ProtuStrankaListFormatedWithAdress_1">
      <item>AIR ADRIATIC d.o.o. Pula</item>
    </derivirana_varijabla>
  </DomainObject.Predmet.ProtuStrankaListFormatedWithAdress>
  <DomainObject.Predmet.ProtuStrankaListFormatedWithAdressOIB>
    <izvorni_sadrzaj>
      <item>AIR ADRIATIC d.o.o. Pula, OIB 82925969030</item>
    </izvorni_sadrzaj>
    <derivirana_varijabla naziv="DomainObject.Predmet.ProtuStrankaListFormatedWithAdressOIB_1">
      <item>AIR ADRIATIC d.o.o. Pula, OIB 82925969030</item>
    </derivirana_varijabla>
  </DomainObject.Predmet.ProtuStrankaListFormatedWithAdressOIB>
  <DomainObject.Predmet.ProtuStrankaListNazivFormated>
    <izvorni_sadrzaj>
      <item>AIR ADRIATIC d.o.o. Pula</item>
    </izvorni_sadrzaj>
    <derivirana_varijabla naziv="DomainObject.Predmet.ProtuStrankaListNazivFormated_1">
      <item>AIR ADRIATIC d.o.o. Pula</item>
    </derivirana_varijabla>
  </DomainObject.Predmet.ProtuStrankaListNazivFormated>
  <DomainObject.Predmet.ProtuStrankaListNazivFormatedOIB>
    <izvorni_sadrzaj>
      <item>AIR ADRIATIC d.o.o. Pula, OIB 82925969030</item>
    </izvorni_sadrzaj>
    <derivirana_varijabla naziv="DomainObject.Predmet.ProtuStrankaListNazivFormatedOIB_1">
      <item>AIR ADRIATIC d.o.o. Pula, OIB 82925969030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M. Benussi 8, 52440 Poreč</item>
    </izvorni_sadrzaj>
    <derivirana_varijabla naziv="DomainObject.Predmet.OstaliListFormatedWithAdress_1">
      <item>DRAŽEN EZGETA, M. Benussi 8, 52440 Poreč</item>
    </derivirana_varijabla>
  </DomainObject.Predmet.OstaliListFormatedWithAdress>
  <DomainObject.Predmet.OstaliListFormatedWithAdressOIB>
    <izvorni_sadrzaj>
      <item>DRAŽEN EZGETA, OIB 62061046523, M. Benussi 8, 52440 Poreč</item>
    </izvorni_sadrzaj>
    <derivirana_varijabla naziv="DomainObject.Predmet.OstaliListFormatedWithAdressOIB_1">
      <item>DRAŽEN EZGETA, OIB 62061046523, M. Benussi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LEAISNG KROATIEN d.o.o. i dr.</izvorni_sadrzaj>
    <derivirana_varijabla naziv="DomainObject.Predmet.StrankaIDrugi_1">HYPO LEAISNG KROATIEN d.o.o. i dr.</derivirana_varijabla>
  </DomainObject.Predmet.StrankaIDrugi>
  <DomainObject.Predmet.ProtustrankaIDrugi>
    <izvorni_sadrzaj>AIR ADRIATIC d.o.o. Pula</izvorni_sadrzaj>
    <derivirana_varijabla naziv="DomainObject.Predmet.ProtustrankaIDrugi_1">AIR ADRIATIC d.o.o. Pula</derivirana_varijabla>
  </DomainObject.Predmet.ProtustrankaIDrugi>
  <DomainObject.Predmet.StrankaIDrugiAdressOIB>
    <izvorni_sadrzaj>HYPO LEAISNG KROATIEN d.o.o., OIB 87064273078, Koranska 16, 10 000 Zagreb i dr.</izvorni_sadrzaj>
    <derivirana_varijabla naziv="DomainObject.Predmet.StrankaIDrugiAdressOIB_1">HYPO LEAISNG KROATIEN d.o.o., OIB 87064273078, Koranska 16, 10 000 Zagreb i dr.</derivirana_varijabla>
  </DomainObject.Predmet.StrankaIDrugiAdressOIB>
  <DomainObject.Predmet.ProtustrankaIDrugiAdressOIB>
    <izvorni_sadrzaj>AIR ADRIATIC d.o.o. Pula, OIB 82925969030</izvorni_sadrzaj>
    <derivirana_varijabla naziv="DomainObject.Predmet.ProtustrankaIDrugiAdressOIB_1">AIR ADRIATIC d.o.o. Pula, OIB 82925969030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VELIĆ</item>
      <item>Ratimir Čular</item>
      <item>ZLATKO ŠARAC</item>
      <item>VLADO ČABAJ</item>
      <item>DRAŽEN EZGETA</item>
      <item>JASMINA PLAVŠIĆ</item>
      <item>AIR ADRIATIC d.o.o. Pula</item>
      <item>HYPO LEAISNG KROATIEN d.o.o.</item>
    </izvorni_sadrzaj>
    <derivirana_varijabla naziv="DomainObject.Predmet.SudioniciListNaziv_1">
      <item>ŽELJKO VELIĆ</item>
      <item>Ratimir Čular</item>
      <item>ZLATKO ŠARAC</item>
      <item>VLADO ČABAJ</item>
      <item>DRAŽEN EZGETA</item>
      <item>JASMINA PLAVŠIĆ</item>
      <item>AIR ADRIATIC d.o.o. Pula</item>
      <item>HYPO LEAISNG KROATIEN d.o.o.</item>
    </derivirana_varijabla>
  </DomainObject.Predmet.SudioniciListNaziv>
  <DomainObject.Predmet.SudioniciListAdressOIB>
    <izvorni_sadrzaj>
      <item>ŽELJKO VELIĆ</item>
      <item>Ratimir Čular, OIB 47066498238, Trakošćanska Ulica 4,10000 Zagreb</item>
      <item>ZLATKO ŠARAC</item>
      <item>VLADO ČABAJ</item>
      <item>DRAŽEN EZGETA, OIB 62061046523, M. Benussi 8,52440 Poreč</item>
      <item>JASMINA PLAVŠIĆ</item>
      <item>AIR ADRIATIC d.o.o. Pula, OIB 82925969030</item>
      <item>HYPO LEAISNG KROATIEN d.o.o., OIB 87064273078, Koranska 16,10 000 Zagreb</item>
    </izvorni_sadrzaj>
    <derivirana_varijabla naziv="DomainObject.Predmet.SudioniciListAdressOIB_1">
      <item>ŽELJKO VELIĆ</item>
      <item>Ratimir Čular, OIB 47066498238, Trakošćanska Ulica 4,10000 Zagreb</item>
      <item>ZLATKO ŠARAC</item>
      <item>VLADO ČABAJ</item>
      <item>DRAŽEN EZGETA, OIB 62061046523, M. Benussi 8,52440 Poreč</item>
      <item>JASMINA PLAVŠIĆ</item>
      <item>AIR ADRIATIC d.o.o. Pula, OIB 82925969030</item>
      <item>HYPO LEAISNG KROATIEN d.o.o., OIB 87064273078, Koranska 16,10 000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47066498238</item>
      <item>, OIB null</item>
      <item>, OIB null</item>
      <item>, OIB 62061046523</item>
      <item>, OIB null</item>
      <item>, OIB 82925969030</item>
      <item>, OIB 87064273078</item>
    </izvorni_sadrzaj>
    <derivirana_varijabla naziv="DomainObject.Predmet.SudioniciListNazivOIB_1">
      <item>, OIB null</item>
      <item>, OIB 47066498238</item>
      <item>, OIB null</item>
      <item>, OIB null</item>
      <item>, OIB 62061046523</item>
      <item>, OIB null</item>
      <item>, OIB 82925969030</item>
      <item>, OIB 87064273078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152</properties:Words>
  <properties:Characters>687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2018-08-01T10:09:00Z</dcterms:created>
  <dc:creator>sblazevic</dc:creator>
  <cp:lastModifiedBy>Sanja Lakošeljac</cp:lastModifiedBy>
  <cp:lastPrinted>2008-02-07T06:45:00Z</cp:lastPrinted>
  <dcterms:modified xmlns:xsi="http://www.w3.org/2001/XMLSchema-instance" xsi:type="dcterms:W3CDTF">2018-08-01T10:21:00Z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(St-8-15 - zaključak stečajnom.docx)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