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d9dfb" w14:paraId="29d9dfb" w:rsidRDefault="001E0DE3" w:rsidP="005D7BF8" w:rsidR="001E0DE3"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E0DE3" w:rsidP="005D7BF8" w:rsidR="001E0DE3" w:rsidRPr="005D7BF8">
      <w:pPr>
        <w:pStyle w:val="Bezproreda"/>
        <w:jc w:val="both"/>
      </w:pPr>
      <w:r w:rsidRPr="005D7BF8">
        <w:rPr>
          <w:rFonts w:eastAsia="MS Mincho"/>
        </w:rPr>
        <w:t xml:space="preserve">   REPUBLIKA HRVATSKA</w:t>
      </w:r>
    </w:p>
    <w:p w:rsidRDefault="001E0DE3" w:rsidP="005D7BF8" w:rsidR="001E0DE3" w:rsidRPr="005D7BF8">
      <w:pPr>
        <w:pStyle w:val="Bezproreda"/>
        <w:jc w:val="both"/>
      </w:pPr>
      <w:r w:rsidRPr="005D7BF8">
        <w:rPr>
          <w:rFonts w:eastAsia="MS Mincho"/>
        </w:rPr>
        <w:t>TRGOVAČKI SUD U RIJECI</w:t>
      </w:r>
    </w:p>
    <w:p w:rsidRDefault="001E0DE3" w:rsidP="005D7BF8" w:rsidR="001E0DE3" w:rsidRPr="005D7BF8">
      <w:pPr>
        <w:pStyle w:val="Bezproreda"/>
        <w:jc w:val="both"/>
        <w:rPr>
          <w:rFonts w:eastAsia="MS Mincho"/>
        </w:rPr>
      </w:pPr>
      <w:r w:rsidRPr="005D7BF8">
        <w:rPr>
          <w:rFonts w:eastAsia="MS Mincho"/>
        </w:rPr>
        <w:t xml:space="preserve">       Rijeka, Zadarska 1 i 3</w:t>
      </w: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C81A8F" w:rsidRPr="00C81A8F">
        <w:rPr>
          <w:b/>
        </w:rPr>
        <w:t>DOSTA jednostavno društvo s ograničenom odgovornošću za ugostiteljstvo, Opatija, Pobri, Ulica Dragi 4, OIB 17400742196</w:t>
      </w:r>
      <w:r w:rsidR="009823D9" w:rsidRPr="009823D9">
        <w:rPr>
          <w:b/>
        </w:rPr>
        <w:t xml:space="preserve">, </w:t>
      </w:r>
      <w:r w:rsidR="001C7A55" w:rsidRPr="001C7A55">
        <w:t xml:space="preserve">dana </w:t>
      </w:r>
      <w:r w:rsidR="002D219D">
        <w:t>07. srpnja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2D219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C81A8F" w:rsidRPr="00C81A8F">
        <w:rPr>
          <w:b/>
        </w:rPr>
        <w:t>DOSTA jednostavno društvo s ograničenom odgovornošću za ugostiteljstvo, Opatija, Pobri, Ulica Dragi 4, OIB 17400742196</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C81A8F">
        <w:t>Ivan Gjurašić iz Zagreba, Petrinjska 28, OIB 66025260916</w:t>
      </w:r>
      <w:r w:rsidR="00CF41D3" w:rsidRPr="00AC3075">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C81A8F" w:rsidRPr="00C81A8F">
        <w:rPr>
          <w:b/>
        </w:rPr>
        <w:t>DOSTA jednostavno društvo s ograničenom odgovornošću za ugostiteljstvo, Opatija, Pobri, Ulica Dragi 4, OIB 17400742196</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C81A8F" w:rsidP="00C81A8F" w:rsidR="00C81A8F">
      <w:pPr>
        <w:jc w:val="both"/>
      </w:pPr>
      <w:r>
        <w:tab/>
        <w:t xml:space="preserve">Financijska agencija, Regionalni centar Rijeka podnijela je ovome sudu 15. ožujka 2016. godine prijedlog za otvaranje stečajnog postupka nad dužnikom DOSTA jednostavno društvo s ograničenom odgovornošću za ugostiteljstvo, Opatija, Pobri, Ulica Dragi 4, OIB 17400742196 (dalje: dužnik). </w:t>
      </w:r>
    </w:p>
    <w:p w:rsidRDefault="00C81A8F" w:rsidP="00C81A8F" w:rsidR="00C81A8F">
      <w:pPr>
        <w:jc w:val="both"/>
      </w:pPr>
      <w:r>
        <w:tab/>
        <w:t>Predlagatelj je u prijedlogu naveo da dužnik na dan 01. rujna 2015. godine u Očevidniku redoslijeda osnova za plaćanje ima evidentirane neizvršene osnove za plaćanje u neprekinutom razdoblju od 376 dana u ukupnom iznosu od 30.475,74 kn u koji iznos je uračunata i kamata i naknada Financijske agencije za provedbe ovrhe, da dužnik ima jednog zaposlenika.</w:t>
      </w:r>
    </w:p>
    <w:p w:rsidRDefault="00C81A8F" w:rsidP="00C81A8F" w:rsidR="00C81A8F">
      <w:pPr>
        <w:jc w:val="both"/>
      </w:pPr>
      <w:r>
        <w:tab/>
        <w:t xml:space="preserve">Rješenjem posl. br. St-698/16-5 od 14. srpnja 2016. godine pokrenut je prethodni postupak, te naloženo osobi ovlaštenoj za zastupanje dužnika Đorđu Buban iz Pobri, </w:t>
      </w:r>
      <w:r>
        <w:lastRenderedPageBreak/>
        <w:t>Ulica Dragi 4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C81A8F" w:rsidP="00C81A8F" w:rsidR="00C81A8F">
      <w:pPr>
        <w:jc w:val="both"/>
      </w:pPr>
      <w:r>
        <w:tab/>
        <w:t xml:space="preserve">Tijekom prethodnog postupka sud je odredio saslušanje zastupnika dužnika po zakonu, kao i njegovo prisilno dovođenje. Međutim, Policijska uprava Primorsko goranska obavijestila je naslovni sud da nije bilo mogućnosti postupiti po nalogu suda za prisilno dovođenje zastupnika dužnika po zakonu, jer se isti nalazi na privremenom radu u Njemačkoj. </w:t>
      </w:r>
    </w:p>
    <w:p w:rsidRDefault="00C81A8F" w:rsidP="00C81A8F" w:rsidR="00C81A8F">
      <w:pPr>
        <w:jc w:val="both"/>
      </w:pPr>
      <w:r>
        <w:tab/>
        <w:t>Rješenjem od 03. travnja 2017. godine određena je mjera osiguranja  imenovanjem privremenog stečajnog upravitelja Ivan Gjuršić iz Zagreba, Petrinjska 38,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p>
    <w:p w:rsidRDefault="00C81A8F" w:rsidP="00C81A8F" w:rsidR="00C81A8F">
      <w:pPr>
        <w:jc w:val="both"/>
      </w:pPr>
      <w:r>
        <w:t xml:space="preserve"> </w:t>
      </w:r>
      <w:r>
        <w:tab/>
        <w:t xml:space="preserve">Privremeni stečajni upravitelj zatražio je od zastupnika dužnika po zakonu dostavu poslovne dokumentacije dužnika. Međutim, iako je zahtjev zaprimio, zastupnik dužnika po zakonu po dopisu privremenog stečajnog upravitelja nije postupio. </w:t>
      </w:r>
    </w:p>
    <w:p w:rsidRDefault="00C81A8F" w:rsidP="00C81A8F" w:rsidR="00C81A8F">
      <w:pPr>
        <w:jc w:val="both"/>
      </w:pPr>
      <w:r>
        <w:tab/>
        <w:t xml:space="preserve">Privremeni stečajni upravitelj izvršio je uvid u javne registre te utvrdio da dužnik nije upisan kao vlasnik, odnosno suvlasnik nekretnina na području nadležnosti Općinskog suda u Rijeci, Zemljišnoknjižni odjel Opatija. prema podacima Policijske postaje Opatija dužnik nije evidentiran ni kao vlasnik vozila. </w:t>
      </w:r>
    </w:p>
    <w:p w:rsidRDefault="00C81A8F" w:rsidP="00C81A8F" w:rsidR="00C81A8F">
      <w:pPr>
        <w:jc w:val="both"/>
      </w:pPr>
      <w:r>
        <w:tab/>
        <w:t xml:space="preserve">Do završetka prethodnog postupka kod dužnika je utvrđeno postojanje stečajnog razloga, nesposobnost za plaćanje iz čl.6. SZ-a. </w:t>
      </w:r>
    </w:p>
    <w:p w:rsidRDefault="00C81A8F" w:rsidP="00C81A8F" w:rsidR="00C81A8F">
      <w:pPr>
        <w:jc w:val="both"/>
      </w:pPr>
      <w:r>
        <w:tab/>
        <w:t>Naime, prema podacima Financijske agencije dužnik na dan 01. rujna 2015. godine u Očevidniku redoslijeda osnova za plaćanja ima neizvršene osnove za plaćanje u neprekinutom razdoblju od 376 dana u ukupnom iznosu od 30.475,74 kn, uz napomenu da su 22. prosinca 2014. godine u jedinstvenom registru računa ugašeni svi dužnikovi računi.</w:t>
      </w:r>
    </w:p>
    <w:p w:rsidRDefault="00C81A8F" w:rsidP="00C81A8F" w:rsidR="00C81A8F">
      <w:pPr>
        <w:jc w:val="both"/>
      </w:pPr>
      <w:r>
        <w:t xml:space="preserve"> </w:t>
      </w:r>
      <w:r>
        <w:tab/>
        <w:t xml:space="preserve">Obzirom da je do završetka prethodnog postupka kod dužnika je utvrđeno postojanje stečajnog razloga, nesposobnost za plaćanje iz čl.5. SZ-a, kao i činjenica nedostatnosti dužnikove imovine za namirenje troškova prethodnog i otvorenog stečajnog postupka, privremeni stečajni upravitelj predložio je sudu da pozove osobe koje imaju pravni interes za provedbom stečajnog postupka na uplatu predujma u visini od 40.077,78 kn. </w:t>
      </w:r>
    </w:p>
    <w:p w:rsidRDefault="00C81A8F" w:rsidP="00C81A8F" w:rsidR="00C81A8F">
      <w:pPr>
        <w:jc w:val="both"/>
      </w:pPr>
      <w:r>
        <w:tab/>
        <w:t>Strukturu predvidivih troškova čine trošak nagrade privremenom stečajnom upravitelju u prethodnom postupku 5.200,00 kn bruto, nagrada za rad stečajnom upravitelju u bruto iznosu 27.777,78 kn, knjigovodstveni troškovi 6.000,00 kn, materijalni troškovi u iznosu 500,00 kn i ostali troškovi (izrada pečata, bankovne naknade) u iznosu 600,00 kn.</w:t>
      </w:r>
    </w:p>
    <w:p w:rsidRDefault="008040AD" w:rsidP="00C81A8F" w:rsidR="001A7568">
      <w:pPr>
        <w:jc w:val="both"/>
      </w:pPr>
      <w:r>
        <w:lastRenderedPageBreak/>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C81A8F">
        <w:t>25</w:t>
      </w:r>
      <w:r w:rsidR="00761920">
        <w:t xml:space="preserve">. </w:t>
      </w:r>
      <w:r w:rsidR="00B62A22">
        <w:t xml:space="preserve">svibnja </w:t>
      </w:r>
      <w:r>
        <w:t xml:space="preserve">2017. godine </w:t>
      </w:r>
      <w:r w:rsidR="006D7039">
        <w:t xml:space="preserve">pozvane su osobe koje imaju pravni interes za provedbom stečajnog postupka da u roku od 15 dana uplate predujam u visini od </w:t>
      </w:r>
      <w:r w:rsidR="00C81A8F">
        <w:t>40.077,78</w:t>
      </w:r>
      <w:r w:rsidR="00316D43">
        <w:t xml:space="preserve"> </w:t>
      </w:r>
      <w:r w:rsidR="006D7039">
        <w:t xml:space="preserve">kn, za namirenje troškova </w:t>
      </w:r>
      <w:r w:rsidR="00B62A22">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C81A8F">
        <w:t>25</w:t>
      </w:r>
      <w:r w:rsidR="00B62A22">
        <w:t>. svibnja</w:t>
      </w:r>
      <w:r w:rsidR="00BC3E34">
        <w:t xml:space="preserve"> </w:t>
      </w:r>
      <w:r w:rsidR="00DA68B7">
        <w:t>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w:t>
      </w:r>
      <w:r w:rsidR="00B62A22">
        <w:t xml:space="preserve"> prethodnog i </w:t>
      </w:r>
      <w:r w:rsidR="001E174F">
        <w:t xml:space="preserve">otvorenog </w:t>
      </w:r>
      <w:r>
        <w:t xml:space="preserve">stečajnog postupka nije uplaćen u roku određenom rješenjem od </w:t>
      </w:r>
      <w:r w:rsidR="00C81A8F">
        <w:t>25</w:t>
      </w:r>
      <w:r w:rsidR="00B62A22">
        <w:t>. svibnja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B62A22">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2D219D">
        <w:rPr>
          <w:bCs/>
        </w:rPr>
        <w:t>07. srpnja</w:t>
      </w:r>
      <w:r w:rsidR="00316D43">
        <w:rPr>
          <w:bCs/>
        </w:rPr>
        <w:t xml:space="preserve"> </w:t>
      </w:r>
      <w:r w:rsidR="0071647F">
        <w:rPr>
          <w:bCs/>
        </w:rPr>
        <w:t>2017</w:t>
      </w:r>
      <w:r w:rsidR="00A274AB" w:rsidRPr="001A7568">
        <w:rPr>
          <w:bCs/>
        </w:rPr>
        <w:t xml:space="preserve">. </w:t>
      </w:r>
      <w:r w:rsidR="00C34A6B" w:rsidRPr="001A7568">
        <w:rPr>
          <w:bCs/>
        </w:rPr>
        <w:t>godine</w:t>
      </w:r>
    </w:p>
    <w:p w:rsidRDefault="004A3211" w:rsidP="000806E3" w:rsidR="004A3211">
      <w:pPr>
        <w:jc w:val="right"/>
        <w:rPr>
          <w:bCs/>
        </w:rPr>
      </w:pP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4A3211" w:rsidR="000F7AE3">
      <w:pPr>
        <w:ind w:firstLine="708" w:left="1416"/>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0F7AE3">
        <w:rPr>
          <w:bCs/>
        </w:rPr>
        <w:t xml:space="preserve"> </w:t>
      </w:r>
    </w:p>
    <w:p w:rsidRDefault="0032763C" w:rsidP="004A3211" w:rsidR="0032763C">
      <w:pPr>
        <w:ind w:firstLine="708" w:left="1416"/>
        <w:jc w:val="right"/>
      </w:pPr>
    </w:p>
    <w:p w:rsidRDefault="00AF3704" w:rsidP="00AF3704" w:rsidR="00AF3704">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rsidRPr="00AF3704">
      <w:pPr>
        <w:jc w:val="both"/>
        <w:rPr>
          <w:bCs/>
        </w:rPr>
      </w:pPr>
      <w:r w:rsidRPr="00AF3704">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AF3704">
      <w:pPr>
        <w:jc w:val="both"/>
      </w:pPr>
      <w:r w:rsidRPr="00AF3704">
        <w:rPr>
          <w:bCs/>
        </w:rPr>
        <w:t>Protiv rješenja o zaključenju stečajnog postupka dopuštena je žalba u roku od osam dana.</w:t>
      </w:r>
    </w:p>
    <w:p w:rsidRDefault="00DA68B7" w:rsidP="00AF3704" w:rsidR="00C67034">
      <w:pPr>
        <w:jc w:val="both"/>
        <w:rPr>
          <w:bCs/>
        </w:rPr>
      </w:pPr>
      <w:r w:rsidRPr="00AF370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761920" w:rsidP="00AF3704" w:rsidR="00761920">
      <w:pPr>
        <w:jc w:val="both"/>
        <w:rPr>
          <w:bCs/>
        </w:rPr>
      </w:pPr>
    </w:p>
    <w:p w:rsidRDefault="00761920" w:rsidP="00AF3704" w:rsidR="00761920">
      <w:pPr>
        <w:jc w:val="both"/>
        <w:rPr>
          <w:bCs/>
        </w:rPr>
      </w:pPr>
    </w:p>
    <w:p w:rsidRDefault="0032763C" w:rsidR="0032763C">
      <w:pPr>
        <w:rPr>
          <w:b/>
          <w:sz w:val="20"/>
          <w:szCs w:val="20"/>
        </w:rPr>
      </w:pPr>
      <w:r>
        <w:rPr>
          <w:b/>
          <w:sz w:val="20"/>
          <w:szCs w:val="20"/>
        </w:rPr>
        <w:br w:type="page"/>
      </w:r>
    </w:p>
    <w:p w:rsidRDefault="007D0A54" w:rsidP="00C67034" w:rsidR="00321306" w:rsidRPr="003B540A">
      <w:pPr>
        <w:rPr>
          <w:b/>
          <w:sz w:val="20"/>
          <w:szCs w:val="20"/>
        </w:rPr>
      </w:pPr>
      <w:r>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C81A8F">
        <w:rPr>
          <w:sz w:val="20"/>
          <w:szCs w:val="20"/>
        </w:rPr>
        <w:t>Đorđe Buban</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2D219D">
        <w:rPr>
          <w:sz w:val="20"/>
          <w:szCs w:val="20"/>
        </w:rPr>
        <w:t>07.7</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0DE3">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C81A8F">
      <w:rPr>
        <w:b/>
      </w:rPr>
      <w:t>698</w:t>
    </w:r>
    <w:r w:rsidR="00B91059">
      <w:rPr>
        <w:b/>
      </w:rPr>
      <w:t>/2016-</w:t>
    </w:r>
    <w:r w:rsidR="00C81A8F">
      <w:rPr>
        <w:b/>
      </w:rPr>
      <w:t>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DD6"/>
    <w:rsid w:val="00121E7A"/>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0DE3"/>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62D57"/>
    <w:rsid w:val="0037434A"/>
    <w:rsid w:val="003828C9"/>
    <w:rsid w:val="003955C9"/>
    <w:rsid w:val="003A72D4"/>
    <w:rsid w:val="003B540A"/>
    <w:rsid w:val="003C0B7B"/>
    <w:rsid w:val="003C157D"/>
    <w:rsid w:val="003D2870"/>
    <w:rsid w:val="0041378B"/>
    <w:rsid w:val="0042316F"/>
    <w:rsid w:val="00440D91"/>
    <w:rsid w:val="0045137C"/>
    <w:rsid w:val="004704BE"/>
    <w:rsid w:val="0048440A"/>
    <w:rsid w:val="00490A2A"/>
    <w:rsid w:val="00494342"/>
    <w:rsid w:val="0049663F"/>
    <w:rsid w:val="004A3211"/>
    <w:rsid w:val="004A5D50"/>
    <w:rsid w:val="004B1960"/>
    <w:rsid w:val="004D3F29"/>
    <w:rsid w:val="004D4344"/>
    <w:rsid w:val="004E14F0"/>
    <w:rsid w:val="00500B42"/>
    <w:rsid w:val="0055287B"/>
    <w:rsid w:val="00552E7C"/>
    <w:rsid w:val="00576115"/>
    <w:rsid w:val="005930B2"/>
    <w:rsid w:val="005C4A89"/>
    <w:rsid w:val="005D62DF"/>
    <w:rsid w:val="005D6403"/>
    <w:rsid w:val="005D6D20"/>
    <w:rsid w:val="005E4F24"/>
    <w:rsid w:val="005E548D"/>
    <w:rsid w:val="005F4AAB"/>
    <w:rsid w:val="00607EFE"/>
    <w:rsid w:val="006116FD"/>
    <w:rsid w:val="00624CA5"/>
    <w:rsid w:val="00640657"/>
    <w:rsid w:val="00651790"/>
    <w:rsid w:val="0065767A"/>
    <w:rsid w:val="006A123A"/>
    <w:rsid w:val="006B0015"/>
    <w:rsid w:val="006B20BA"/>
    <w:rsid w:val="006B2A66"/>
    <w:rsid w:val="006B67AC"/>
    <w:rsid w:val="006D7039"/>
    <w:rsid w:val="006D7C06"/>
    <w:rsid w:val="006E0C7C"/>
    <w:rsid w:val="006E4C0D"/>
    <w:rsid w:val="006F3959"/>
    <w:rsid w:val="006F7445"/>
    <w:rsid w:val="00715AFB"/>
    <w:rsid w:val="0071647F"/>
    <w:rsid w:val="00723505"/>
    <w:rsid w:val="00743D75"/>
    <w:rsid w:val="00751063"/>
    <w:rsid w:val="007540C9"/>
    <w:rsid w:val="007556A0"/>
    <w:rsid w:val="00760CD6"/>
    <w:rsid w:val="00761920"/>
    <w:rsid w:val="007752A1"/>
    <w:rsid w:val="00776F61"/>
    <w:rsid w:val="007A72BF"/>
    <w:rsid w:val="007C24D4"/>
    <w:rsid w:val="007C3BCC"/>
    <w:rsid w:val="007C5AB4"/>
    <w:rsid w:val="007C730F"/>
    <w:rsid w:val="007D0A54"/>
    <w:rsid w:val="007E2DC3"/>
    <w:rsid w:val="007E5AD8"/>
    <w:rsid w:val="008040AD"/>
    <w:rsid w:val="00815FF9"/>
    <w:rsid w:val="008220C0"/>
    <w:rsid w:val="00822CED"/>
    <w:rsid w:val="00822E95"/>
    <w:rsid w:val="00823672"/>
    <w:rsid w:val="00825044"/>
    <w:rsid w:val="00846A29"/>
    <w:rsid w:val="0085082A"/>
    <w:rsid w:val="00862B7F"/>
    <w:rsid w:val="00863C45"/>
    <w:rsid w:val="0086662F"/>
    <w:rsid w:val="00867511"/>
    <w:rsid w:val="00876EF2"/>
    <w:rsid w:val="008A496D"/>
    <w:rsid w:val="008B7B42"/>
    <w:rsid w:val="008C188D"/>
    <w:rsid w:val="008C5052"/>
    <w:rsid w:val="008C5FC5"/>
    <w:rsid w:val="008D096B"/>
    <w:rsid w:val="008D1F2A"/>
    <w:rsid w:val="008D4BD6"/>
    <w:rsid w:val="008F6CE9"/>
    <w:rsid w:val="008F7B91"/>
    <w:rsid w:val="00925406"/>
    <w:rsid w:val="00931A2C"/>
    <w:rsid w:val="009332A8"/>
    <w:rsid w:val="009469A7"/>
    <w:rsid w:val="00957D2F"/>
    <w:rsid w:val="009701BB"/>
    <w:rsid w:val="00971C65"/>
    <w:rsid w:val="009748B4"/>
    <w:rsid w:val="009759C6"/>
    <w:rsid w:val="00976E88"/>
    <w:rsid w:val="009823D9"/>
    <w:rsid w:val="009856D8"/>
    <w:rsid w:val="00990266"/>
    <w:rsid w:val="009B0E5E"/>
    <w:rsid w:val="009B4123"/>
    <w:rsid w:val="009B4460"/>
    <w:rsid w:val="009B6B23"/>
    <w:rsid w:val="009B7595"/>
    <w:rsid w:val="009C19AB"/>
    <w:rsid w:val="009C4623"/>
    <w:rsid w:val="009C54D8"/>
    <w:rsid w:val="009D3F56"/>
    <w:rsid w:val="009E0DB4"/>
    <w:rsid w:val="009F7689"/>
    <w:rsid w:val="00A00578"/>
    <w:rsid w:val="00A06125"/>
    <w:rsid w:val="00A2324B"/>
    <w:rsid w:val="00A274AB"/>
    <w:rsid w:val="00A32C67"/>
    <w:rsid w:val="00A33F04"/>
    <w:rsid w:val="00A35E24"/>
    <w:rsid w:val="00A410F9"/>
    <w:rsid w:val="00A56611"/>
    <w:rsid w:val="00A7168A"/>
    <w:rsid w:val="00A7352D"/>
    <w:rsid w:val="00A7372C"/>
    <w:rsid w:val="00AA031A"/>
    <w:rsid w:val="00AA6992"/>
    <w:rsid w:val="00AC3075"/>
    <w:rsid w:val="00AC6DC9"/>
    <w:rsid w:val="00AD089B"/>
    <w:rsid w:val="00AD51C1"/>
    <w:rsid w:val="00AE55E4"/>
    <w:rsid w:val="00AF3704"/>
    <w:rsid w:val="00B10E5A"/>
    <w:rsid w:val="00B350EF"/>
    <w:rsid w:val="00B579B0"/>
    <w:rsid w:val="00B62A22"/>
    <w:rsid w:val="00B710DF"/>
    <w:rsid w:val="00B768F8"/>
    <w:rsid w:val="00B91059"/>
    <w:rsid w:val="00B94EB9"/>
    <w:rsid w:val="00B96C6F"/>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7034"/>
    <w:rsid w:val="00C81A8F"/>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415B"/>
    <w:rsid w:val="00D55DB2"/>
    <w:rsid w:val="00D705C3"/>
    <w:rsid w:val="00D76D2B"/>
    <w:rsid w:val="00D940E7"/>
    <w:rsid w:val="00DA1A65"/>
    <w:rsid w:val="00DA1FFF"/>
    <w:rsid w:val="00DA42E7"/>
    <w:rsid w:val="00DA68B7"/>
    <w:rsid w:val="00DD586A"/>
    <w:rsid w:val="00DD7334"/>
    <w:rsid w:val="00DE36C9"/>
    <w:rsid w:val="00DF013D"/>
    <w:rsid w:val="00E01978"/>
    <w:rsid w:val="00E40E6B"/>
    <w:rsid w:val="00E429BD"/>
    <w:rsid w:val="00E535BC"/>
    <w:rsid w:val="00E65893"/>
    <w:rsid w:val="00E65977"/>
    <w:rsid w:val="00E74B8F"/>
    <w:rsid w:val="00EA174D"/>
    <w:rsid w:val="00EA1A0F"/>
    <w:rsid w:val="00EC083F"/>
    <w:rsid w:val="00ED138E"/>
    <w:rsid w:val="00ED3538"/>
    <w:rsid w:val="00EF0D70"/>
    <w:rsid w:val="00EF2CC3"/>
    <w:rsid w:val="00F132F7"/>
    <w:rsid w:val="00F23CF2"/>
    <w:rsid w:val="00F4176D"/>
    <w:rsid w:val="00F4524A"/>
    <w:rsid w:val="00F66B41"/>
    <w:rsid w:val="00F81F79"/>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1E0DE3"/>
    <w:rPr>
      <w:color w:val="808080"/>
      <w:bdr w:space="0" w:sz="0" w:color="auto" w:val="none"/>
      <w:shd w:fill="auto" w:color="auto" w:val="clear"/>
    </w:rPr>
  </w:style>
  <w:style w:customStyle="true" w:styleId="eSPISCCParagraphDefaultFont" w:type="character">
    <w:name w:val="eSPIS_CC_Paragraph Default Font"/>
    <w:basedOn w:val="Zadanifontodlomka"/>
    <w:rsid w:val="001E0DE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E0DE3"/>
    <w:rPr>
      <w:b/>
      <w:bdr w:space="0" w:sz="0" w:color="auto" w:val="none"/>
      <w:shd w:fill="FFFFCC" w:color="auto" w:val="clear"/>
      <w:lang w:val="hr-HR"/>
    </w:rPr>
  </w:style>
  <w:style w:customStyle="true" w:styleId="PozadinaSvijetloCrvena" w:type="character">
    <w:name w:val="Pozadina_SvijetloCrvena"/>
    <w:basedOn w:val="eSPISCCParagraphDefaultFont"/>
    <w:rsid w:val="001E0DE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E0DE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1E0DE3"/>
    <w:rPr>
      <w:color w:val="808080"/>
      <w:bdr w:color="auto" w:space="0" w:sz="0" w:val="none"/>
      <w:shd w:color="auto" w:fill="auto" w:val="clear"/>
    </w:rPr>
  </w:style>
  <w:style w:customStyle="1" w:styleId="eSPISCCParagraphDefaultFont" w:type="character">
    <w:name w:val="eSPIS_CC_Paragraph Default Font"/>
    <w:basedOn w:val="Zadanifontodlomka"/>
    <w:rsid w:val="001E0DE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E0DE3"/>
    <w:rPr>
      <w:b/>
      <w:bdr w:color="auto" w:space="0" w:sz="0" w:val="none"/>
      <w:shd w:color="auto" w:fill="FFFFCC" w:val="clear"/>
      <w:lang w:val="hr-HR"/>
    </w:rPr>
  </w:style>
  <w:style w:customStyle="1" w:styleId="PozadinaSvijetloCrvena" w:type="character">
    <w:name w:val="Pozadina_SvijetloCrvena"/>
    <w:basedOn w:val="eSPISCCParagraphDefaultFont"/>
    <w:rsid w:val="001E0DE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E0DE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izvorni_sadrzaj>
    <derivirana_varijabla naziv="DomainObject.Predmet.Broj_1">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St-698/2016</izvorni_sadrzaj>
    <derivirana_varijabla naziv="DomainObject.Predmet.OznakaBroj_1">St-698/2016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DOSTA j.d.o.o.</izvorni_sadrzaj>
    <derivirana_varijabla naziv="DomainObject.Predmet.ProtustrankaFormated_1">  DOSTA j.d.o.o.</derivirana_varijabla>
  </DomainObject.Predmet.ProtustrankaFormated>
  <DomainObject.Predmet.ProtustrankaFormatedOIB>
    <izvorni_sadrzaj>  DOSTA j.d.o.o., OIB 17400742196</izvorni_sadrzaj>
    <derivirana_varijabla naziv="DomainObject.Predmet.ProtustrankaFormatedOIB_1">  DOSTA j.d.o.o., OIB 17400742196</derivirana_varijabla>
  </DomainObject.Predmet.ProtustrankaFormatedOIB>
  <DomainObject.Predmet.ProtustrankaFormatedWithAdress>
    <izvorni_sadrzaj> DOSTA j.d.o.o., Dragi 4, 51410 Opatija</izvorni_sadrzaj>
    <derivirana_varijabla naziv="DomainObject.Predmet.ProtustrankaFormatedWithAdress_1"> DOSTA j.d.o.o., Dragi 4, 51410 Opatija</derivirana_varijabla>
  </DomainObject.Predmet.ProtustrankaFormatedWithAdress>
  <DomainObject.Predmet.ProtustrankaFormatedWithAdressOIB>
    <izvorni_sadrzaj> DOSTA j.d.o.o., OIB 17400742196, Dragi 4, 51410 Opatija</izvorni_sadrzaj>
    <derivirana_varijabla naziv="DomainObject.Predmet.ProtustrankaFormatedWithAdressOIB_1"> DOSTA j.d.o.o., OIB 17400742196, Dragi 4, 51410 Opatija</derivirana_varijabla>
  </DomainObject.Predmet.ProtustrankaFormatedWithAdressOIB>
  <DomainObject.Predmet.ProtustrankaWithAdress>
    <izvorni_sadrzaj>DOSTA j.d.o.o. Dragi 4, 51410 Opatija</izvorni_sadrzaj>
    <derivirana_varijabla naziv="DomainObject.Predmet.ProtustrankaWithAdress_1">DOSTA j.d.o.o. Dragi 4, 51410 Opatija</derivirana_varijabla>
  </DomainObject.Predmet.ProtustrankaWithAdress>
  <DomainObject.Predmet.ProtustrankaWithAdressOIB>
    <izvorni_sadrzaj>DOSTA j.d.o.o., OIB 17400742196, Dragi 4, 51410 Opatija</izvorni_sadrzaj>
    <derivirana_varijabla naziv="DomainObject.Predmet.ProtustrankaWithAdressOIB_1">DOSTA j.d.o.o., OIB 17400742196, Dragi 4, 51410 Opatija</derivirana_varijabla>
  </DomainObject.Predmet.ProtustrankaWithAdressOIB>
  <DomainObject.Predmet.ProtustrankaNazivFormated>
    <izvorni_sadrzaj>DOSTA j.d.o.o.</izvorni_sadrzaj>
    <derivirana_varijabla naziv="DomainObject.Predmet.ProtustrankaNazivFormated_1">DOSTA j.d.o.o.</derivirana_varijabla>
  </DomainObject.Predmet.ProtustrankaNazivFormated>
  <DomainObject.Predmet.ProtustrankaNazivFormatedOIB>
    <izvorni_sadrzaj>DOSTA j.d.o.o., OIB 17400742196</izvorni_sadrzaj>
    <derivirana_varijabla naziv="DomainObject.Predmet.ProtustrankaNazivFormatedOIB_1">DOSTA j.d.o.o., OIB 17400742196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DOSTA j.d.o.o.</item>
    </izvorni_sadrzaj>
    <derivirana_varijabla naziv="DomainObject.Predmet.ProtuStrankaListFormated_1">
      <item>DOSTA j.d.o.o.</item>
    </derivirana_varijabla>
  </DomainObject.Predmet.ProtuStrankaListFormated>
  <DomainObject.Predmet.ProtuStrankaListFormatedOIB>
    <izvorni_sadrzaj>
      <item>DOSTA j.d.o.o., OIB 17400742196</item>
    </izvorni_sadrzaj>
    <derivirana_varijabla naziv="DomainObject.Predmet.ProtuStrankaListFormatedOIB_1">
      <item>DOSTA j.d.o.o., OIB 17400742196</item>
    </derivirana_varijabla>
  </DomainObject.Predmet.ProtuStrankaListFormatedOIB>
  <DomainObject.Predmet.ProtuStrankaListFormatedWithAdress>
    <izvorni_sadrzaj>
      <item>DOSTA j.d.o.o., Dragi 4, 51410 Opatija</item>
    </izvorni_sadrzaj>
    <derivirana_varijabla naziv="DomainObject.Predmet.ProtuStrankaListFormatedWithAdress_1">
      <item>DOSTA j.d.o.o., Dragi 4, 51410 Opatija</item>
    </derivirana_varijabla>
  </DomainObject.Predmet.ProtuStrankaListFormatedWithAdress>
  <DomainObject.Predmet.ProtuStrankaListFormatedWithAdressOIB>
    <izvorni_sadrzaj>
      <item>DOSTA j.d.o.o., OIB 17400742196, Dragi 4, 51410 Opatija</item>
    </izvorni_sadrzaj>
    <derivirana_varijabla naziv="DomainObject.Predmet.ProtuStrankaListFormatedWithAdressOIB_1">
      <item>DOSTA j.d.o.o., OIB 17400742196, Dragi 4, 51410 Opatija</item>
    </derivirana_varijabla>
  </DomainObject.Predmet.ProtuStrankaListFormatedWithAdressOIB>
  <DomainObject.Predmet.ProtuStrankaListNazivFormated>
    <izvorni_sadrzaj>
      <item>DOSTA j.d.o.o.</item>
    </izvorni_sadrzaj>
    <derivirana_varijabla naziv="DomainObject.Predmet.ProtuStrankaListNazivFormated_1">
      <item>DOSTA j.d.o.o.</item>
    </derivirana_varijabla>
  </DomainObject.Predmet.ProtuStrankaListNazivFormated>
  <DomainObject.Predmet.ProtuStrankaListNazivFormatedOIB>
    <izvorni_sadrzaj>
      <item>DOSTA j.d.o.o., OIB 17400742196</item>
    </izvorni_sadrzaj>
    <derivirana_varijabla naziv="DomainObject.Predmet.ProtuStrankaListNazivFormatedOIB_1">
      <item>DOSTA j.d.o.o., OIB 17400742196</item>
    </derivirana_varijabla>
  </DomainObject.Predmet.ProtuStrankaListNazivFormatedOIB>
  <DomainObject.Predmet.OstaliListFormated>
    <izvorni_sadrzaj>
      <item>Đorđe Buban</item>
    </izvorni_sadrzaj>
    <derivirana_varijabla naziv="DomainObject.Predmet.OstaliListFormated_1">
      <item>Đorđe Buban</item>
    </derivirana_varijabla>
  </DomainObject.Predmet.OstaliListFormated>
  <DomainObject.Predmet.OstaliListFormatedOIB>
    <izvorni_sadrzaj>
      <item>Đorđe Buban, OIB 45296554881</item>
    </izvorni_sadrzaj>
    <derivirana_varijabla naziv="DomainObject.Predmet.OstaliListFormatedOIB_1">
      <item>Đorđe Buban, OIB 45296554881</item>
    </derivirana_varijabla>
  </DomainObject.Predmet.OstaliListFormatedOIB>
  <DomainObject.Predmet.OstaliListFormatedWithAdress>
    <izvorni_sadrzaj>
      <item>Đorđe Buban, Ulica Dragi 4, 51211 Pobri</item>
    </izvorni_sadrzaj>
    <derivirana_varijabla naziv="DomainObject.Predmet.OstaliListFormatedWithAdress_1">
      <item>Đorđe Buban, Ulica Dragi 4, 51211 Pobri</item>
    </derivirana_varijabla>
  </DomainObject.Predmet.OstaliListFormatedWithAdress>
  <DomainObject.Predmet.OstaliListFormatedWithAdressOIB>
    <izvorni_sadrzaj>
      <item>Đorđe Buban, OIB 45296554881, Ulica Dragi 4, 51211 Pobri</item>
    </izvorni_sadrzaj>
    <derivirana_varijabla naziv="DomainObject.Predmet.OstaliListFormatedWithAdressOIB_1">
      <item>Đorđe Buban, OIB 45296554881, Ulica Dragi 4, 51211 Pobri</item>
    </derivirana_varijabla>
  </DomainObject.Predmet.OstaliListFormatedWithAdressOIB>
  <DomainObject.Predmet.OstaliListNazivFormated>
    <izvorni_sadrzaj>
      <item>Đorđe Buban</item>
    </izvorni_sadrzaj>
    <derivirana_varijabla naziv="DomainObject.Predmet.OstaliListNazivFormated_1">
      <item>Đorđe Buban</item>
    </derivirana_varijabla>
  </DomainObject.Predmet.OstaliListNazivFormated>
  <DomainObject.Predmet.OstaliListNazivFormatedOIB>
    <izvorni_sadrzaj>
      <item>Đorđe Buban, OIB 45296554881</item>
    </izvorni_sadrzaj>
    <derivirana_varijabla naziv="DomainObject.Predmet.OstaliListNazivFormatedOIB_1">
      <item>Đorđe Buban, OIB 45296554881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DOSTA j.d.o.o.</izvorni_sadrzaj>
    <derivirana_varijabla naziv="DomainObject.Predmet.ProtustrankaIDrugi_1">DOSTA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DOSTA j.d.o.o., OIB 17400742196, Dragi 4, 51410 Opatija</izvorni_sadrzaj>
    <derivirana_varijabla naziv="DomainObject.Predmet.ProtustrankaIDrugiAdressOIB_1">DOSTA j.d.o.o., OIB 17400742196, Dragi 4,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DOSTA j.d.o.o.</item>
      <item>Đorđe Buban</item>
    </izvorni_sadrzaj>
    <derivirana_varijabla naziv="DomainObject.Predmet.SudioniciListNaziv_1">
      <item>FINA Rijeka</item>
      <item>DOSTA j.d.o.o.</item>
      <item>Đorđe Buban</item>
    </derivirana_varijabla>
  </DomainObject.Predmet.SudioniciListNaziv>
  <DomainObject.Predmet.SudioniciListAdressOIB>
    <izvorni_sadrzaj>
      <item>FINA Rijeka, OIB 85821130368, Frana Kurelca 8,51000 Rijeka</item>
      <item>DOSTA j.d.o.o., OIB 17400742196, Dragi 4,51410 Opatija</item>
      <item>Đorđe Buban, OIB 45296554881, Ulica Dragi 4,51211 Pobri</item>
    </izvorni_sadrzaj>
    <derivirana_varijabla naziv="DomainObject.Predmet.SudioniciListAdressOIB_1">
      <item>FINA Rijeka, OIB 85821130368, Frana Kurelca 8,51000 Rijeka</item>
      <item>DOSTA j.d.o.o., OIB 17400742196, Dragi 4,51410 Opatija</item>
      <item>Đorđe Buban, OIB 45296554881, Ulica Dragi 4,51211 Pobri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17400742196</item>
      <item>, OIB 45296554881</item>
    </izvorni_sadrzaj>
    <derivirana_varijabla naziv="DomainObject.Predmet.SudioniciListNazivOIB_1">
      <item>, OIB 85821130368</item>
      <item>, OIB 17400742196</item>
      <item>, OIB 45296554881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CFB597-9F40-4FDB-B151-F891C6F9C5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1171</properties:Words>
  <properties:Characters>6670</properties:Characters>
  <properties:Lines>146</properties:Lines>
  <properties:Paragraphs>49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2017-07-07T12:39:00Z</dcterms:created>
  <dc:creator>dcmelik</dc:creator>
  <cp:lastModifiedBy>Jasna Radulović</cp:lastModifiedBy>
  <cp:lastPrinted>2017-07-07T12:28:00Z</cp:lastPrinted>
  <dcterms:modified xmlns:xsi="http://www.w3.org/2001/XMLSchema-instance" xsi:type="dcterms:W3CDTF">2017-07-07T12:41:00Z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