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a316" w14:paraId="09fa31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F2893">
        <w:t>589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 xml:space="preserve">Financijske agencije OIB: 85821130368 RC Osijek, Podružnica Osijek, L. Jagera 3, za pokretanje skraćenog stečajnog postupka  nad dužnikom: </w:t>
      </w:r>
      <w:r w:rsidR="00CF2893">
        <w:t>SAKSIL TRADE društvo s ograničenom odgovornošću za trgovinu i usluge, Osijek, Raška ulica 16, MBS 030151869, OIB 74255577864</w:t>
      </w:r>
      <w:r>
        <w:t xml:space="preserve">, dana </w:t>
      </w:r>
      <w:r w:rsidR="00CF2893">
        <w:t>1. kolovoza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F2893">
        <w:t>SAKSIL TRADE d.o.o. za trgovinu i usluge, Osijek, Raška ulica 16, MBS 030151869, OIB 74255577864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F2893">
        <w:t>David Jakovljević iz Zagreba, Kašinska 7, OIB: 63014812654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F2893">
        <w:t>SAKSIL TRADE d.o.o. za trgovinu i usluge, Osijek, Raška ulica 16, MBS 030151869, OIB 74255577864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CF2893">
        <w:rPr>
          <w:bCs/>
        </w:rPr>
        <w:t>29</w:t>
      </w:r>
      <w:r w:rsidR="006704D6">
        <w:rPr>
          <w:bCs/>
        </w:rPr>
        <w:t>. svibnja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CF2893">
        <w:t>SAKSIL TRADE d.o.o. za trgovinu i usluge, Osijek, Raška ulica 16, MBS 030151869, OIB 74255577864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6704D6" w:rsidP="00102927" w:rsidR="00102927">
      <w:pPr>
        <w:pStyle w:val="Tijeloteksta"/>
        <w:ind w:left="708"/>
        <w:jc w:val="right"/>
      </w:pPr>
      <w:r>
        <w:t>19</w:t>
      </w:r>
      <w:r w:rsidR="00102927">
        <w:t xml:space="preserve"> St-</w:t>
      </w:r>
      <w:r w:rsidR="00CF2893">
        <w:t>589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F2893">
        <w:t>30</w:t>
      </w:r>
      <w:r w:rsidR="006704D6">
        <w:t>. svibnja</w:t>
      </w:r>
      <w:r>
        <w:t xml:space="preserve"> 2017., objavio oglas na mrežnoj stranici e-oglasna ploča sudova pod poslovnim brojem St-</w:t>
      </w:r>
      <w:r w:rsidR="00CF2893">
        <w:t>589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F2893">
        <w:t>1. kolovoza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04D6">
        <w:t>4/9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517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SAKSIL TRADE društvo s ograničenom odgovornošću za trgovinu i usluge</izvorni_sadrzaj>
    <derivirana_varijabla naziv="DomainObject.Predmet.ProtustrankaFormated_1">  SAKSIL TRADE društvo s ograničenom odgovornošću za trgovinu i usluge</derivirana_varijabla>
  </DomainObject.Predmet.ProtustrankaFormated>
  <DomainObject.Predmet.ProtustrankaFormatedOIB>
    <izvorni_sadrzaj>  SAKSIL TRADE društvo s ograničenom odgovornošću za trgovinu i usluge, OIB 74255577864</izvorni_sadrzaj>
    <derivirana_varijabla naziv="DomainObject.Predmet.ProtustrankaFormatedOIB_1">  SAKSIL TRADE društvo s ograničenom odgovornošću za trgovinu i usluge, OIB 74255577864</derivirana_varijabla>
  </DomainObject.Predmet.ProtustrankaFormatedOIB>
  <DomainObject.Predmet.ProtustrankaFormatedWithAdress>
    <izvorni_sadrzaj> SAKSIL TRADE društvo s ograničenom odgovornošću za trgovinu i usluge, Raška ulica 16, 31000 Osijek</izvorni_sadrzaj>
    <derivirana_varijabla naziv="DomainObject.Predmet.ProtustrankaFormatedWithAdress_1"> SAKSIL TRADE društvo s ograničenom odgovornošću za trgovinu i usluge, Raška ulica 16, 31000 Osijek</derivirana_varijabla>
  </DomainObject.Predmet.ProtustrankaFormatedWithAdress>
  <DomainObject.Predmet.ProtustrankaFormatedWithAdressOIB>
    <izvorni_sadrzaj> SAKSIL TRADE društvo s ograničenom odgovornošću za trgovinu i usluge, OIB 74255577864, Raška ulica 16, 31000 Osijek</izvorni_sadrzaj>
    <derivirana_varijabla naziv="DomainObject.Predmet.ProtustrankaFormatedWithAdressOIB_1"> SAKSIL TRADE društvo s ograničenom odgovornošću za trgovinu i usluge, OIB 74255577864, Raška ulica 16, 31000 Osijek</derivirana_varijabla>
  </DomainObject.Predmet.ProtustrankaFormatedWithAdressOIB>
  <DomainObject.Predmet.ProtustrankaWithAdress>
    <izvorni_sadrzaj>SAKSIL TRADE društvo s ograničenom odgovornošću za trgovinu i usluge Raška ulica 16, 31000 Osijek</izvorni_sadrzaj>
    <derivirana_varijabla naziv="DomainObject.Predmet.ProtustrankaWithAdress_1">SAKSIL TRADE društvo s ograničenom odgovornošću za trgovinu i usluge Raška ulica 16, 31000 Osijek</derivirana_varijabla>
  </DomainObject.Predmet.ProtustrankaWithAdress>
  <DomainObject.Predmet.ProtustrankaWithAdressOIB>
    <izvorni_sadrzaj>SAKSIL TRADE društvo s ograničenom odgovornošću za trgovinu i usluge, OIB 74255577864, Raška ulica 16, 31000 Osijek</izvorni_sadrzaj>
    <derivirana_varijabla naziv="DomainObject.Predmet.ProtustrankaWithAdressOIB_1">SAKSIL TRADE društvo s ograničenom odgovornošću za trgovinu i usluge, OIB 74255577864, Raška ulica 16, 31000 Osijek</derivirana_varijabla>
  </DomainObject.Predmet.ProtustrankaWithAdressOIB>
  <DomainObject.Predmet.ProtustrankaNazivFormated>
    <izvorni_sadrzaj>SAKSIL TRADE društvo s ograničenom odgovornošću za trgovinu i usluge</izvorni_sadrzaj>
    <derivirana_varijabla naziv="DomainObject.Predmet.ProtustrankaNazivFormated_1">SAKSIL TRADE društvo s ograničenom odgovornošću za trgovinu i usluge</derivirana_varijabla>
  </DomainObject.Predmet.ProtustrankaNazivFormated>
  <DomainObject.Predmet.ProtustrankaNazivFormatedOIB>
    <izvorni_sadrzaj>SAKSIL TRADE društvo s ograničenom odgovornošću za trgovinu i usluge, OIB 74255577864</izvorni_sadrzaj>
    <derivirana_varijabla naziv="DomainObject.Predmet.ProtustrankaNazivFormatedOIB_1">SAKSIL TRADE društvo s ograničenom odgovornošću za trgovinu i usluge, OIB 74255577864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SAKSIL TRADE društvo s ograničenom odgovornošću za trgovinu i usluge</item>
    </izvorni_sadrzaj>
    <derivirana_varijabla naziv="DomainObject.Predmet.ProtuStrankaListFormated_1">
      <item>SAKSIL TRADE društvo s ograničenom odgovornošću za trgovinu i usluge</item>
    </derivirana_varijabla>
  </DomainObject.Predmet.ProtuStrankaListFormated>
  <DomainObject.Predmet.ProtuStrankaListFormatedOIB>
    <izvorni_sadrzaj>
      <item>SAKSIL TRADE društvo s ograničenom odgovornošću za trgovinu i usluge, OIB 74255577864</item>
    </izvorni_sadrzaj>
    <derivirana_varijabla naziv="DomainObject.Predmet.ProtuStrankaListFormatedOIB_1">
      <item>SAKSIL TRADE društvo s ograničenom odgovornošću za trgovinu i usluge, OIB 74255577864</item>
    </derivirana_varijabla>
  </DomainObject.Predmet.ProtuStrankaListFormatedOIB>
  <DomainObject.Predmet.ProtuStrankaListFormatedWithAdress>
    <izvorni_sadrzaj>
      <item>SAKSIL TRADE društvo s ograničenom odgovornošću za trgovinu i usluge, Raška ulica 16, 31000 Osijek</item>
    </izvorni_sadrzaj>
    <derivirana_varijabla naziv="DomainObject.Predmet.ProtuStrankaListFormatedWithAdress_1">
      <item>SAKSIL TRADE društvo s ograničenom odgovornošću za trgovinu i usluge, Raška ulica 16, 31000 Osijek</item>
    </derivirana_varijabla>
  </DomainObject.Predmet.ProtuStrankaListFormatedWithAdress>
  <DomainObject.Predmet.ProtuStrankaListFormatedWithAdressOIB>
    <izvorni_sadrzaj>
      <item>SAKSIL TRADE društvo s ograničenom odgovornošću za trgovinu i usluge, OIB 74255577864, Raška ulica 16, 31000 Osijek</item>
    </izvorni_sadrzaj>
    <derivirana_varijabla naziv="DomainObject.Predmet.ProtuStrankaListFormatedWithAdressOIB_1">
      <item>SAKSIL TRADE društvo s ograničenom odgovornošću za trgovinu i usluge, OIB 74255577864, Raška ulica 16, 31000 Osijek</item>
    </derivirana_varijabla>
  </DomainObject.Predmet.ProtuStrankaListFormatedWithAdressOIB>
  <DomainObject.Predmet.ProtuStrankaListNazivFormated>
    <izvorni_sadrzaj>
      <item>SAKSIL TRADE društvo s ograničenom odgovornošću za trgovinu i usluge</item>
    </izvorni_sadrzaj>
    <derivirana_varijabla naziv="DomainObject.Predmet.ProtuStrankaListNazivFormated_1">
      <item>SAKSIL TRADE društvo s ograničenom odgovornošću za trgovinu i usluge</item>
    </derivirana_varijabla>
  </DomainObject.Predmet.ProtuStrankaListNazivFormated>
  <DomainObject.Predmet.ProtuStrankaListNazivFormatedOIB>
    <izvorni_sadrzaj>
      <item>SAKSIL TRADE društvo s ograničenom odgovornošću za trgovinu i usluge, OIB 74255577864</item>
    </izvorni_sadrzaj>
    <derivirana_varijabla naziv="DomainObject.Predmet.ProtuStrankaListNazivFormatedOIB_1">
      <item>SAKSIL TRADE društvo s ograničenom odgovornošću za trgovinu i usluge, OIB 74255577864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SAKSIL TRADE društvo s ograničenom odgovornošću za trgovinu i usluge</izvorni_sadrzaj>
    <derivirana_varijabla naziv="DomainObject.Predmet.ProtustrankaIDrugi_1">SAKSIL TRADE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SAKSIL TRADE društvo s ograničenom odgovornošću za trgovinu i usluge, OIB 74255577864, Raška ulica 16, 31000 Osijek</izvorni_sadrzaj>
    <derivirana_varijabla naziv="DomainObject.Predmet.ProtustrankaIDrugiAdressOIB_1">SAKSIL TRADE društvo s ograničenom odgovornošću za trgovinu i usluge, OIB 74255577864, Raška ulica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SAKSIL TRADE društvo s ograničenom odgovornošću za trgovinu i usluge</item>
    </izvorni_sadrzaj>
    <derivirana_varijabla naziv="DomainObject.Predmet.SudioniciListNaziv_1">
      <item>FINA RC OSIJEK</item>
      <item>SAKSIL TRADE društvo s ograničenom odgovornošću za trgovinu i usluge</item>
    </derivirana_varijabla>
  </DomainObject.Predmet.SudioniciListNaziv>
  <DomainObject.Predmet.SudioniciListAdressOIB>
    <izvorni_sadrzaj>
      <item>FINA RC OSIJEK, OIB 85821130368</item>
      <item>SAKSIL TRADE društvo s ograničenom odgovornošću za trgovinu i usluge, OIB 74255577864, Raška ulica 16,31000 Osijek</item>
    </izvorni_sadrzaj>
    <derivirana_varijabla naziv="DomainObject.Predmet.SudioniciListAdressOIB_1">
      <item>FINA RC OSIJEK, OIB 85821130368</item>
      <item>SAKSIL TRADE društvo s ograničenom odgovornošću za trgovinu i usluge, OIB 74255577864, Raška ulica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74255577864</item>
    </izvorni_sadrzaj>
    <derivirana_varijabla naziv="DomainObject.Predmet.SudioniciListNazivOIB_1">
      <item>, OIB 85821130368</item>
      <item>, OIB 74255577864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54FE6-761E-4041-A94D-EC0F6B28D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2749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2017-08-01T07:02:00Z</dcterms:created>
  <dc:creator>Korisnik</dc:creator>
  <cp:lastModifiedBy>Žana Bem</cp:lastModifiedBy>
  <cp:lastPrinted>2017-07-31T07:19:00Z</cp:lastPrinted>
  <dcterms:modified xmlns:xsi="http://www.w3.org/2001/XMLSchema-instance" xsi:type="dcterms:W3CDTF">2017-08-01T07:03:00Z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