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4894" w14:paraId="21b4894" w:rsidRDefault="002B35A0" w:rsidP="00B41623" w:rsidR="002B35A0" w:rsidRPr="0065620B">
      <w:pPr>
        <w15:collapsed w:val="false"/>
        <w:rPr>
          <w:b/>
        </w:rPr>
      </w:pPr>
      <w:bookmarkStart w:name="_GoBack" w:id="0"/>
      <w:bookmarkEnd w:id="0"/>
    </w:p>
    <w:p w:rsidRDefault="00B41623" w:rsidP="00B41623" w:rsidR="00B41623" w:rsidRPr="0065620B">
      <w:pPr>
        <w:ind w:firstLine="708"/>
      </w:pPr>
      <w:r w:rsidRPr="0065620B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623" w:rsidP="00B41623" w:rsidR="00B41623" w:rsidRPr="0065620B">
      <w:r w:rsidRPr="0065620B">
        <w:rPr>
          <w:rFonts w:eastAsia="MS Mincho"/>
        </w:rPr>
        <w:t>REPUBLIKA HRVATSKA</w:t>
      </w:r>
    </w:p>
    <w:p w:rsidRDefault="00B41623" w:rsidP="00B41623" w:rsidR="00B41623" w:rsidRPr="0065620B">
      <w:r w:rsidRPr="0065620B">
        <w:rPr>
          <w:rFonts w:eastAsia="MS Mincho"/>
        </w:rPr>
        <w:t>TRGOVAČKI SUD U RIJECI</w:t>
      </w:r>
    </w:p>
    <w:p w:rsidRDefault="00B41623" w:rsidP="00B41623" w:rsidR="00B41623" w:rsidRPr="0065620B">
      <w:pPr>
        <w:rPr>
          <w:rFonts w:eastAsia="MS Mincho"/>
        </w:rPr>
      </w:pPr>
      <w:r w:rsidRPr="0065620B">
        <w:rPr>
          <w:rFonts w:eastAsia="MS Mincho"/>
        </w:rPr>
        <w:t xml:space="preserve">      Rijeka, Zadarska 1 i 3</w:t>
      </w:r>
    </w:p>
    <w:p w:rsidRDefault="00F72526" w:rsidP="002B35A0" w:rsidR="00F72526" w:rsidRPr="0065620B">
      <w:pPr>
        <w:jc w:val="center"/>
        <w:rPr>
          <w:b/>
        </w:rPr>
      </w:pPr>
    </w:p>
    <w:p w:rsidRDefault="00F72526" w:rsidP="00B41623" w:rsidR="00F72526" w:rsidRPr="0065620B">
      <w:pPr>
        <w:rPr>
          <w:b/>
        </w:rPr>
      </w:pPr>
    </w:p>
    <w:p w:rsidRDefault="001141D0" w:rsidP="002B35A0" w:rsidR="001141D0" w:rsidRPr="0065620B">
      <w:pPr>
        <w:jc w:val="center"/>
        <w:rPr>
          <w:b/>
        </w:rPr>
      </w:pPr>
    </w:p>
    <w:p w:rsidRDefault="0065620B" w:rsidP="002B35A0" w:rsidR="00BC2635" w:rsidRPr="0065620B">
      <w:pPr>
        <w:jc w:val="center"/>
      </w:pPr>
      <w:r>
        <w:t xml:space="preserve">U   I M E   R E P U B L I K E </w:t>
      </w:r>
      <w:r w:rsidR="00953642" w:rsidRPr="0065620B">
        <w:t xml:space="preserve">  H R V A T S K E</w:t>
      </w:r>
    </w:p>
    <w:p w:rsidRDefault="002B35A0" w:rsidR="002B35A0"/>
    <w:p w:rsidRDefault="00C15442" w:rsidR="00C15442" w:rsidRPr="0065620B"/>
    <w:p w:rsidRDefault="002B35A0" w:rsidP="002B35A0" w:rsidR="002B35A0" w:rsidRPr="0065620B">
      <w:pPr>
        <w:jc w:val="center"/>
      </w:pPr>
      <w:r w:rsidRPr="0065620B">
        <w:t>R J E Š E N J E</w:t>
      </w:r>
    </w:p>
    <w:p w:rsidRDefault="002B35A0" w:rsidP="002B35A0" w:rsidR="002B35A0" w:rsidRPr="0065620B">
      <w:pPr>
        <w:jc w:val="center"/>
      </w:pPr>
    </w:p>
    <w:p w:rsidRDefault="002B35A0" w:rsidP="006309CC" w:rsidR="002B35A0" w:rsidRPr="0065620B">
      <w:pPr>
        <w:jc w:val="both"/>
        <w:rPr>
          <w:b/>
        </w:rPr>
      </w:pPr>
    </w:p>
    <w:p w:rsidRDefault="002B35A0" w:rsidP="00C15442" w:rsidR="002B35A0" w:rsidRPr="00C15442">
      <w:pPr>
        <w:jc w:val="both"/>
      </w:pPr>
      <w:r w:rsidRPr="0065620B">
        <w:tab/>
      </w:r>
      <w:r w:rsidR="003C156A" w:rsidRPr="0065620B">
        <w:t xml:space="preserve">Trgovački sud u Rijeci, po </w:t>
      </w:r>
      <w:proofErr w:type="spellStart"/>
      <w:r w:rsidR="003C156A" w:rsidRPr="0065620B">
        <w:t>Liljani</w:t>
      </w:r>
      <w:proofErr w:type="spellEnd"/>
      <w:r w:rsidR="003C156A" w:rsidRPr="0065620B">
        <w:t xml:space="preserve"> Ugrin, kao sucu pojedincu, u postupku sklapanja </w:t>
      </w:r>
      <w:proofErr w:type="spellStart"/>
      <w:r w:rsidR="003C156A" w:rsidRPr="0065620B">
        <w:t>predstečajne</w:t>
      </w:r>
      <w:proofErr w:type="spellEnd"/>
      <w:r w:rsidR="003C156A" w:rsidRPr="0065620B">
        <w:t xml:space="preserve"> nagodbe </w:t>
      </w:r>
      <w:r w:rsidR="00CC22EB">
        <w:rPr>
          <w:bCs/>
        </w:rPr>
        <w:t>dužnik</w:t>
      </w:r>
      <w:r w:rsidR="00DF08A3">
        <w:rPr>
          <w:bCs/>
        </w:rPr>
        <w:t>a</w:t>
      </w:r>
      <w:r w:rsidR="00CC22EB">
        <w:rPr>
          <w:bCs/>
        </w:rPr>
        <w:t xml:space="preserve"> pojedinc</w:t>
      </w:r>
      <w:r w:rsidR="00DF08A3">
        <w:rPr>
          <w:bCs/>
        </w:rPr>
        <w:t>a</w:t>
      </w:r>
      <w:r w:rsidR="00CC22EB">
        <w:rPr>
          <w:bCs/>
        </w:rPr>
        <w:t xml:space="preserve"> </w:t>
      </w:r>
      <w:r w:rsidR="00C15442">
        <w:t xml:space="preserve">MILORAD LACMANOVIĆ </w:t>
      </w:r>
      <w:r w:rsidR="00C15442" w:rsidRPr="00616E49">
        <w:t>(</w:t>
      </w:r>
      <w:r w:rsidR="00C15442">
        <w:t xml:space="preserve">OIB </w:t>
      </w:r>
      <w:r w:rsidR="00C15442" w:rsidRPr="00616E49">
        <w:t>12837470928)</w:t>
      </w:r>
      <w:r w:rsidR="00C15442">
        <w:t xml:space="preserve">, </w:t>
      </w:r>
      <w:proofErr w:type="spellStart"/>
      <w:r w:rsidR="00C15442">
        <w:t>vl</w:t>
      </w:r>
      <w:proofErr w:type="spellEnd"/>
      <w:r w:rsidR="00C15442">
        <w:t xml:space="preserve">. </w:t>
      </w:r>
      <w:r w:rsidR="00C15442" w:rsidRPr="00616E49">
        <w:t>obrta za ribarstvo,trgovinu i prijevoz</w:t>
      </w:r>
      <w:r w:rsidR="00C15442">
        <w:t xml:space="preserve">, S. Radića 16, Mali Lošinj </w:t>
      </w:r>
      <w:r w:rsidR="00887023" w:rsidRPr="0065620B">
        <w:t>i njegov</w:t>
      </w:r>
      <w:r w:rsidR="00C15442">
        <w:t>ih</w:t>
      </w:r>
      <w:r w:rsidR="00887023" w:rsidRPr="0065620B">
        <w:t xml:space="preserve"> vjerovnika</w:t>
      </w:r>
      <w:r w:rsidR="008E0F8F" w:rsidRPr="0065620B">
        <w:t>,</w:t>
      </w:r>
      <w:r w:rsidR="008E0F8F" w:rsidRPr="0065620B">
        <w:rPr>
          <w:b/>
        </w:rPr>
        <w:t xml:space="preserve"> </w:t>
      </w:r>
      <w:r w:rsidR="003C156A" w:rsidRPr="0065620B">
        <w:t xml:space="preserve">temeljem odredbi članka 66. Zakona o financijskom poslovanju i </w:t>
      </w:r>
      <w:proofErr w:type="spellStart"/>
      <w:r w:rsidR="003C156A" w:rsidRPr="0065620B">
        <w:t>predstečajnoj</w:t>
      </w:r>
      <w:proofErr w:type="spellEnd"/>
      <w:r w:rsidR="003C156A" w:rsidRPr="0065620B">
        <w:t xml:space="preserve"> nagodbi („Narodne novine“ broj 108/12, 114/12, 81/13 i 112/13, u daljnjem tekstu: ZFPPN ) </w:t>
      </w:r>
      <w:r w:rsidRPr="0065620B">
        <w:t xml:space="preserve">dana </w:t>
      </w:r>
      <w:r w:rsidR="00CC22EB">
        <w:t>10</w:t>
      </w:r>
      <w:r w:rsidR="009F023E" w:rsidRPr="0065620B">
        <w:t xml:space="preserve">. </w:t>
      </w:r>
      <w:r w:rsidR="00CC22EB">
        <w:t>veljače</w:t>
      </w:r>
      <w:r w:rsidR="009F023E" w:rsidRPr="0065620B">
        <w:t xml:space="preserve"> </w:t>
      </w:r>
      <w:r w:rsidR="001E11DD" w:rsidRPr="0065620B">
        <w:t>201</w:t>
      </w:r>
      <w:r w:rsidR="009F023E" w:rsidRPr="0065620B">
        <w:t>6</w:t>
      </w:r>
      <w:r w:rsidR="001E11DD" w:rsidRPr="0065620B">
        <w:t>.</w:t>
      </w:r>
    </w:p>
    <w:p w:rsidRDefault="001E11DD" w:rsidP="00C15442" w:rsidR="001E11DD">
      <w:pPr>
        <w:jc w:val="both"/>
      </w:pPr>
    </w:p>
    <w:p w:rsidRDefault="0065620B" w:rsidP="00123388" w:rsidR="0065620B" w:rsidRPr="0065620B">
      <w:pPr>
        <w:jc w:val="both"/>
      </w:pPr>
    </w:p>
    <w:p w:rsidRDefault="002B35A0" w:rsidP="002B35A0" w:rsidR="002B35A0" w:rsidRPr="0065620B">
      <w:pPr>
        <w:jc w:val="center"/>
      </w:pPr>
      <w:r w:rsidRPr="0065620B">
        <w:t>r i j e š i o    j e</w:t>
      </w:r>
    </w:p>
    <w:p w:rsidRDefault="002B35A0" w:rsidP="002B35A0" w:rsidR="002B35A0" w:rsidRPr="0065620B">
      <w:pPr>
        <w:jc w:val="center"/>
      </w:pPr>
    </w:p>
    <w:p w:rsidRDefault="002B35A0" w:rsidP="002B35A0" w:rsidR="002B35A0" w:rsidRPr="0065620B">
      <w:pPr>
        <w:jc w:val="center"/>
      </w:pPr>
    </w:p>
    <w:p w:rsidRDefault="00F72526" w:rsidP="00531FFE" w:rsidR="00531FFE">
      <w:pPr>
        <w:jc w:val="both"/>
      </w:pPr>
      <w:r w:rsidRPr="0065620B">
        <w:t xml:space="preserve">I.    </w:t>
      </w:r>
      <w:r w:rsidR="002B35A0" w:rsidRPr="0065620B">
        <w:t xml:space="preserve">Odobrava se sklopljena </w:t>
      </w:r>
      <w:proofErr w:type="spellStart"/>
      <w:r w:rsidR="002B35A0" w:rsidRPr="0065620B">
        <w:t>predstečajna</w:t>
      </w:r>
      <w:proofErr w:type="spellEnd"/>
      <w:r w:rsidR="002B35A0" w:rsidRPr="0065620B">
        <w:t xml:space="preserve"> nagodba između </w:t>
      </w:r>
      <w:r w:rsidR="00DF08A3">
        <w:rPr>
          <w:bCs/>
        </w:rPr>
        <w:t xml:space="preserve">dužnika pojedinca </w:t>
      </w:r>
      <w:r w:rsidR="00C15442">
        <w:t xml:space="preserve">MILORAD LACMANOVIĆ </w:t>
      </w:r>
      <w:r w:rsidR="00C15442" w:rsidRPr="00616E49">
        <w:t>(</w:t>
      </w:r>
      <w:r w:rsidR="00C15442">
        <w:t xml:space="preserve">OIB </w:t>
      </w:r>
      <w:r w:rsidR="00C15442" w:rsidRPr="00616E49">
        <w:t>12837470928)</w:t>
      </w:r>
      <w:r w:rsidR="00C15442">
        <w:t xml:space="preserve">, </w:t>
      </w:r>
      <w:proofErr w:type="spellStart"/>
      <w:r w:rsidR="00C15442">
        <w:t>vl</w:t>
      </w:r>
      <w:proofErr w:type="spellEnd"/>
      <w:r w:rsidR="00C15442">
        <w:t xml:space="preserve">. </w:t>
      </w:r>
      <w:r w:rsidR="00AC5EB1">
        <w:t>O</w:t>
      </w:r>
      <w:r w:rsidR="00C15442" w:rsidRPr="00616E49">
        <w:t>brta za ribarstvo,</w:t>
      </w:r>
      <w:r w:rsidR="00AC5EB1">
        <w:t xml:space="preserve"> </w:t>
      </w:r>
      <w:r w:rsidR="00C15442" w:rsidRPr="00616E49">
        <w:t>trgovinu i prijevoz</w:t>
      </w:r>
      <w:r w:rsidR="00C15442">
        <w:t xml:space="preserve">, S. Radića 16, Mali Lošinj </w:t>
      </w:r>
      <w:r w:rsidR="00531FFE">
        <w:t>(u daljnjem tekstu: dužnik) i njegov</w:t>
      </w:r>
      <w:r w:rsidR="00A876C9">
        <w:t>ih</w:t>
      </w:r>
      <w:r w:rsidR="00531FFE">
        <w:t xml:space="preserve"> vjerovnika čij</w:t>
      </w:r>
      <w:r w:rsidR="00A876C9">
        <w:t>e su</w:t>
      </w:r>
      <w:r w:rsidR="00531FFE">
        <w:t xml:space="preserve"> tražbin</w:t>
      </w:r>
      <w:r w:rsidR="00A876C9">
        <w:t>e</w:t>
      </w:r>
      <w:r w:rsidR="00531FFE">
        <w:t xml:space="preserve"> utvrđen</w:t>
      </w:r>
      <w:r w:rsidR="00A876C9">
        <w:t>e</w:t>
      </w:r>
      <w:r w:rsidR="00531FFE">
        <w:t>, kako slijedi:</w:t>
      </w:r>
    </w:p>
    <w:p w:rsidRDefault="000C528D" w:rsidP="00531FFE" w:rsidR="000C528D" w:rsidRPr="0065620B">
      <w:pPr>
        <w:ind w:firstLine="708"/>
        <w:jc w:val="both"/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994"/>
        <w:gridCol w:w="1759"/>
        <w:gridCol w:w="4477"/>
        <w:gridCol w:w="1842"/>
      </w:tblGrid>
      <w:tr w:rsidTr="00DD6E87" w:rsidR="00A876C9" w:rsidRPr="0097229B">
        <w:trPr>
          <w:trHeight w:val="60"/>
        </w:trPr>
        <w:tc>
          <w:tcPr>
            <w:tcW w:type="dxa" w:w="994"/>
          </w:tcPr>
          <w:p w:rsidRDefault="00A876C9" w:rsidP="00DD6E87" w:rsidR="00A876C9" w:rsidRPr="0097229B">
            <w:pPr>
              <w:ind w:left="360"/>
            </w:pPr>
          </w:p>
        </w:tc>
        <w:tc>
          <w:tcPr>
            <w:tcW w:type="dxa" w:w="1759"/>
          </w:tcPr>
          <w:p w:rsidRDefault="00A876C9" w:rsidP="00DD6E87" w:rsidR="00A876C9" w:rsidRPr="0097229B">
            <w:r w:rsidRPr="0097229B">
              <w:t xml:space="preserve">OIB VJEROVNIKA </w:t>
            </w:r>
          </w:p>
        </w:tc>
        <w:tc>
          <w:tcPr>
            <w:tcW w:type="dxa" w:w="4477"/>
          </w:tcPr>
          <w:p w:rsidRDefault="00A876C9" w:rsidP="00DD6E87" w:rsidR="00A876C9" w:rsidRPr="0097229B">
            <w:r w:rsidRPr="0097229B">
              <w:t xml:space="preserve">NAZIV VJEROVNIKA </w:t>
            </w:r>
          </w:p>
        </w:tc>
        <w:tc>
          <w:tcPr>
            <w:tcW w:type="dxa" w:w="1842"/>
          </w:tcPr>
          <w:p w:rsidRDefault="00A876C9" w:rsidP="00DD6E87" w:rsidR="00A876C9" w:rsidRPr="0097229B">
            <w:pPr>
              <w:jc w:val="right"/>
            </w:pPr>
            <w:r w:rsidRPr="0097229B">
              <w:t xml:space="preserve">UTVRĐENI IZNOS TRAŽBINE </w:t>
            </w:r>
          </w:p>
        </w:tc>
      </w:tr>
      <w:tr w:rsidTr="00DD6E87" w:rsidR="00A876C9" w:rsidRPr="0097229B">
        <w:trPr>
          <w:trHeight w:val="559"/>
        </w:trPr>
        <w:tc>
          <w:tcPr>
            <w:tcW w:type="dxa" w:w="994"/>
            <w:vAlign w:val="center"/>
          </w:tcPr>
          <w:p w:rsidRDefault="00A876C9" w:rsidP="00DD6E87" w:rsidR="00A876C9" w:rsidRPr="0097229B">
            <w:pPr>
              <w:ind w:left="360"/>
              <w:jc w:val="center"/>
            </w:pPr>
            <w:r w:rsidRPr="0097229B">
              <w:t>1.</w:t>
            </w:r>
          </w:p>
        </w:tc>
        <w:tc>
          <w:tcPr>
            <w:tcW w:type="dxa" w:w="1759"/>
            <w:vAlign w:val="center"/>
          </w:tcPr>
          <w:p w:rsidRDefault="00A876C9" w:rsidP="00DD6E87" w:rsidR="00A876C9" w:rsidRPr="0097229B">
            <w:pPr>
              <w:jc w:val="center"/>
            </w:pPr>
            <w:r>
              <w:t>72167903884</w:t>
            </w:r>
          </w:p>
        </w:tc>
        <w:tc>
          <w:tcPr>
            <w:tcW w:type="dxa" w:w="4477"/>
          </w:tcPr>
          <w:p w:rsidRDefault="00A876C9" w:rsidP="00DD6E87" w:rsidR="00A876C9" w:rsidRPr="0097229B">
            <w:r>
              <w:t>GRAD MALI LOŠINJ, Riva Lošinjskih kapetana 7, Mali Lošinj</w:t>
            </w:r>
          </w:p>
        </w:tc>
        <w:tc>
          <w:tcPr>
            <w:tcW w:type="dxa" w:w="1842"/>
            <w:vAlign w:val="center"/>
          </w:tcPr>
          <w:p w:rsidRDefault="00A876C9" w:rsidP="00DD6E87" w:rsidR="00A876C9" w:rsidRPr="0097229B">
            <w:pPr>
              <w:jc w:val="right"/>
            </w:pPr>
            <w:r>
              <w:t xml:space="preserve">    13.307,58 kn</w:t>
            </w:r>
          </w:p>
        </w:tc>
      </w:tr>
      <w:tr w:rsidTr="00DD6E87" w:rsidR="00A876C9" w:rsidRPr="0097229B">
        <w:trPr>
          <w:trHeight w:val="60"/>
        </w:trPr>
        <w:tc>
          <w:tcPr>
            <w:tcW w:type="dxa" w:w="994"/>
            <w:vAlign w:val="center"/>
          </w:tcPr>
          <w:p w:rsidRDefault="00A876C9" w:rsidP="00DD6E87" w:rsidR="00A876C9" w:rsidRPr="0097229B">
            <w:pPr>
              <w:ind w:left="360"/>
              <w:jc w:val="center"/>
            </w:pPr>
            <w:r w:rsidRPr="0097229B">
              <w:t>2.</w:t>
            </w:r>
          </w:p>
        </w:tc>
        <w:tc>
          <w:tcPr>
            <w:tcW w:type="dxa" w:w="1759"/>
            <w:vAlign w:val="center"/>
          </w:tcPr>
          <w:p w:rsidRDefault="00A876C9" w:rsidP="00DD6E87" w:rsidR="00A876C9" w:rsidRPr="0097229B">
            <w:pPr>
              <w:jc w:val="center"/>
            </w:pPr>
            <w:r>
              <w:t>29059177553</w:t>
            </w:r>
          </w:p>
        </w:tc>
        <w:tc>
          <w:tcPr>
            <w:tcW w:type="dxa" w:w="4477"/>
          </w:tcPr>
          <w:p w:rsidRDefault="00A876C9" w:rsidP="00DD6E87" w:rsidR="00A876C9" w:rsidRPr="0097229B">
            <w:r>
              <w:t>HRVATSKI VETERINARSKI INSTITUT, Savska cesta 143, Zagreb</w:t>
            </w:r>
          </w:p>
        </w:tc>
        <w:tc>
          <w:tcPr>
            <w:tcW w:type="dxa" w:w="1842"/>
            <w:vAlign w:val="center"/>
          </w:tcPr>
          <w:p w:rsidRDefault="00A876C9" w:rsidP="00DD6E87" w:rsidR="00A876C9" w:rsidRPr="0097229B">
            <w:pPr>
              <w:jc w:val="right"/>
            </w:pPr>
            <w:r>
              <w:t>1.125,00 kn</w:t>
            </w:r>
          </w:p>
        </w:tc>
      </w:tr>
      <w:tr w:rsidTr="00DD6E87" w:rsidR="00A876C9" w:rsidRPr="0097229B">
        <w:trPr>
          <w:trHeight w:val="60"/>
        </w:trPr>
        <w:tc>
          <w:tcPr>
            <w:tcW w:type="dxa" w:w="994"/>
            <w:vAlign w:val="center"/>
          </w:tcPr>
          <w:p w:rsidRDefault="00A876C9" w:rsidP="00DD6E87" w:rsidR="00A876C9" w:rsidRPr="0097229B">
            <w:pPr>
              <w:ind w:left="360"/>
              <w:jc w:val="center"/>
            </w:pPr>
            <w:r>
              <w:t>3.</w:t>
            </w:r>
          </w:p>
        </w:tc>
        <w:tc>
          <w:tcPr>
            <w:tcW w:type="dxa" w:w="1759"/>
            <w:vAlign w:val="center"/>
          </w:tcPr>
          <w:p w:rsidRDefault="00A876C9" w:rsidP="00DD6E87" w:rsidR="00A876C9" w:rsidRPr="0097229B">
            <w:pPr>
              <w:jc w:val="center"/>
            </w:pPr>
            <w:r>
              <w:t>87950783661</w:t>
            </w:r>
          </w:p>
        </w:tc>
        <w:tc>
          <w:tcPr>
            <w:tcW w:type="dxa" w:w="4477"/>
          </w:tcPr>
          <w:p w:rsidRDefault="00A876C9" w:rsidP="00DD6E87" w:rsidR="00A876C9" w:rsidRPr="0097229B">
            <w:r>
              <w:t>Hrvatska regulatorna agencija za mrežne djelatnosti, Ulica Roberta Frangeša Mihanovića 9, Zagreb</w:t>
            </w:r>
          </w:p>
        </w:tc>
        <w:tc>
          <w:tcPr>
            <w:tcW w:type="dxa" w:w="1842"/>
            <w:vAlign w:val="center"/>
          </w:tcPr>
          <w:p w:rsidRDefault="00A876C9" w:rsidP="00DD6E87" w:rsidR="00A876C9" w:rsidRPr="0097229B">
            <w:pPr>
              <w:jc w:val="right"/>
            </w:pPr>
            <w:r>
              <w:t>956,50 kn</w:t>
            </w:r>
          </w:p>
        </w:tc>
      </w:tr>
      <w:tr w:rsidTr="00DD6E87" w:rsidR="00A876C9" w:rsidRPr="0097229B">
        <w:trPr>
          <w:trHeight w:val="60"/>
        </w:trPr>
        <w:tc>
          <w:tcPr>
            <w:tcW w:type="dxa" w:w="994"/>
            <w:vAlign w:val="center"/>
          </w:tcPr>
          <w:p w:rsidRDefault="00A876C9" w:rsidP="00DD6E87" w:rsidR="00A876C9" w:rsidRPr="0097229B">
            <w:pPr>
              <w:ind w:left="360"/>
              <w:jc w:val="center"/>
            </w:pPr>
            <w:r>
              <w:t>4.</w:t>
            </w:r>
          </w:p>
        </w:tc>
        <w:tc>
          <w:tcPr>
            <w:tcW w:type="dxa" w:w="1759"/>
            <w:vAlign w:val="center"/>
          </w:tcPr>
          <w:p w:rsidRDefault="00A876C9" w:rsidP="00DD6E87" w:rsidR="00A876C9" w:rsidRPr="007B388F">
            <w:pPr>
              <w:jc w:val="center"/>
            </w:pPr>
            <w:r>
              <w:t>04601923208</w:t>
            </w:r>
          </w:p>
        </w:tc>
        <w:tc>
          <w:tcPr>
            <w:tcW w:type="dxa" w:w="4477"/>
          </w:tcPr>
          <w:p w:rsidRDefault="00A876C9" w:rsidP="00DD6E87" w:rsidR="00A876C9" w:rsidRPr="007B388F">
            <w:r>
              <w:t xml:space="preserve">Hrvatski registar brodova, </w:t>
            </w:r>
            <w:proofErr w:type="spellStart"/>
            <w:r>
              <w:t>Marasovićeva</w:t>
            </w:r>
            <w:proofErr w:type="spellEnd"/>
            <w:r>
              <w:t xml:space="preserve"> 67, Split</w:t>
            </w:r>
          </w:p>
        </w:tc>
        <w:tc>
          <w:tcPr>
            <w:tcW w:type="dxa" w:w="1842"/>
            <w:vAlign w:val="center"/>
          </w:tcPr>
          <w:p w:rsidRDefault="00A876C9" w:rsidP="00DD6E87" w:rsidR="00A876C9" w:rsidRPr="0097229B">
            <w:pPr>
              <w:jc w:val="right"/>
            </w:pPr>
            <w:r>
              <w:t>6.810,00 kn</w:t>
            </w:r>
          </w:p>
        </w:tc>
      </w:tr>
      <w:tr w:rsidTr="00DD6E87" w:rsidR="00A876C9" w:rsidRPr="0097229B">
        <w:trPr>
          <w:trHeight w:val="60"/>
        </w:trPr>
        <w:tc>
          <w:tcPr>
            <w:tcW w:type="dxa" w:w="994"/>
            <w:vAlign w:val="center"/>
          </w:tcPr>
          <w:p w:rsidRDefault="00A876C9" w:rsidP="00DD6E87" w:rsidR="00A876C9">
            <w:pPr>
              <w:ind w:left="360"/>
              <w:jc w:val="center"/>
            </w:pPr>
            <w:r>
              <w:t>5.</w:t>
            </w:r>
          </w:p>
        </w:tc>
        <w:tc>
          <w:tcPr>
            <w:tcW w:type="dxa" w:w="1759"/>
            <w:vAlign w:val="center"/>
          </w:tcPr>
          <w:p w:rsidRDefault="00A876C9" w:rsidP="00DD6E87" w:rsidR="00A876C9" w:rsidRPr="007B388F">
            <w:pPr>
              <w:jc w:val="center"/>
            </w:pPr>
            <w:r>
              <w:t>43600498596</w:t>
            </w:r>
          </w:p>
        </w:tc>
        <w:tc>
          <w:tcPr>
            <w:tcW w:type="dxa" w:w="4477"/>
          </w:tcPr>
          <w:p w:rsidRDefault="00A876C9" w:rsidP="00DD6E87" w:rsidR="00A876C9" w:rsidRPr="007B388F">
            <w:r>
              <w:t xml:space="preserve">KOMUNALNE USLUGE CRES LOŠINJ, društvo s ograničenom odgovornošću za pružanje komunalnih usluga, </w:t>
            </w:r>
            <w:proofErr w:type="spellStart"/>
            <w:r>
              <w:t>Turion</w:t>
            </w:r>
            <w:proofErr w:type="spellEnd"/>
            <w:r>
              <w:t xml:space="preserve"> 20A, Cres</w:t>
            </w:r>
          </w:p>
        </w:tc>
        <w:tc>
          <w:tcPr>
            <w:tcW w:type="dxa" w:w="1842"/>
            <w:vAlign w:val="center"/>
          </w:tcPr>
          <w:p w:rsidRDefault="00A876C9" w:rsidP="00DD6E87" w:rsidR="00A876C9">
            <w:pPr>
              <w:jc w:val="right"/>
            </w:pPr>
            <w:r>
              <w:t>13.404,68 kn</w:t>
            </w:r>
          </w:p>
        </w:tc>
      </w:tr>
      <w:tr w:rsidTr="00DD6E87" w:rsidR="00A876C9" w:rsidRPr="0097229B">
        <w:trPr>
          <w:trHeight w:val="408"/>
        </w:trPr>
        <w:tc>
          <w:tcPr>
            <w:tcW w:type="dxa" w:w="994"/>
            <w:vAlign w:val="center"/>
          </w:tcPr>
          <w:p w:rsidRDefault="00A876C9" w:rsidP="00DD6E87" w:rsidR="00A876C9">
            <w:pPr>
              <w:ind w:left="360"/>
              <w:jc w:val="center"/>
            </w:pPr>
            <w:r>
              <w:lastRenderedPageBreak/>
              <w:t>6.</w:t>
            </w:r>
          </w:p>
        </w:tc>
        <w:tc>
          <w:tcPr>
            <w:tcW w:type="dxa" w:w="1759"/>
            <w:vAlign w:val="center"/>
          </w:tcPr>
          <w:p w:rsidRDefault="00A876C9" w:rsidP="00DD6E87" w:rsidR="00A876C9" w:rsidRPr="007B388F">
            <w:pPr>
              <w:jc w:val="center"/>
            </w:pPr>
            <w:r>
              <w:t>54437896240</w:t>
            </w:r>
          </w:p>
        </w:tc>
        <w:tc>
          <w:tcPr>
            <w:tcW w:type="dxa" w:w="4477"/>
          </w:tcPr>
          <w:p w:rsidRDefault="00A876C9" w:rsidP="00DD6E87" w:rsidR="00A876C9" w:rsidRPr="007B388F">
            <w:r>
              <w:t xml:space="preserve">MARINA NEREZINE, brodogradnja i turizam d.o.o. Biskupija 6, </w:t>
            </w:r>
            <w:proofErr w:type="spellStart"/>
            <w:r>
              <w:t>Nerezine</w:t>
            </w:r>
            <w:proofErr w:type="spellEnd"/>
          </w:p>
        </w:tc>
        <w:tc>
          <w:tcPr>
            <w:tcW w:type="dxa" w:w="1842"/>
            <w:vAlign w:val="center"/>
          </w:tcPr>
          <w:p w:rsidRDefault="00A876C9" w:rsidP="00DD6E87" w:rsidR="00A876C9">
            <w:pPr>
              <w:jc w:val="right"/>
            </w:pPr>
            <w:r>
              <w:t>12.191,90 kn</w:t>
            </w:r>
          </w:p>
        </w:tc>
      </w:tr>
      <w:tr w:rsidTr="00DD6E87" w:rsidR="00A876C9" w:rsidRPr="0097229B">
        <w:trPr>
          <w:trHeight w:val="400"/>
        </w:trPr>
        <w:tc>
          <w:tcPr>
            <w:tcW w:type="dxa" w:w="994"/>
            <w:vAlign w:val="center"/>
          </w:tcPr>
          <w:p w:rsidRDefault="00A876C9" w:rsidP="00DD6E87" w:rsidR="00A876C9">
            <w:pPr>
              <w:ind w:left="360"/>
              <w:jc w:val="center"/>
            </w:pPr>
            <w:r>
              <w:t>7.</w:t>
            </w:r>
          </w:p>
        </w:tc>
        <w:tc>
          <w:tcPr>
            <w:tcW w:type="dxa" w:w="1759"/>
            <w:vAlign w:val="center"/>
          </w:tcPr>
          <w:p w:rsidRDefault="00A876C9" w:rsidP="00DD6E87" w:rsidR="00A876C9" w:rsidRPr="007B388F">
            <w:pPr>
              <w:jc w:val="center"/>
            </w:pPr>
            <w:r>
              <w:t>76767369197</w:t>
            </w:r>
          </w:p>
        </w:tc>
        <w:tc>
          <w:tcPr>
            <w:tcW w:type="dxa" w:w="4477"/>
          </w:tcPr>
          <w:p w:rsidRDefault="00A876C9" w:rsidP="00DD6E87" w:rsidR="00A876C9" w:rsidRPr="007B388F">
            <w:r>
              <w:t>MINISTARSTVO POLJOPRIVREDE, Ulica grada Vukovara 78, Zagreb</w:t>
            </w:r>
          </w:p>
        </w:tc>
        <w:tc>
          <w:tcPr>
            <w:tcW w:type="dxa" w:w="1842"/>
            <w:vAlign w:val="center"/>
          </w:tcPr>
          <w:p w:rsidRDefault="00A876C9" w:rsidP="00DD6E87" w:rsidR="00A876C9">
            <w:pPr>
              <w:jc w:val="right"/>
            </w:pPr>
            <w:r>
              <w:t>257,70 kn</w:t>
            </w:r>
          </w:p>
        </w:tc>
      </w:tr>
      <w:tr w:rsidTr="00DD6E87" w:rsidR="00A876C9" w:rsidRPr="0097229B">
        <w:trPr>
          <w:trHeight w:val="392"/>
        </w:trPr>
        <w:tc>
          <w:tcPr>
            <w:tcW w:type="dxa" w:w="994"/>
            <w:vAlign w:val="center"/>
          </w:tcPr>
          <w:p w:rsidRDefault="00A876C9" w:rsidP="00DD6E87" w:rsidR="00A876C9">
            <w:pPr>
              <w:ind w:left="360"/>
              <w:jc w:val="center"/>
            </w:pPr>
            <w:r>
              <w:t>8.</w:t>
            </w:r>
          </w:p>
        </w:tc>
        <w:tc>
          <w:tcPr>
            <w:tcW w:type="dxa" w:w="1759"/>
            <w:vAlign w:val="center"/>
          </w:tcPr>
          <w:p w:rsidRDefault="00A876C9" w:rsidP="00DD6E87" w:rsidR="00A876C9" w:rsidRPr="007B388F">
            <w:pPr>
              <w:jc w:val="center"/>
            </w:pPr>
            <w:r>
              <w:t>92812596435</w:t>
            </w:r>
          </w:p>
        </w:tc>
        <w:tc>
          <w:tcPr>
            <w:tcW w:type="dxa" w:w="4477"/>
          </w:tcPr>
          <w:p w:rsidRDefault="00A876C9" w:rsidP="00DD6E87" w:rsidR="00A876C9" w:rsidRPr="007B388F">
            <w:r>
              <w:t xml:space="preserve">ODVJETNIK DAVOR PAVIČIĆ, Vale </w:t>
            </w:r>
            <w:proofErr w:type="spellStart"/>
            <w:r>
              <w:t>Vouka</w:t>
            </w:r>
            <w:proofErr w:type="spellEnd"/>
            <w:r>
              <w:t xml:space="preserve"> 5, Zagreb</w:t>
            </w:r>
          </w:p>
        </w:tc>
        <w:tc>
          <w:tcPr>
            <w:tcW w:type="dxa" w:w="1842"/>
            <w:vAlign w:val="center"/>
          </w:tcPr>
          <w:p w:rsidRDefault="00A876C9" w:rsidP="00DD6E87" w:rsidR="00A876C9">
            <w:pPr>
              <w:jc w:val="right"/>
            </w:pPr>
            <w:r>
              <w:t>5.680,00 kn</w:t>
            </w:r>
          </w:p>
        </w:tc>
      </w:tr>
      <w:tr w:rsidTr="00DD6E87" w:rsidR="00A876C9" w:rsidRPr="0097229B">
        <w:trPr>
          <w:trHeight w:val="480"/>
        </w:trPr>
        <w:tc>
          <w:tcPr>
            <w:tcW w:type="dxa" w:w="994"/>
            <w:vAlign w:val="center"/>
          </w:tcPr>
          <w:p w:rsidRDefault="00A876C9" w:rsidP="00DD6E87" w:rsidR="00A876C9">
            <w:pPr>
              <w:ind w:left="360"/>
              <w:jc w:val="center"/>
            </w:pPr>
            <w:r>
              <w:t>9.</w:t>
            </w:r>
          </w:p>
        </w:tc>
        <w:tc>
          <w:tcPr>
            <w:tcW w:type="dxa" w:w="1759"/>
            <w:vAlign w:val="center"/>
          </w:tcPr>
          <w:p w:rsidRDefault="00A876C9" w:rsidP="00DD6E87" w:rsidR="00A876C9" w:rsidRPr="007B388F">
            <w:pPr>
              <w:jc w:val="center"/>
            </w:pPr>
            <w:r>
              <w:t>14480721492</w:t>
            </w:r>
          </w:p>
        </w:tc>
        <w:tc>
          <w:tcPr>
            <w:tcW w:type="dxa" w:w="4477"/>
          </w:tcPr>
          <w:p w:rsidRDefault="00A876C9" w:rsidP="00DD6E87" w:rsidR="00A876C9" w:rsidRPr="007B388F">
            <w:r>
              <w:t>PLOVPUT trgovačko društvo s ograničenom odgovornošću za održavanje pomorskih plovnih putova i radijske službe, Obala Lazareta 1, Split</w:t>
            </w:r>
          </w:p>
        </w:tc>
        <w:tc>
          <w:tcPr>
            <w:tcW w:type="dxa" w:w="1842"/>
            <w:vAlign w:val="center"/>
          </w:tcPr>
          <w:p w:rsidRDefault="00A876C9" w:rsidP="00DD6E87" w:rsidR="00A876C9">
            <w:pPr>
              <w:jc w:val="right"/>
            </w:pPr>
            <w:r>
              <w:t>1.252,90 kn</w:t>
            </w:r>
          </w:p>
        </w:tc>
      </w:tr>
      <w:tr w:rsidTr="00DD6E87" w:rsidR="00A876C9" w:rsidRPr="0097229B">
        <w:trPr>
          <w:trHeight w:val="561"/>
        </w:trPr>
        <w:tc>
          <w:tcPr>
            <w:tcW w:type="dxa" w:w="994"/>
            <w:vAlign w:val="center"/>
          </w:tcPr>
          <w:p w:rsidRDefault="00A876C9" w:rsidP="00DD6E87" w:rsidR="00A876C9">
            <w:pPr>
              <w:ind w:left="360"/>
              <w:jc w:val="center"/>
            </w:pPr>
            <w:r>
              <w:t>10.</w:t>
            </w:r>
          </w:p>
        </w:tc>
        <w:tc>
          <w:tcPr>
            <w:tcW w:type="dxa" w:w="1759"/>
            <w:vAlign w:val="center"/>
          </w:tcPr>
          <w:p w:rsidRDefault="00A876C9" w:rsidP="00DD6E87" w:rsidR="00A876C9" w:rsidRPr="007B388F">
            <w:pPr>
              <w:jc w:val="center"/>
            </w:pPr>
            <w:r>
              <w:t>32420472134</w:t>
            </w:r>
          </w:p>
        </w:tc>
        <w:tc>
          <w:tcPr>
            <w:tcW w:type="dxa" w:w="4477"/>
          </w:tcPr>
          <w:p w:rsidRDefault="00A876C9" w:rsidP="00DD6E87" w:rsidR="00A876C9" w:rsidRPr="007B388F">
            <w:r>
              <w:t xml:space="preserve">PRIMORSKO-GORANSKA ŽUPANIJA, </w:t>
            </w:r>
            <w:proofErr w:type="spellStart"/>
            <w:r>
              <w:t>Adamićeva</w:t>
            </w:r>
            <w:proofErr w:type="spellEnd"/>
            <w:r>
              <w:t xml:space="preserve"> 10, Rijeka</w:t>
            </w:r>
          </w:p>
        </w:tc>
        <w:tc>
          <w:tcPr>
            <w:tcW w:type="dxa" w:w="1842"/>
            <w:vAlign w:val="center"/>
          </w:tcPr>
          <w:p w:rsidRDefault="00A876C9" w:rsidP="00DD6E87" w:rsidR="00A876C9">
            <w:pPr>
              <w:jc w:val="right"/>
            </w:pPr>
            <w:r>
              <w:t>135,00 kn</w:t>
            </w:r>
          </w:p>
        </w:tc>
      </w:tr>
      <w:tr w:rsidTr="00DD6E87" w:rsidR="00A876C9" w:rsidRPr="0097229B">
        <w:trPr>
          <w:trHeight w:val="60"/>
        </w:trPr>
        <w:tc>
          <w:tcPr>
            <w:tcW w:type="dxa" w:w="994"/>
            <w:vAlign w:val="center"/>
          </w:tcPr>
          <w:p w:rsidRDefault="00A876C9" w:rsidP="00DD6E87" w:rsidR="00A876C9">
            <w:pPr>
              <w:ind w:left="360"/>
              <w:jc w:val="center"/>
            </w:pPr>
            <w:r>
              <w:t>11.</w:t>
            </w:r>
          </w:p>
        </w:tc>
        <w:tc>
          <w:tcPr>
            <w:tcW w:type="dxa" w:w="1759"/>
            <w:vAlign w:val="center"/>
          </w:tcPr>
          <w:p w:rsidRDefault="00A876C9" w:rsidP="00DD6E87" w:rsidR="00A876C9" w:rsidRPr="007B388F">
            <w:pPr>
              <w:jc w:val="center"/>
            </w:pPr>
            <w:r>
              <w:t>18683136487</w:t>
            </w:r>
          </w:p>
        </w:tc>
        <w:tc>
          <w:tcPr>
            <w:tcW w:type="dxa" w:w="4477"/>
          </w:tcPr>
          <w:p w:rsidRDefault="00A876C9" w:rsidP="00DD6E87" w:rsidR="00A876C9" w:rsidRPr="007B388F">
            <w:r>
              <w:t>REPUBLIKA HRVATSKA MINISTARSTVO FINANCIJA, POREZNA UPRAVA, KATANČIĆEVA 5, ZAGREB</w:t>
            </w:r>
          </w:p>
        </w:tc>
        <w:tc>
          <w:tcPr>
            <w:tcW w:type="dxa" w:w="1842"/>
            <w:vAlign w:val="center"/>
          </w:tcPr>
          <w:p w:rsidRDefault="00A876C9" w:rsidP="00DD6E87" w:rsidR="00A876C9">
            <w:pPr>
              <w:jc w:val="right"/>
            </w:pPr>
            <w:r>
              <w:t>101.569,25 kn</w:t>
            </w:r>
          </w:p>
        </w:tc>
      </w:tr>
      <w:tr w:rsidTr="00DD6E87" w:rsidR="00A876C9" w:rsidRPr="0097229B">
        <w:trPr>
          <w:trHeight w:val="534"/>
        </w:trPr>
        <w:tc>
          <w:tcPr>
            <w:tcW w:type="dxa" w:w="994"/>
            <w:vAlign w:val="center"/>
          </w:tcPr>
          <w:p w:rsidRDefault="00A876C9" w:rsidP="00DD6E87" w:rsidR="00A876C9">
            <w:pPr>
              <w:ind w:left="360"/>
              <w:jc w:val="center"/>
            </w:pPr>
            <w:r>
              <w:t>12.</w:t>
            </w:r>
          </w:p>
        </w:tc>
        <w:tc>
          <w:tcPr>
            <w:tcW w:type="dxa" w:w="1759"/>
            <w:vAlign w:val="center"/>
          </w:tcPr>
          <w:p w:rsidRDefault="00A876C9" w:rsidP="00DD6E87" w:rsidR="00A876C9" w:rsidRPr="007B388F">
            <w:pPr>
              <w:jc w:val="center"/>
            </w:pPr>
            <w:r>
              <w:t>54547924664</w:t>
            </w:r>
          </w:p>
        </w:tc>
        <w:tc>
          <w:tcPr>
            <w:tcW w:type="dxa" w:w="4477"/>
          </w:tcPr>
          <w:p w:rsidRDefault="00A876C9" w:rsidP="00DD6E87" w:rsidR="00A876C9" w:rsidRPr="007B388F">
            <w:r>
              <w:t xml:space="preserve">ŽUPANIJSKA LUČKA UPRAVA MALI LOŠINJ, </w:t>
            </w:r>
            <w:proofErr w:type="spellStart"/>
            <w:r>
              <w:t>Priko</w:t>
            </w:r>
            <w:proofErr w:type="spellEnd"/>
            <w:r>
              <w:t xml:space="preserve"> 64, Mali Lošinj</w:t>
            </w:r>
          </w:p>
        </w:tc>
        <w:tc>
          <w:tcPr>
            <w:tcW w:type="dxa" w:w="1842"/>
            <w:vAlign w:val="center"/>
          </w:tcPr>
          <w:p w:rsidRDefault="00A876C9" w:rsidP="00DD6E87" w:rsidR="00A876C9">
            <w:pPr>
              <w:jc w:val="right"/>
            </w:pPr>
            <w:r>
              <w:t>659,84 kn</w:t>
            </w:r>
          </w:p>
        </w:tc>
      </w:tr>
    </w:tbl>
    <w:p w:rsidRDefault="007F78D9" w:rsidP="003F2BAF" w:rsidR="007F78D9" w:rsidRPr="0065620B">
      <w:pPr>
        <w:jc w:val="both"/>
      </w:pPr>
    </w:p>
    <w:p w:rsidRDefault="002B35A0" w:rsidP="007F78D9" w:rsidR="007F78D9" w:rsidRPr="0065620B">
      <w:pPr>
        <w:jc w:val="both"/>
        <w:rPr>
          <w:bCs/>
        </w:rPr>
      </w:pPr>
      <w:r w:rsidRPr="0065620B">
        <w:t xml:space="preserve">kojom nagodbom se </w:t>
      </w:r>
      <w:r w:rsidR="003F2BAF" w:rsidRPr="0065620B">
        <w:t>d</w:t>
      </w:r>
      <w:r w:rsidRPr="0065620B">
        <w:t>užnik</w:t>
      </w:r>
      <w:r w:rsidR="00DC1677" w:rsidRPr="0065620B">
        <w:t xml:space="preserve"> </w:t>
      </w:r>
      <w:r w:rsidRPr="0065620B">
        <w:t xml:space="preserve">obvezuje </w:t>
      </w:r>
      <w:r w:rsidR="00911EE1" w:rsidRPr="0065620B">
        <w:t xml:space="preserve">sukladno </w:t>
      </w:r>
      <w:r w:rsidRPr="0065620B">
        <w:t>rješenj</w:t>
      </w:r>
      <w:r w:rsidR="00911EE1" w:rsidRPr="0065620B">
        <w:t>u</w:t>
      </w:r>
      <w:r w:rsidRPr="0065620B">
        <w:t xml:space="preserve"> o prihvaćanju plana financijskog restrukturiranja </w:t>
      </w:r>
      <w:r w:rsidR="007A093D" w:rsidRPr="0065620B">
        <w:rPr>
          <w:bCs/>
        </w:rPr>
        <w:t xml:space="preserve">Financijske Agencije </w:t>
      </w:r>
      <w:proofErr w:type="spellStart"/>
      <w:r w:rsidR="007A093D" w:rsidRPr="0065620B">
        <w:rPr>
          <w:bCs/>
        </w:rPr>
        <w:t>posl</w:t>
      </w:r>
      <w:proofErr w:type="spellEnd"/>
      <w:r w:rsidR="007A093D" w:rsidRPr="0065620B">
        <w:rPr>
          <w:bCs/>
        </w:rPr>
        <w:t xml:space="preserve">. br. </w:t>
      </w:r>
      <w:r w:rsidR="00A876C9" w:rsidRPr="00D82491">
        <w:rPr>
          <w:bCs/>
        </w:rPr>
        <w:t>Klasa: UP-I/110/07/1</w:t>
      </w:r>
      <w:r w:rsidR="00A876C9">
        <w:rPr>
          <w:bCs/>
        </w:rPr>
        <w:t>5</w:t>
      </w:r>
      <w:r w:rsidR="00A876C9" w:rsidRPr="00D82491">
        <w:rPr>
          <w:bCs/>
        </w:rPr>
        <w:t>-01/</w:t>
      </w:r>
      <w:r w:rsidR="00A876C9">
        <w:rPr>
          <w:bCs/>
        </w:rPr>
        <w:t>7686</w:t>
      </w:r>
      <w:r w:rsidR="00A876C9" w:rsidRPr="00D82491">
        <w:rPr>
          <w:bCs/>
        </w:rPr>
        <w:t xml:space="preserve">, </w:t>
      </w:r>
      <w:proofErr w:type="spellStart"/>
      <w:r w:rsidR="00A876C9" w:rsidRPr="00D82491">
        <w:rPr>
          <w:bCs/>
        </w:rPr>
        <w:t>Ur</w:t>
      </w:r>
      <w:proofErr w:type="spellEnd"/>
      <w:r w:rsidR="00A876C9" w:rsidRPr="00D82491">
        <w:rPr>
          <w:bCs/>
        </w:rPr>
        <w:t xml:space="preserve">. </w:t>
      </w:r>
      <w:proofErr w:type="spellStart"/>
      <w:r w:rsidR="00A876C9" w:rsidRPr="00D82491">
        <w:rPr>
          <w:bCs/>
        </w:rPr>
        <w:t>br</w:t>
      </w:r>
      <w:proofErr w:type="spellEnd"/>
      <w:r w:rsidR="00A876C9" w:rsidRPr="00D82491">
        <w:rPr>
          <w:bCs/>
        </w:rPr>
        <w:t>: 04-06-</w:t>
      </w:r>
      <w:r w:rsidR="00A876C9">
        <w:rPr>
          <w:bCs/>
        </w:rPr>
        <w:t>15</w:t>
      </w:r>
      <w:r w:rsidR="00A876C9" w:rsidRPr="00D82491">
        <w:rPr>
          <w:bCs/>
        </w:rPr>
        <w:t>-</w:t>
      </w:r>
      <w:r w:rsidR="00A876C9">
        <w:rPr>
          <w:bCs/>
        </w:rPr>
        <w:t>7686</w:t>
      </w:r>
      <w:r w:rsidR="00A876C9" w:rsidRPr="00D82491">
        <w:rPr>
          <w:bCs/>
        </w:rPr>
        <w:t>-</w:t>
      </w:r>
      <w:r w:rsidR="00A876C9">
        <w:rPr>
          <w:bCs/>
        </w:rPr>
        <w:t>69</w:t>
      </w:r>
      <w:r w:rsidR="00A876C9" w:rsidRPr="00D82491">
        <w:rPr>
          <w:bCs/>
        </w:rPr>
        <w:t xml:space="preserve"> od </w:t>
      </w:r>
      <w:r w:rsidR="00A876C9">
        <w:rPr>
          <w:bCs/>
        </w:rPr>
        <w:t>14. srpnja 2015.</w:t>
      </w:r>
      <w:r w:rsidR="001D6EF2" w:rsidRPr="00D82491">
        <w:rPr>
          <w:bCs/>
        </w:rPr>
        <w:t xml:space="preserve"> </w:t>
      </w:r>
      <w:r w:rsidR="007A093D" w:rsidRPr="0065620B">
        <w:rPr>
          <w:bCs/>
        </w:rPr>
        <w:t>namiriti tražbin</w:t>
      </w:r>
      <w:r w:rsidR="001D6EF2">
        <w:rPr>
          <w:bCs/>
        </w:rPr>
        <w:t>u</w:t>
      </w:r>
      <w:r w:rsidR="007A093D" w:rsidRPr="0065620B">
        <w:rPr>
          <w:bCs/>
        </w:rPr>
        <w:t xml:space="preserve"> vjerovni</w:t>
      </w:r>
      <w:r w:rsidR="001D6EF2">
        <w:rPr>
          <w:bCs/>
        </w:rPr>
        <w:t>ka</w:t>
      </w:r>
      <w:r w:rsidR="007A093D" w:rsidRPr="0065620B">
        <w:rPr>
          <w:bCs/>
        </w:rPr>
        <w:t xml:space="preserve"> kako slijedi</w:t>
      </w:r>
      <w:r w:rsidR="0065620B">
        <w:rPr>
          <w:bCs/>
        </w:rPr>
        <w:t>:</w:t>
      </w:r>
    </w:p>
    <w:p w:rsidRDefault="007A093D" w:rsidP="007F78D9" w:rsidR="007A093D" w:rsidRPr="0065620B">
      <w:pPr>
        <w:jc w:val="both"/>
        <w:rPr>
          <w:bCs/>
        </w:rPr>
      </w:pPr>
    </w:p>
    <w:p w:rsidRDefault="00BE7B04" w:rsidP="00BE7B04" w:rsidR="00BE7B04" w:rsidRPr="00BC2859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E7376E">
        <w:t>REPUBLIKA HRVATSKA, MINISTA</w:t>
      </w:r>
      <w:r>
        <w:t xml:space="preserve">RSTVO FINANCIJA, POREZNA UPRAVA, Katančićeva 5, Zagreb </w:t>
      </w:r>
      <w:r w:rsidRPr="00E7376E">
        <w:t xml:space="preserve">(OIB 18683136487) </w:t>
      </w:r>
      <w:r>
        <w:t>utvrđena je u ukupnom iznosu od 101.569,25 kn.</w:t>
      </w:r>
      <w:r>
        <w:rPr>
          <w:bCs/>
        </w:rPr>
        <w:t xml:space="preserve"> </w:t>
      </w:r>
      <w:r>
        <w:t>P</w:t>
      </w:r>
      <w:r w:rsidRPr="00C12C9D">
        <w:t xml:space="preserve">o otpisu dospjele kamate u iznosu od </w:t>
      </w:r>
      <w:r>
        <w:t>16.868,73</w:t>
      </w:r>
      <w:r w:rsidRPr="00C12C9D">
        <w:t xml:space="preserve"> kn, </w:t>
      </w:r>
      <w:r>
        <w:t xml:space="preserve">na preostali </w:t>
      </w:r>
      <w:r w:rsidRPr="00C12C9D">
        <w:t xml:space="preserve">glavni dug u iznosu od </w:t>
      </w:r>
      <w:r>
        <w:t>84.700,52</w:t>
      </w:r>
      <w:r w:rsidRPr="00C12C9D">
        <w:t xml:space="preserve"> kn </w:t>
      </w:r>
      <w:r>
        <w:t>obračunat će se</w:t>
      </w:r>
      <w:r w:rsidRPr="00C12C9D">
        <w:t xml:space="preserve"> kamat</w:t>
      </w:r>
      <w:r>
        <w:t>a</w:t>
      </w:r>
      <w:r w:rsidRPr="00C12C9D">
        <w:t xml:space="preserve"> od 4,5% </w:t>
      </w:r>
      <w:r>
        <w:t xml:space="preserve"> te će se glavnica namiriti u </w:t>
      </w:r>
      <w:r w:rsidRPr="00C12C9D">
        <w:t xml:space="preserve">24 rate po sklapanju </w:t>
      </w:r>
      <w:proofErr w:type="spellStart"/>
      <w:r w:rsidRPr="00C12C9D">
        <w:t>predstečajne</w:t>
      </w:r>
      <w:proofErr w:type="spellEnd"/>
      <w:r w:rsidRPr="00C12C9D">
        <w:t xml:space="preserve"> nagodbe pred Trgovačkim sudom</w:t>
      </w:r>
      <w:r>
        <w:t>.</w:t>
      </w:r>
      <w:r w:rsidRPr="00C12C9D">
        <w:t xml:space="preserve"> </w:t>
      </w:r>
      <w:r>
        <w:t>O</w:t>
      </w:r>
      <w:r w:rsidRPr="00C12C9D">
        <w:t xml:space="preserve">tplata rata izvršiti </w:t>
      </w:r>
      <w:r>
        <w:t xml:space="preserve">će se </w:t>
      </w:r>
      <w:r w:rsidRPr="00C12C9D">
        <w:t>p</w:t>
      </w:r>
      <w:r>
        <w:t>rema</w:t>
      </w:r>
      <w:r w:rsidRPr="00C12C9D">
        <w:t xml:space="preserve"> nalogu vjerovnika</w:t>
      </w:r>
      <w:r>
        <w:t xml:space="preserve"> putem otplatnog plana;</w:t>
      </w:r>
    </w:p>
    <w:p w:rsidRDefault="00BE7B04" w:rsidP="00BE7B04" w:rsidR="00BE7B04" w:rsidRPr="00C12C9D">
      <w:pPr>
        <w:ind w:left="360"/>
        <w:jc w:val="both"/>
        <w:rPr>
          <w:bCs/>
        </w:rPr>
      </w:pPr>
    </w:p>
    <w:p w:rsidRDefault="00BE7B04" w:rsidP="00BE7B04" w:rsidR="00BE7B04" w:rsidRPr="00BC2859">
      <w:pPr>
        <w:numPr>
          <w:ilvl w:val="0"/>
          <w:numId w:val="3"/>
        </w:numPr>
        <w:ind w:left="360"/>
        <w:jc w:val="both"/>
        <w:rPr>
          <w:bCs/>
        </w:rPr>
      </w:pPr>
      <w:r w:rsidRPr="00BC2859">
        <w:rPr>
          <w:bCs/>
        </w:rPr>
        <w:t xml:space="preserve">tražbina vjerovnika </w:t>
      </w:r>
      <w:r w:rsidRPr="00BC2859">
        <w:t xml:space="preserve">GRAD MALI LOŠINJ, Riva </w:t>
      </w:r>
      <w:r>
        <w:t>L</w:t>
      </w:r>
      <w:r w:rsidRPr="00BC2859">
        <w:t>ošinjskih kapetana 7, Mali Lošinj (OIB 72167903884</w:t>
      </w:r>
      <w:r>
        <w:t>)</w:t>
      </w:r>
      <w:r w:rsidRPr="00BC2859">
        <w:t xml:space="preserve"> </w:t>
      </w:r>
      <w:r>
        <w:t>utvrđena je u ukupnom iznosu od 13.307,58 kn.</w:t>
      </w:r>
      <w:r>
        <w:rPr>
          <w:bCs/>
        </w:rPr>
        <w:t xml:space="preserve"> </w:t>
      </w:r>
      <w:r>
        <w:t xml:space="preserve">Dužnik će tražbinu namiriti u 10 rata. Prvu ratu u iznosu od 1.330,83 kn dužnik će namiriti u mjesecu koji slijedi mjesecu u kojem je sklopljena </w:t>
      </w:r>
      <w:proofErr w:type="spellStart"/>
      <w:r>
        <w:t>predstečajna</w:t>
      </w:r>
      <w:proofErr w:type="spellEnd"/>
      <w:r>
        <w:t xml:space="preserve"> nagodba pred Trgovačkim sudom, a preostalih 9 rata u iznosu od 1.330,75 kn u mjesecima koji slijede;</w:t>
      </w:r>
    </w:p>
    <w:p w:rsidRDefault="00BE7B04" w:rsidP="00BE7B04" w:rsidR="00BE7B04" w:rsidRPr="00C12C9D">
      <w:pPr>
        <w:ind w:left="360"/>
        <w:jc w:val="both"/>
        <w:rPr>
          <w:bCs/>
        </w:rPr>
      </w:pPr>
    </w:p>
    <w:p w:rsidRDefault="00BE7B04" w:rsidP="00BE7B04" w:rsidR="00BE7B04" w:rsidRPr="00BC2859">
      <w:pPr>
        <w:numPr>
          <w:ilvl w:val="0"/>
          <w:numId w:val="3"/>
        </w:numPr>
        <w:ind w:left="360"/>
        <w:jc w:val="both"/>
        <w:rPr>
          <w:bCs/>
        </w:rPr>
      </w:pPr>
      <w:r w:rsidRPr="005C0F16">
        <w:t xml:space="preserve"> </w:t>
      </w:r>
      <w:r>
        <w:rPr>
          <w:bCs/>
        </w:rPr>
        <w:t xml:space="preserve">tražbina </w:t>
      </w:r>
      <w:r w:rsidRPr="005C0F16">
        <w:rPr>
          <w:bCs/>
        </w:rPr>
        <w:t>vjerovnik</w:t>
      </w:r>
      <w:r>
        <w:rPr>
          <w:bCs/>
        </w:rPr>
        <w:t xml:space="preserve">a </w:t>
      </w:r>
      <w:r w:rsidRPr="005C0F16">
        <w:t xml:space="preserve">KOMUNALNE USLUGE CRES LOŠINJ d.o.o. Cres, </w:t>
      </w:r>
      <w:proofErr w:type="spellStart"/>
      <w:r w:rsidRPr="005C0F16">
        <w:t>Turion</w:t>
      </w:r>
      <w:proofErr w:type="spellEnd"/>
      <w:r w:rsidRPr="005C0F16">
        <w:t xml:space="preserve"> 20/A (OIB 43600498596) </w:t>
      </w:r>
      <w:r>
        <w:t>utvrđena je u ukupnom iznosu od 13.404,68 kn.</w:t>
      </w:r>
      <w:r>
        <w:rPr>
          <w:bCs/>
        </w:rPr>
        <w:t xml:space="preserve"> </w:t>
      </w:r>
      <w:r>
        <w:t xml:space="preserve">Dužnik će tražbinu namiriti u 4 rate. Prvu ratu u iznosu od 3.351,17 kn dužnik će namiriti u mjesecu koji slijedi mjesecu u kojem je sklopljena </w:t>
      </w:r>
      <w:proofErr w:type="spellStart"/>
      <w:r>
        <w:t>predstečajna</w:t>
      </w:r>
      <w:proofErr w:type="spellEnd"/>
      <w:r>
        <w:t xml:space="preserve"> nagodba pred Trgovačkim sudom, a preostale 3 rate u iznosu od 3.351,17 kn u mjesecima koji slijede;</w:t>
      </w:r>
    </w:p>
    <w:p w:rsidRDefault="00BE7B04" w:rsidP="00BE7B04" w:rsidR="00BE7B04" w:rsidRPr="005C0F16">
      <w:pPr>
        <w:jc w:val="both"/>
        <w:rPr>
          <w:bCs/>
        </w:rPr>
      </w:pPr>
    </w:p>
    <w:p w:rsidRDefault="00BE7B04" w:rsidP="00BE7B04" w:rsidR="00BE7B04" w:rsidRPr="00466CDA">
      <w:pPr>
        <w:numPr>
          <w:ilvl w:val="0"/>
          <w:numId w:val="3"/>
        </w:numPr>
        <w:ind w:left="360"/>
        <w:jc w:val="both"/>
        <w:rPr>
          <w:bCs/>
        </w:rPr>
      </w:pPr>
      <w:r w:rsidRPr="00466CDA">
        <w:rPr>
          <w:bCs/>
        </w:rPr>
        <w:t xml:space="preserve">tražbina vjerovniku </w:t>
      </w:r>
      <w:r w:rsidRPr="00466CDA">
        <w:t xml:space="preserve">HRVATSKI REGISTAR BRODOVA, Marasovića 67, Split (OIB 04601923208) </w:t>
      </w:r>
      <w:r>
        <w:t>utvrđena je u ukupnom iznosu od 6.810,00 kn.</w:t>
      </w:r>
      <w:r>
        <w:rPr>
          <w:bCs/>
        </w:rPr>
        <w:t xml:space="preserve"> </w:t>
      </w:r>
      <w:r>
        <w:t xml:space="preserve">Dužnik će tražbinu namiriti u 4 rate. Prvu ratu u iznosu od 1.702,50 kn dužnik će namiriti u mjesecu koji slijedi mjesecu u kojem je sklopljena </w:t>
      </w:r>
      <w:proofErr w:type="spellStart"/>
      <w:r>
        <w:t>predstečajna</w:t>
      </w:r>
      <w:proofErr w:type="spellEnd"/>
      <w:r>
        <w:t xml:space="preserve"> nagodba pred Trgovačkim sudom, a preostale 3 rate u iznosu od 1.702,50 kn u mjesecima koji slijede;</w:t>
      </w:r>
    </w:p>
    <w:p w:rsidRDefault="00BE7B04" w:rsidP="00BE7B04" w:rsidR="00BE7B04" w:rsidRPr="00BC2859">
      <w:pPr>
        <w:ind w:left="360"/>
        <w:jc w:val="both"/>
        <w:rPr>
          <w:bCs/>
        </w:rPr>
      </w:pPr>
    </w:p>
    <w:p w:rsidRDefault="00BE7B04" w:rsidP="00BE7B04" w:rsidR="00BE7B04" w:rsidRPr="00466CDA">
      <w:pPr>
        <w:numPr>
          <w:ilvl w:val="0"/>
          <w:numId w:val="3"/>
        </w:numPr>
        <w:ind w:left="360"/>
        <w:jc w:val="both"/>
        <w:rPr>
          <w:bCs/>
        </w:rPr>
      </w:pPr>
      <w:r w:rsidRPr="00466CDA">
        <w:rPr>
          <w:bCs/>
        </w:rPr>
        <w:t>tražbin</w:t>
      </w:r>
      <w:r>
        <w:rPr>
          <w:bCs/>
        </w:rPr>
        <w:t>a</w:t>
      </w:r>
      <w:r w:rsidRPr="00466CDA">
        <w:rPr>
          <w:bCs/>
        </w:rPr>
        <w:t xml:space="preserve"> vjerovnik</w:t>
      </w:r>
      <w:r>
        <w:rPr>
          <w:bCs/>
        </w:rPr>
        <w:t>a</w:t>
      </w:r>
      <w:r w:rsidRPr="00466CDA">
        <w:rPr>
          <w:bCs/>
        </w:rPr>
        <w:t xml:space="preserve"> </w:t>
      </w:r>
      <w:r>
        <w:t>HRVATSKI VETERINARSKI INSTITUT, Savska cesta 143, Zagreb</w:t>
      </w:r>
      <w:r w:rsidRPr="00466CDA">
        <w:t xml:space="preserve"> (OIB </w:t>
      </w:r>
      <w:r>
        <w:t>29059177553</w:t>
      </w:r>
      <w:r w:rsidRPr="00466CDA">
        <w:t xml:space="preserve">) </w:t>
      </w:r>
      <w:r>
        <w:t>utvrđena je u ukupnom iznosu od 1.125,00 kn.</w:t>
      </w:r>
      <w:r>
        <w:rPr>
          <w:bCs/>
        </w:rPr>
        <w:t xml:space="preserve"> </w:t>
      </w:r>
      <w:r>
        <w:t xml:space="preserve">Dužnik će tražbinu </w:t>
      </w:r>
      <w:r>
        <w:lastRenderedPageBreak/>
        <w:t xml:space="preserve">namiriti u 2 rate. Prvu ratu u iznosu od 562,50 kn dužnik će namiriti u mjesecu koji slijedi mjesecu u kojem je sklopljena </w:t>
      </w:r>
      <w:proofErr w:type="spellStart"/>
      <w:r>
        <w:t>predstečajna</w:t>
      </w:r>
      <w:proofErr w:type="spellEnd"/>
      <w:r>
        <w:t xml:space="preserve"> nagodba pred Trgovačkim sudom, a drugu ratu u iznosu od 562,50 kn u mjesecu koji slijedi;</w:t>
      </w:r>
    </w:p>
    <w:p w:rsidRDefault="00BE7B04" w:rsidP="00BE7B04" w:rsidR="00BE7B04" w:rsidRPr="00BC2859">
      <w:pPr>
        <w:ind w:left="360"/>
        <w:jc w:val="both"/>
        <w:rPr>
          <w:bCs/>
        </w:rPr>
      </w:pPr>
    </w:p>
    <w:p w:rsidRDefault="00BE7B04" w:rsidP="00BE7B04" w:rsidR="00BE7B04" w:rsidRPr="00466CDA">
      <w:pPr>
        <w:numPr>
          <w:ilvl w:val="0"/>
          <w:numId w:val="3"/>
        </w:numPr>
        <w:ind w:left="360"/>
        <w:jc w:val="both"/>
        <w:rPr>
          <w:bCs/>
        </w:rPr>
      </w:pPr>
      <w:r w:rsidRPr="000204A6">
        <w:rPr>
          <w:bCs/>
        </w:rPr>
        <w:t>tražbin</w:t>
      </w:r>
      <w:r>
        <w:rPr>
          <w:bCs/>
        </w:rPr>
        <w:t>a</w:t>
      </w:r>
      <w:r w:rsidRPr="000204A6">
        <w:rPr>
          <w:bCs/>
        </w:rPr>
        <w:t xml:space="preserve"> vjerovnik</w:t>
      </w:r>
      <w:r>
        <w:rPr>
          <w:bCs/>
        </w:rPr>
        <w:t>a</w:t>
      </w:r>
      <w:r w:rsidRPr="000204A6">
        <w:rPr>
          <w:bCs/>
        </w:rPr>
        <w:t xml:space="preserve"> </w:t>
      </w:r>
      <w:r w:rsidRPr="000204A6">
        <w:t xml:space="preserve">HRVATSKA REGULATORNA AGENCIJA ZA MREŽNE DJELATNOSTI, Ulica Roberta Frangeša Mihanovića 9, Zagreb (OIB 87950783661) </w:t>
      </w:r>
      <w:r>
        <w:t>utvrđena je u ukupnom iznosu od 956,50 kn.</w:t>
      </w:r>
      <w:r>
        <w:rPr>
          <w:bCs/>
        </w:rPr>
        <w:t xml:space="preserve"> </w:t>
      </w:r>
      <w:r>
        <w:t xml:space="preserve">Dužnik će tražbinu namiriti u 2 rate. Prvu ratu u iznosu od 478,25 kn dužnik će namiriti u mjesecu koji slijedi mjesecu u kojem je sklopljena </w:t>
      </w:r>
      <w:proofErr w:type="spellStart"/>
      <w:r>
        <w:t>predstečajna</w:t>
      </w:r>
      <w:proofErr w:type="spellEnd"/>
      <w:r>
        <w:t xml:space="preserve"> nagodba pred Trgovačkim sudom, a drugu ratu u iznosu od 478,25 kn u mjesecu koji slijedi;</w:t>
      </w:r>
    </w:p>
    <w:p w:rsidRDefault="00BE7B04" w:rsidP="00BE7B04" w:rsidR="00BE7B04" w:rsidRPr="000204A6">
      <w:pPr>
        <w:ind w:left="360"/>
        <w:jc w:val="both"/>
        <w:rPr>
          <w:bCs/>
        </w:rPr>
      </w:pPr>
    </w:p>
    <w:p w:rsidRDefault="00BE7B04" w:rsidP="00BE7B04" w:rsidR="00BE7B04" w:rsidRPr="0014247B">
      <w:pPr>
        <w:numPr>
          <w:ilvl w:val="0"/>
          <w:numId w:val="3"/>
        </w:numPr>
        <w:ind w:left="360"/>
        <w:jc w:val="both"/>
        <w:rPr>
          <w:bCs/>
        </w:rPr>
      </w:pPr>
      <w:r w:rsidRPr="0014247B">
        <w:rPr>
          <w:bCs/>
        </w:rPr>
        <w:t>tražbin</w:t>
      </w:r>
      <w:r>
        <w:rPr>
          <w:bCs/>
        </w:rPr>
        <w:t>a</w:t>
      </w:r>
      <w:r w:rsidRPr="0014247B">
        <w:rPr>
          <w:bCs/>
        </w:rPr>
        <w:t xml:space="preserve"> vjerovnik</w:t>
      </w:r>
      <w:r>
        <w:rPr>
          <w:bCs/>
        </w:rPr>
        <w:t>a</w:t>
      </w:r>
      <w:r w:rsidRPr="0014247B">
        <w:rPr>
          <w:bCs/>
        </w:rPr>
        <w:t xml:space="preserve"> </w:t>
      </w:r>
      <w:r w:rsidRPr="0014247B">
        <w:t>ŽUPANIJSKA LUČKA UPRAVA MALI LOŠINJ,</w:t>
      </w:r>
      <w:r w:rsidRPr="0014247B">
        <w:rPr>
          <w:rFonts w:cs="Arial"/>
          <w:sz w:val="18"/>
          <w:szCs w:val="18"/>
        </w:rPr>
        <w:t xml:space="preserve"> </w:t>
      </w:r>
      <w:proofErr w:type="spellStart"/>
      <w:r w:rsidRPr="0014247B">
        <w:t>Priko</w:t>
      </w:r>
      <w:proofErr w:type="spellEnd"/>
      <w:r w:rsidRPr="0014247B">
        <w:t xml:space="preserve"> 64,  Mali Lošinj (OIB 54547924664) utvrđena je u ukupnom iznosu od 659,84 kn.</w:t>
      </w:r>
      <w:r w:rsidRPr="0014247B">
        <w:rPr>
          <w:bCs/>
        </w:rPr>
        <w:t xml:space="preserve"> </w:t>
      </w:r>
      <w:r w:rsidRPr="0014247B">
        <w:t>Dužnik će</w:t>
      </w:r>
      <w:r w:rsidRPr="003A087E">
        <w:t xml:space="preserve"> </w:t>
      </w:r>
      <w:r w:rsidRPr="0014247B">
        <w:t xml:space="preserve">tražbinu namiriti </w:t>
      </w:r>
      <w:r>
        <w:t xml:space="preserve">jednokratno u mjesecu koji slijedi mjesecu u kojem je sklopljena </w:t>
      </w:r>
      <w:proofErr w:type="spellStart"/>
      <w:r>
        <w:t>predstečajna</w:t>
      </w:r>
      <w:proofErr w:type="spellEnd"/>
      <w:r>
        <w:t xml:space="preserve"> nagodba pred Trgovačkim sudom;</w:t>
      </w:r>
    </w:p>
    <w:p w:rsidRDefault="00BE7B04" w:rsidP="00BE7B04" w:rsidR="00BE7B04" w:rsidRPr="0014247B">
      <w:pPr>
        <w:ind w:left="360"/>
        <w:jc w:val="both"/>
        <w:rPr>
          <w:bCs/>
        </w:rPr>
      </w:pPr>
    </w:p>
    <w:p w:rsidRDefault="00BE7B04" w:rsidP="00BE7B04" w:rsidR="00BE7B04" w:rsidRPr="001A5D02">
      <w:pPr>
        <w:numPr>
          <w:ilvl w:val="0"/>
          <w:numId w:val="3"/>
        </w:numPr>
        <w:ind w:left="360"/>
        <w:jc w:val="both"/>
        <w:rPr>
          <w:bCs/>
        </w:rPr>
      </w:pPr>
      <w:r w:rsidRPr="004F3F4F">
        <w:rPr>
          <w:bCs/>
        </w:rPr>
        <w:t xml:space="preserve">tražbina vjerovnika </w:t>
      </w:r>
      <w:r w:rsidRPr="004F3F4F">
        <w:t xml:space="preserve">MINISTARSTVO POLJOPRIVREDE, Ulica grada Vukovara 78, Zagreb (OIB 76767369197) </w:t>
      </w:r>
      <w:r w:rsidRPr="0014247B">
        <w:t xml:space="preserve">utvrđena je u ukupnom iznosu od </w:t>
      </w:r>
      <w:r>
        <w:t>257,70</w:t>
      </w:r>
      <w:r w:rsidRPr="0014247B">
        <w:t xml:space="preserve"> kn.</w:t>
      </w:r>
      <w:r w:rsidRPr="0014247B">
        <w:rPr>
          <w:bCs/>
        </w:rPr>
        <w:t xml:space="preserve"> </w:t>
      </w:r>
      <w:r w:rsidRPr="0014247B">
        <w:t>Dužnik će</w:t>
      </w:r>
      <w:r w:rsidRPr="003A087E">
        <w:t xml:space="preserve"> </w:t>
      </w:r>
      <w:r w:rsidRPr="0014247B">
        <w:t xml:space="preserve">tražbinu namiriti </w:t>
      </w:r>
      <w:r>
        <w:t xml:space="preserve">jednokratno u mjesecu koji slijedi mjesecu u kojem je sklopljena </w:t>
      </w:r>
      <w:proofErr w:type="spellStart"/>
      <w:r>
        <w:t>predstečajna</w:t>
      </w:r>
      <w:proofErr w:type="spellEnd"/>
      <w:r>
        <w:t xml:space="preserve"> nagodba pred Trgovačkim sudom;</w:t>
      </w:r>
    </w:p>
    <w:p w:rsidRDefault="00BE7B04" w:rsidP="00BE7B04" w:rsidR="00BE7B04" w:rsidRPr="001A5D02">
      <w:pPr>
        <w:ind w:left="360"/>
        <w:jc w:val="both"/>
        <w:rPr>
          <w:bCs/>
        </w:rPr>
      </w:pPr>
    </w:p>
    <w:p w:rsidRDefault="00BE7B04" w:rsidP="00BE7B04" w:rsidR="00BE7B04" w:rsidRPr="0014247B">
      <w:pPr>
        <w:numPr>
          <w:ilvl w:val="0"/>
          <w:numId w:val="3"/>
        </w:numPr>
        <w:ind w:left="360"/>
        <w:jc w:val="both"/>
        <w:rPr>
          <w:bCs/>
        </w:rPr>
      </w:pPr>
      <w:r w:rsidRPr="004F3F4F">
        <w:rPr>
          <w:bCs/>
        </w:rPr>
        <w:t xml:space="preserve">tražbina vjerovnika </w:t>
      </w:r>
      <w:r>
        <w:t>PRIMORSKO-GORANSKA ŽUPANIJA</w:t>
      </w:r>
      <w:r w:rsidRPr="004F3F4F">
        <w:t xml:space="preserve">, </w:t>
      </w:r>
      <w:proofErr w:type="spellStart"/>
      <w:r>
        <w:t>Adamićeva</w:t>
      </w:r>
      <w:proofErr w:type="spellEnd"/>
      <w:r>
        <w:t xml:space="preserve"> 10</w:t>
      </w:r>
      <w:r w:rsidRPr="004F3F4F">
        <w:t xml:space="preserve">, </w:t>
      </w:r>
      <w:r>
        <w:t>Rijeka</w:t>
      </w:r>
      <w:r w:rsidRPr="004F3F4F">
        <w:t xml:space="preserve"> (OIB </w:t>
      </w:r>
      <w:r>
        <w:t>32420472134</w:t>
      </w:r>
      <w:r w:rsidRPr="004F3F4F">
        <w:t xml:space="preserve">) </w:t>
      </w:r>
      <w:r w:rsidRPr="0014247B">
        <w:t xml:space="preserve">utvrđena je u ukupnom iznosu od </w:t>
      </w:r>
      <w:r>
        <w:t>135,00</w:t>
      </w:r>
      <w:r w:rsidRPr="0014247B">
        <w:t xml:space="preserve"> kn.</w:t>
      </w:r>
      <w:r w:rsidRPr="0014247B">
        <w:rPr>
          <w:bCs/>
        </w:rPr>
        <w:t xml:space="preserve"> </w:t>
      </w:r>
      <w:r w:rsidRPr="0014247B">
        <w:t xml:space="preserve">Dužnik će tražbinu namiriti </w:t>
      </w:r>
      <w:r>
        <w:t xml:space="preserve">jednokratno u mjesecu koji slijedi mjesecu u kojem je sklopljena </w:t>
      </w:r>
      <w:proofErr w:type="spellStart"/>
      <w:r>
        <w:t>predstečajna</w:t>
      </w:r>
      <w:proofErr w:type="spellEnd"/>
      <w:r>
        <w:t xml:space="preserve"> nagodba pred Trgovačkim sudom;</w:t>
      </w:r>
    </w:p>
    <w:p w:rsidRDefault="00BE7B04" w:rsidP="00BE7B04" w:rsidR="00BE7B04" w:rsidRPr="004F3F4F">
      <w:pPr>
        <w:jc w:val="both"/>
        <w:rPr>
          <w:bCs/>
        </w:rPr>
      </w:pPr>
    </w:p>
    <w:p w:rsidRDefault="00BE7B04" w:rsidP="00BE7B04" w:rsidR="00BE7B04" w:rsidRPr="007B35B5">
      <w:pPr>
        <w:numPr>
          <w:ilvl w:val="0"/>
          <w:numId w:val="3"/>
        </w:numPr>
        <w:ind w:left="360"/>
        <w:jc w:val="both"/>
        <w:rPr>
          <w:bCs/>
        </w:rPr>
      </w:pPr>
      <w:r w:rsidRPr="00E62E53">
        <w:rPr>
          <w:bCs/>
        </w:rPr>
        <w:t>tražbin</w:t>
      </w:r>
      <w:r>
        <w:rPr>
          <w:bCs/>
        </w:rPr>
        <w:t>a</w:t>
      </w:r>
      <w:r w:rsidRPr="00E62E53">
        <w:rPr>
          <w:bCs/>
        </w:rPr>
        <w:t xml:space="preserve"> vjerovnik</w:t>
      </w:r>
      <w:r>
        <w:rPr>
          <w:bCs/>
        </w:rPr>
        <w:t>a</w:t>
      </w:r>
      <w:r w:rsidRPr="00E62E53">
        <w:rPr>
          <w:bCs/>
        </w:rPr>
        <w:t xml:space="preserve"> </w:t>
      </w:r>
      <w:r w:rsidRPr="00E62E53">
        <w:t xml:space="preserve">MARINA NEREZINE, d.o.o. </w:t>
      </w:r>
      <w:proofErr w:type="spellStart"/>
      <w:r w:rsidRPr="00E62E53">
        <w:t>Nerezine</w:t>
      </w:r>
      <w:proofErr w:type="spellEnd"/>
      <w:r w:rsidRPr="00E62E53">
        <w:t>, Biskupija 6 (OIB 54437896240) utvrđena je u ukupnom iznosu od 12.191,90 kn.</w:t>
      </w:r>
      <w:r w:rsidRPr="00E62E53">
        <w:rPr>
          <w:bCs/>
        </w:rPr>
        <w:t xml:space="preserve"> </w:t>
      </w:r>
      <w:r w:rsidRPr="00E62E53">
        <w:t xml:space="preserve">Dužnik će tražbinu namiriti u 5 rata. Prvu ratu u iznosu od 2.438,38 kn </w:t>
      </w:r>
      <w:r>
        <w:t xml:space="preserve">dužnik će namiriti </w:t>
      </w:r>
      <w:r w:rsidRPr="00E62E53">
        <w:t xml:space="preserve">u mjesecu koji slijedi mjesecu u kojem je sklopljena </w:t>
      </w:r>
      <w:proofErr w:type="spellStart"/>
      <w:r w:rsidRPr="00E62E53">
        <w:t>predstečajna</w:t>
      </w:r>
      <w:proofErr w:type="spellEnd"/>
      <w:r w:rsidRPr="00E62E53">
        <w:t xml:space="preserve"> nagodba pred Trgovačkim sudom, a preostale 4 rate u iznosu od 2.438,38 kn u mjesecima koji slijede;</w:t>
      </w:r>
    </w:p>
    <w:p w:rsidRDefault="00BE7B04" w:rsidP="00BE7B04" w:rsidR="00BE7B04">
      <w:pPr>
        <w:ind w:left="360"/>
        <w:jc w:val="both"/>
        <w:rPr>
          <w:bCs/>
        </w:rPr>
      </w:pPr>
    </w:p>
    <w:p w:rsidRDefault="00BE7B04" w:rsidP="00BE7B04" w:rsidR="00BE7B04" w:rsidRPr="001A5D02">
      <w:pPr>
        <w:numPr>
          <w:ilvl w:val="0"/>
          <w:numId w:val="3"/>
        </w:numPr>
        <w:ind w:left="360"/>
        <w:jc w:val="both"/>
        <w:rPr>
          <w:bCs/>
        </w:rPr>
      </w:pPr>
      <w:r w:rsidRPr="00E62E53">
        <w:rPr>
          <w:bCs/>
        </w:rPr>
        <w:t>tražbin</w:t>
      </w:r>
      <w:r>
        <w:rPr>
          <w:bCs/>
        </w:rPr>
        <w:t>a</w:t>
      </w:r>
      <w:r w:rsidRPr="00E62E53">
        <w:rPr>
          <w:bCs/>
        </w:rPr>
        <w:t xml:space="preserve"> vjerovnik</w:t>
      </w:r>
      <w:r>
        <w:rPr>
          <w:bCs/>
        </w:rPr>
        <w:t>a</w:t>
      </w:r>
      <w:r w:rsidRPr="00E62E53">
        <w:rPr>
          <w:bCs/>
        </w:rPr>
        <w:t xml:space="preserve"> </w:t>
      </w:r>
      <w:r>
        <w:t>ODVJETNIK DAVOR PAVIČIĆ,</w:t>
      </w:r>
      <w:r w:rsidRPr="00E62E53">
        <w:t xml:space="preserve"> </w:t>
      </w:r>
      <w:r>
        <w:t xml:space="preserve">Vale </w:t>
      </w:r>
      <w:proofErr w:type="spellStart"/>
      <w:r>
        <w:t>Vouka</w:t>
      </w:r>
      <w:proofErr w:type="spellEnd"/>
      <w:r>
        <w:t xml:space="preserve"> 5, Zagreb</w:t>
      </w:r>
      <w:r w:rsidRPr="00E62E53">
        <w:t xml:space="preserve"> (OIB </w:t>
      </w:r>
      <w:r>
        <w:t>92812596435</w:t>
      </w:r>
      <w:r w:rsidRPr="00E62E53">
        <w:t xml:space="preserve">) utvrđena je u ukupnom iznosu od </w:t>
      </w:r>
      <w:r>
        <w:t>5.680,00</w:t>
      </w:r>
      <w:r w:rsidRPr="00E62E53">
        <w:t xml:space="preserve"> kn.</w:t>
      </w:r>
      <w:r w:rsidRPr="00E62E53">
        <w:rPr>
          <w:bCs/>
        </w:rPr>
        <w:t xml:space="preserve"> </w:t>
      </w:r>
      <w:r w:rsidRPr="00E62E53">
        <w:t xml:space="preserve">Dužnik će tražbinu namiriti u </w:t>
      </w:r>
      <w:r>
        <w:t>4</w:t>
      </w:r>
      <w:r w:rsidRPr="00E62E53">
        <w:t xml:space="preserve"> rat</w:t>
      </w:r>
      <w:r>
        <w:t>e</w:t>
      </w:r>
      <w:r w:rsidRPr="00E62E53">
        <w:t xml:space="preserve">. Prvu ratu u iznosu od </w:t>
      </w:r>
      <w:r>
        <w:t xml:space="preserve">1.420,00 </w:t>
      </w:r>
      <w:r w:rsidRPr="00E62E53">
        <w:t xml:space="preserve">kn </w:t>
      </w:r>
      <w:r>
        <w:t xml:space="preserve">dužnik će namiriti </w:t>
      </w:r>
      <w:r w:rsidRPr="00E62E53">
        <w:t xml:space="preserve">u mjesecu koji slijedi mjesecu u kojem je sklopljena </w:t>
      </w:r>
      <w:proofErr w:type="spellStart"/>
      <w:r w:rsidRPr="00E62E53">
        <w:t>predstečajna</w:t>
      </w:r>
      <w:proofErr w:type="spellEnd"/>
      <w:r w:rsidRPr="00E62E53">
        <w:t xml:space="preserve"> nagodba pred Trgovačkim sudom, a preostale </w:t>
      </w:r>
      <w:r>
        <w:t>3</w:t>
      </w:r>
      <w:r w:rsidRPr="00E62E53">
        <w:t xml:space="preserve"> rate u iznosu od </w:t>
      </w:r>
      <w:r>
        <w:t>1.420,00</w:t>
      </w:r>
      <w:r w:rsidRPr="00E62E53">
        <w:t xml:space="preserve"> kn u mjesecima koji slijede;</w:t>
      </w:r>
    </w:p>
    <w:p w:rsidRDefault="00BE7B04" w:rsidP="00BE7B04" w:rsidR="00BE7B04" w:rsidRPr="007B35B5">
      <w:pPr>
        <w:ind w:left="360"/>
        <w:jc w:val="both"/>
        <w:rPr>
          <w:bCs/>
        </w:rPr>
      </w:pPr>
    </w:p>
    <w:p w:rsidRDefault="00BE7B04" w:rsidP="00BE7B04" w:rsidR="00BE7B04" w:rsidRPr="007B35B5">
      <w:pPr>
        <w:numPr>
          <w:ilvl w:val="0"/>
          <w:numId w:val="3"/>
        </w:numPr>
        <w:ind w:left="360"/>
        <w:jc w:val="both"/>
        <w:rPr>
          <w:bCs/>
        </w:rPr>
      </w:pPr>
      <w:r w:rsidRPr="00E62E53">
        <w:rPr>
          <w:bCs/>
        </w:rPr>
        <w:t>tražbin</w:t>
      </w:r>
      <w:r>
        <w:rPr>
          <w:bCs/>
        </w:rPr>
        <w:t>a</w:t>
      </w:r>
      <w:r w:rsidRPr="00E62E53">
        <w:rPr>
          <w:bCs/>
        </w:rPr>
        <w:t xml:space="preserve"> vjerovnik</w:t>
      </w:r>
      <w:r>
        <w:rPr>
          <w:bCs/>
        </w:rPr>
        <w:t>a</w:t>
      </w:r>
      <w:r w:rsidRPr="00E62E53">
        <w:rPr>
          <w:bCs/>
        </w:rPr>
        <w:t xml:space="preserve"> </w:t>
      </w:r>
      <w:r>
        <w:t>PLOVPUT d.o.o.</w:t>
      </w:r>
      <w:r w:rsidRPr="00E62E53">
        <w:t xml:space="preserve"> </w:t>
      </w:r>
      <w:r>
        <w:t>Split, Obala Lazareta 1</w:t>
      </w:r>
      <w:r w:rsidRPr="00E62E53">
        <w:t xml:space="preserve"> (OIB </w:t>
      </w:r>
      <w:r>
        <w:t>14480721492</w:t>
      </w:r>
      <w:r w:rsidRPr="00E62E53">
        <w:t xml:space="preserve">) utvrđena je u ukupnom iznosu od </w:t>
      </w:r>
      <w:r>
        <w:t>1.252,90</w:t>
      </w:r>
      <w:r w:rsidRPr="00E62E53">
        <w:t xml:space="preserve"> kn.</w:t>
      </w:r>
      <w:r w:rsidRPr="00E62E53">
        <w:rPr>
          <w:bCs/>
        </w:rPr>
        <w:t xml:space="preserve"> </w:t>
      </w:r>
      <w:r w:rsidRPr="00E62E53">
        <w:t xml:space="preserve">Dužnik će namiriti tražbinu u </w:t>
      </w:r>
      <w:r>
        <w:t>2</w:t>
      </w:r>
      <w:r w:rsidRPr="00E62E53">
        <w:t xml:space="preserve"> rat</w:t>
      </w:r>
      <w:r>
        <w:t>e</w:t>
      </w:r>
      <w:r w:rsidRPr="00E62E53">
        <w:t xml:space="preserve">. Prvu ratu u iznosu od </w:t>
      </w:r>
      <w:r>
        <w:t xml:space="preserve">626,45 </w:t>
      </w:r>
      <w:r w:rsidRPr="00E62E53">
        <w:t xml:space="preserve">kn </w:t>
      </w:r>
      <w:r>
        <w:t xml:space="preserve">dužnik će namiriti </w:t>
      </w:r>
      <w:r w:rsidRPr="00E62E53">
        <w:t xml:space="preserve">u mjesecu koji slijedi mjesecu u kojem je sklopljena </w:t>
      </w:r>
      <w:proofErr w:type="spellStart"/>
      <w:r w:rsidRPr="00E62E53">
        <w:t>predstečajna</w:t>
      </w:r>
      <w:proofErr w:type="spellEnd"/>
      <w:r w:rsidRPr="00E62E53">
        <w:t xml:space="preserve"> nagodba pred Trgovačkim sudom, a preostal</w:t>
      </w:r>
      <w:r>
        <w:t>a</w:t>
      </w:r>
      <w:r w:rsidRPr="00E62E53">
        <w:t xml:space="preserve"> rat</w:t>
      </w:r>
      <w:r>
        <w:t>a</w:t>
      </w:r>
      <w:r w:rsidRPr="00E62E53">
        <w:t xml:space="preserve"> u iznosu od </w:t>
      </w:r>
      <w:r>
        <w:t>626,45</w:t>
      </w:r>
      <w:r w:rsidRPr="00E62E53">
        <w:t xml:space="preserve"> kn u mjesec</w:t>
      </w:r>
      <w:r>
        <w:t>u</w:t>
      </w:r>
      <w:r w:rsidRPr="00E62E53">
        <w:t xml:space="preserve"> koji slijed</w:t>
      </w:r>
      <w:r>
        <w:t>i</w:t>
      </w:r>
      <w:r w:rsidRPr="00E62E53">
        <w:t>;</w:t>
      </w:r>
    </w:p>
    <w:p w:rsidRDefault="00887023" w:rsidP="00662210" w:rsidR="00887023" w:rsidRPr="0065620B">
      <w:pPr>
        <w:pStyle w:val="Standard"/>
        <w:jc w:val="both"/>
      </w:pPr>
    </w:p>
    <w:p w:rsidRDefault="0064224F" w:rsidP="00AF02C3" w:rsidR="0064224F" w:rsidRPr="0065620B">
      <w:pPr>
        <w:jc w:val="both"/>
        <w:rPr>
          <w:bCs/>
        </w:rPr>
      </w:pPr>
      <w:r w:rsidRPr="0065620B">
        <w:t xml:space="preserve">II. 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je sklopljena kada </w:t>
      </w:r>
      <w:r w:rsidR="00CE23A2" w:rsidRPr="0065620B">
        <w:t xml:space="preserve">su je </w:t>
      </w:r>
      <w:r w:rsidRPr="0065620B">
        <w:t>potpi</w:t>
      </w:r>
      <w:r w:rsidR="00CE23A2" w:rsidRPr="0065620B">
        <w:t xml:space="preserve">sali </w:t>
      </w:r>
      <w:r w:rsidRPr="0065620B">
        <w:t>dužnik</w:t>
      </w:r>
      <w:r w:rsidR="00100462" w:rsidRPr="0065620B">
        <w:t xml:space="preserve"> </w:t>
      </w:r>
      <w:r w:rsidRPr="0065620B">
        <w:t>i vjerovni</w:t>
      </w:r>
      <w:r w:rsidR="00911EE1" w:rsidRPr="0065620B">
        <w:t>k</w:t>
      </w:r>
      <w:r w:rsidRPr="0065620B">
        <w:t xml:space="preserve"> čij</w:t>
      </w:r>
      <w:r w:rsidR="00911EE1" w:rsidRPr="0065620B">
        <w:t>a</w:t>
      </w:r>
      <w:r w:rsidRPr="0065620B">
        <w:t xml:space="preserve"> tražbin</w:t>
      </w:r>
      <w:r w:rsidR="00911EE1" w:rsidRPr="0065620B">
        <w:t>a</w:t>
      </w:r>
      <w:r w:rsidRPr="0065620B">
        <w:t xml:space="preserve"> čin</w:t>
      </w:r>
      <w:r w:rsidR="00911EE1" w:rsidRPr="0065620B">
        <w:t>i</w:t>
      </w:r>
      <w:r w:rsidRPr="0065620B">
        <w:t xml:space="preserve"> potrebnu većinu iz </w:t>
      </w:r>
      <w:r w:rsidR="00AF02C3" w:rsidRPr="0065620B">
        <w:t xml:space="preserve">članka </w:t>
      </w:r>
      <w:r w:rsidRPr="0065620B">
        <w:t>63. ZFPPN.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III.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lastRenderedPageBreak/>
        <w:t>IV.</w:t>
      </w:r>
      <w:r w:rsidR="00AF02C3" w:rsidRPr="0065620B">
        <w:tab/>
      </w:r>
      <w:r w:rsidRPr="0065620B">
        <w:t xml:space="preserve">Neispunjenjem obveza dužnika prema vjerovnicima ove </w:t>
      </w:r>
      <w:r w:rsidR="00AB047F" w:rsidRPr="0065620B">
        <w:t>n</w:t>
      </w:r>
      <w:r w:rsidRPr="0065620B">
        <w:t xml:space="preserve">agodbe, vjerovnik stječe pravo da na temelju ove </w:t>
      </w:r>
      <w:r w:rsidR="005F4446" w:rsidRPr="0065620B">
        <w:t>n</w:t>
      </w:r>
      <w:r w:rsidRPr="0065620B">
        <w:t>agodbe ispunjenje obveze traži izravno putem Financijske agencije.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V.</w:t>
      </w:r>
      <w:r w:rsidR="00AF02C3" w:rsidRPr="0065620B">
        <w:tab/>
      </w:r>
      <w:r w:rsidRPr="0065620B">
        <w:t>Ovo rješenje dostavlja se Financijskoj agenciji koja će isto po primitku bez odgode objaviti na svojim web-stranicama.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VI.</w:t>
      </w:r>
      <w:r w:rsidR="00AF02C3" w:rsidRPr="0065620B">
        <w:tab/>
      </w:r>
      <w:r w:rsidR="00166F24" w:rsidRPr="0065620B">
        <w:t>R</w:t>
      </w:r>
      <w:r w:rsidRPr="0065620B">
        <w:t xml:space="preserve">ješenje </w:t>
      </w:r>
      <w:r w:rsidR="00166F24" w:rsidRPr="0065620B">
        <w:t xml:space="preserve">će se po pravomoćnosti </w:t>
      </w:r>
      <w:r w:rsidRPr="0065620B">
        <w:t>dostav</w:t>
      </w:r>
      <w:r w:rsidR="00166F24" w:rsidRPr="0065620B">
        <w:t xml:space="preserve">iti </w:t>
      </w:r>
      <w:r w:rsidR="00C5437E">
        <w:t>obrtnom</w:t>
      </w:r>
      <w:r w:rsidR="005F4446" w:rsidRPr="0065620B">
        <w:t xml:space="preserve"> </w:t>
      </w:r>
      <w:r w:rsidR="00100462" w:rsidRPr="0065620B">
        <w:t xml:space="preserve">nadležnom </w:t>
      </w:r>
      <w:r w:rsidR="005F4446" w:rsidRPr="0065620B">
        <w:t>registru,</w:t>
      </w:r>
      <w:r w:rsidRPr="0065620B">
        <w:t xml:space="preserve"> radi upisa činjenice sklapanja </w:t>
      </w:r>
      <w:proofErr w:type="spellStart"/>
      <w:r w:rsidRPr="0065620B">
        <w:t>predstečajne</w:t>
      </w:r>
      <w:proofErr w:type="spellEnd"/>
      <w:r w:rsidRPr="0065620B">
        <w:t xml:space="preserve"> nagodbe nad dužnikom</w:t>
      </w:r>
      <w:r w:rsidR="00397A71" w:rsidRPr="0065620B">
        <w:t>.</w:t>
      </w:r>
      <w:r w:rsidR="0094135F" w:rsidRPr="0065620B">
        <w:t xml:space="preserve"> </w:t>
      </w:r>
    </w:p>
    <w:p w:rsidRDefault="00F72526" w:rsidP="002B35A0" w:rsidR="00F72526" w:rsidRPr="0065620B">
      <w:pPr>
        <w:jc w:val="both"/>
      </w:pPr>
    </w:p>
    <w:p w:rsidRDefault="0064224F" w:rsidP="002B35A0" w:rsidR="0064224F" w:rsidRPr="0065620B">
      <w:pPr>
        <w:jc w:val="center"/>
      </w:pPr>
    </w:p>
    <w:p w:rsidRDefault="00F72526" w:rsidP="002B35A0" w:rsidR="002B35A0" w:rsidRPr="0065620B">
      <w:pPr>
        <w:jc w:val="center"/>
      </w:pPr>
      <w:r w:rsidRPr="0065620B">
        <w:t>Obrazloženje</w:t>
      </w:r>
    </w:p>
    <w:p w:rsidRDefault="00F72526" w:rsidP="00F72526" w:rsidR="00F72526" w:rsidRPr="0065620B">
      <w:pPr>
        <w:jc w:val="both"/>
      </w:pPr>
      <w:r w:rsidRPr="0065620B">
        <w:tab/>
      </w:r>
    </w:p>
    <w:p w:rsidRDefault="00AF02C3" w:rsidP="003957BD" w:rsidR="00AF02C3" w:rsidRPr="0065620B">
      <w:pPr>
        <w:jc w:val="both"/>
      </w:pPr>
    </w:p>
    <w:p w:rsidRDefault="00F72526" w:rsidP="003957BD" w:rsidR="00F72526" w:rsidRPr="003957BD">
      <w:pPr>
        <w:jc w:val="both"/>
      </w:pPr>
      <w:r w:rsidRPr="0065620B">
        <w:tab/>
        <w:t xml:space="preserve">Dužnik </w:t>
      </w:r>
      <w:r w:rsidR="003957BD">
        <w:t xml:space="preserve">MILORAD LACMANOVIĆ </w:t>
      </w:r>
      <w:r w:rsidR="003957BD" w:rsidRPr="00616E49">
        <w:t>(</w:t>
      </w:r>
      <w:r w:rsidR="003957BD">
        <w:t xml:space="preserve">OIB </w:t>
      </w:r>
      <w:r w:rsidR="003957BD" w:rsidRPr="00616E49">
        <w:t>12837470928)</w:t>
      </w:r>
      <w:r w:rsidR="003957BD">
        <w:t xml:space="preserve">, </w:t>
      </w:r>
      <w:proofErr w:type="spellStart"/>
      <w:r w:rsidR="003957BD">
        <w:t>vl</w:t>
      </w:r>
      <w:proofErr w:type="spellEnd"/>
      <w:r w:rsidR="003957BD">
        <w:t xml:space="preserve">. </w:t>
      </w:r>
      <w:r w:rsidR="003957BD" w:rsidRPr="00616E49">
        <w:t>obrta za ribarstvo,</w:t>
      </w:r>
      <w:r w:rsidR="009C0B34">
        <w:t xml:space="preserve"> </w:t>
      </w:r>
      <w:r w:rsidR="003957BD" w:rsidRPr="00616E49">
        <w:t>trgovinu i prijevoz</w:t>
      </w:r>
      <w:r w:rsidR="003957BD">
        <w:t xml:space="preserve">, S. Radića 16, Mali Lošinj </w:t>
      </w:r>
      <w:r w:rsidRPr="0065620B">
        <w:t>temeljem</w:t>
      </w:r>
      <w:r w:rsidR="00AF02C3" w:rsidRPr="0065620B">
        <w:t xml:space="preserve"> odre</w:t>
      </w:r>
      <w:r w:rsidR="003F2BAF" w:rsidRPr="0065620B">
        <w:t>d</w:t>
      </w:r>
      <w:r w:rsidR="00AF02C3" w:rsidRPr="0065620B">
        <w:t xml:space="preserve">be </w:t>
      </w:r>
      <w:r w:rsidRPr="0065620B">
        <w:t>članka 66. st</w:t>
      </w:r>
      <w:r w:rsidR="00AF02C3" w:rsidRPr="0065620B">
        <w:t xml:space="preserve">avak </w:t>
      </w:r>
      <w:r w:rsidRPr="0065620B">
        <w:t xml:space="preserve">1. Zakona o financijskom poslovanju i </w:t>
      </w:r>
      <w:proofErr w:type="spellStart"/>
      <w:r w:rsidRPr="0065620B">
        <w:t>predstečajnoj</w:t>
      </w:r>
      <w:proofErr w:type="spellEnd"/>
      <w:r w:rsidRPr="0065620B">
        <w:t xml:space="preserve"> nagodbi (</w:t>
      </w:r>
      <w:r w:rsidR="0094135F" w:rsidRPr="0065620B">
        <w:t>Narodne novine broj</w:t>
      </w:r>
      <w:r w:rsidRPr="0065620B">
        <w:t xml:space="preserve"> 108/12, 144/12, 81/13 i 112/13</w:t>
      </w:r>
      <w:r w:rsidR="006F4914" w:rsidRPr="0065620B">
        <w:t>,</w:t>
      </w:r>
      <w:r w:rsidR="00AF02C3" w:rsidRPr="0065620B">
        <w:t xml:space="preserve"> u daljnjem tekstu</w:t>
      </w:r>
      <w:r w:rsidRPr="0065620B">
        <w:t>: ZFPPN</w:t>
      </w:r>
      <w:r w:rsidR="00AF02C3" w:rsidRPr="0065620B">
        <w:t xml:space="preserve"> </w:t>
      </w:r>
      <w:r w:rsidRPr="0065620B">
        <w:t xml:space="preserve">) podnio </w:t>
      </w:r>
      <w:r w:rsidR="00887023" w:rsidRPr="0065620B">
        <w:t xml:space="preserve">je </w:t>
      </w:r>
      <w:r w:rsidRPr="0065620B">
        <w:t xml:space="preserve">sudu prijedlog za sklapanje </w:t>
      </w:r>
      <w:proofErr w:type="spellStart"/>
      <w:r w:rsidRPr="0065620B">
        <w:t>predstečajne</w:t>
      </w:r>
      <w:proofErr w:type="spellEnd"/>
      <w:r w:rsidRPr="0065620B">
        <w:t xml:space="preserve"> nagodbe. </w:t>
      </w:r>
    </w:p>
    <w:p w:rsidRDefault="003F2BAF" w:rsidP="003957BD" w:rsidR="003F2BAF" w:rsidRPr="0065620B">
      <w:pPr>
        <w:jc w:val="both"/>
      </w:pPr>
    </w:p>
    <w:p w:rsidRDefault="00F72526" w:rsidP="00F72526" w:rsidR="00D01801" w:rsidRPr="0065620B">
      <w:pPr>
        <w:jc w:val="both"/>
      </w:pPr>
      <w:r w:rsidRPr="0065620B">
        <w:tab/>
      </w:r>
      <w:r w:rsidR="00D01801" w:rsidRPr="0065620B">
        <w:t xml:space="preserve">Nakon što je </w:t>
      </w:r>
      <w:r w:rsidR="008D4E8A" w:rsidRPr="0065620B">
        <w:t xml:space="preserve">utvrđeno da su </w:t>
      </w:r>
      <w:r w:rsidR="00D01801" w:rsidRPr="0065620B">
        <w:t xml:space="preserve">ispunjene zakonske pretpostavke za sklapanje </w:t>
      </w:r>
      <w:proofErr w:type="spellStart"/>
      <w:r w:rsidR="00D01801" w:rsidRPr="0065620B">
        <w:t>pr</w:t>
      </w:r>
      <w:r w:rsidR="003F2BAF" w:rsidRPr="0065620B">
        <w:t>edstečajne</w:t>
      </w:r>
      <w:proofErr w:type="spellEnd"/>
      <w:r w:rsidR="003F2BAF" w:rsidRPr="0065620B">
        <w:t xml:space="preserve"> nagodbe propisane odredbom članka </w:t>
      </w:r>
      <w:r w:rsidR="00D01801" w:rsidRPr="0065620B">
        <w:t>66. st</w:t>
      </w:r>
      <w:r w:rsidR="003F2BAF" w:rsidRPr="0065620B">
        <w:t xml:space="preserve">avak </w:t>
      </w:r>
      <w:r w:rsidR="00D01801" w:rsidRPr="0065620B">
        <w:t>1.</w:t>
      </w:r>
      <w:r w:rsidR="00F41A01" w:rsidRPr="0065620B">
        <w:t xml:space="preserve"> do </w:t>
      </w:r>
      <w:r w:rsidR="00D01801" w:rsidRPr="0065620B">
        <w:t>4. ZFPPN</w:t>
      </w:r>
      <w:r w:rsidR="00F41A01" w:rsidRPr="0065620B">
        <w:t xml:space="preserve">, </w:t>
      </w:r>
      <w:r w:rsidR="008D4E8A" w:rsidRPr="0065620B">
        <w:t xml:space="preserve">sud je </w:t>
      </w:r>
      <w:r w:rsidR="00D01801" w:rsidRPr="0065620B">
        <w:t>odredio</w:t>
      </w:r>
      <w:r w:rsidR="00F41A01" w:rsidRPr="0065620B">
        <w:t xml:space="preserve"> </w:t>
      </w:r>
      <w:r w:rsidR="00D01801" w:rsidRPr="0065620B">
        <w:t xml:space="preserve">ročište radi sklapanja </w:t>
      </w:r>
      <w:proofErr w:type="spellStart"/>
      <w:r w:rsidR="00D01801" w:rsidRPr="0065620B">
        <w:t>predstečajne</w:t>
      </w:r>
      <w:proofErr w:type="spellEnd"/>
      <w:r w:rsidR="00D01801" w:rsidRPr="0065620B">
        <w:t xml:space="preserve"> nagodbe </w:t>
      </w:r>
      <w:r w:rsidR="0090503A" w:rsidRPr="0065620B">
        <w:t xml:space="preserve">na osnovu </w:t>
      </w:r>
      <w:r w:rsidR="003F2BAF" w:rsidRPr="0065620B">
        <w:t xml:space="preserve">odredbe </w:t>
      </w:r>
      <w:r w:rsidR="00D01801" w:rsidRPr="0065620B">
        <w:t>čl</w:t>
      </w:r>
      <w:r w:rsidR="003F2BAF" w:rsidRPr="0065620B">
        <w:t xml:space="preserve">anka </w:t>
      </w:r>
      <w:r w:rsidR="00D01801" w:rsidRPr="0065620B">
        <w:t xml:space="preserve"> 66. st</w:t>
      </w:r>
      <w:r w:rsidR="003F2BAF" w:rsidRPr="0065620B">
        <w:t>avak</w:t>
      </w:r>
      <w:r w:rsidR="00D01801" w:rsidRPr="0065620B">
        <w:t xml:space="preserve"> 5. ZFPPN.</w:t>
      </w:r>
    </w:p>
    <w:p w:rsidRDefault="003F2BAF" w:rsidP="00F72526" w:rsidR="003F2BAF" w:rsidRPr="0065620B">
      <w:pPr>
        <w:jc w:val="both"/>
      </w:pPr>
    </w:p>
    <w:p w:rsidRDefault="00D01801" w:rsidP="00F72526" w:rsidR="000E7D7B" w:rsidRPr="0065620B">
      <w:pPr>
        <w:jc w:val="both"/>
      </w:pPr>
      <w:r w:rsidRPr="0065620B">
        <w:tab/>
        <w:t xml:space="preserve">Oglas o ročištu radi sklapanja </w:t>
      </w:r>
      <w:proofErr w:type="spellStart"/>
      <w:r w:rsidRPr="0065620B">
        <w:t>predstečajne</w:t>
      </w:r>
      <w:proofErr w:type="spellEnd"/>
      <w:r w:rsidRPr="0065620B">
        <w:t xml:space="preserve"> nagodbe objavljen je isticanjem na </w:t>
      </w:r>
      <w:r w:rsidR="00887023" w:rsidRPr="0065620B">
        <w:t>mrežnoj stranici e</w:t>
      </w:r>
      <w:r w:rsidR="00834D71">
        <w:t>-</w:t>
      </w:r>
      <w:r w:rsidRPr="0065620B">
        <w:t>oglas</w:t>
      </w:r>
      <w:r w:rsidR="00834D71">
        <w:t>n</w:t>
      </w:r>
      <w:r w:rsidR="00887023" w:rsidRPr="0065620B">
        <w:t>e</w:t>
      </w:r>
      <w:r w:rsidR="000E7D7B" w:rsidRPr="0065620B">
        <w:t xml:space="preserve"> ploč</w:t>
      </w:r>
      <w:r w:rsidR="00887023" w:rsidRPr="0065620B">
        <w:t>e</w:t>
      </w:r>
      <w:r w:rsidR="000E7D7B" w:rsidRPr="0065620B">
        <w:t xml:space="preserve"> suda </w:t>
      </w:r>
      <w:r w:rsidR="000B1811" w:rsidRPr="0065620B">
        <w:t xml:space="preserve">dana </w:t>
      </w:r>
      <w:r w:rsidR="00A756B4">
        <w:rPr>
          <w:bCs/>
        </w:rPr>
        <w:t xml:space="preserve">18. siječnja </w:t>
      </w:r>
      <w:r w:rsidR="00A756B4" w:rsidRPr="00D82491">
        <w:rPr>
          <w:bCs/>
        </w:rPr>
        <w:t>201</w:t>
      </w:r>
      <w:r w:rsidR="00A756B4">
        <w:rPr>
          <w:bCs/>
        </w:rPr>
        <w:t>6</w:t>
      </w:r>
      <w:r w:rsidR="00A756B4" w:rsidRPr="00D82491">
        <w:rPr>
          <w:bCs/>
        </w:rPr>
        <w:t xml:space="preserve">. </w:t>
      </w:r>
      <w:r w:rsidR="00155F5B" w:rsidRPr="0065620B">
        <w:rPr>
          <w:bCs/>
        </w:rPr>
        <w:t xml:space="preserve">i na web-stranici Financijske agencije od </w:t>
      </w:r>
      <w:r w:rsidR="00A756B4">
        <w:rPr>
          <w:bCs/>
        </w:rPr>
        <w:t>20. siječnja</w:t>
      </w:r>
      <w:r w:rsidR="00A756B4" w:rsidRPr="00D82491">
        <w:rPr>
          <w:bCs/>
        </w:rPr>
        <w:t xml:space="preserve"> 201</w:t>
      </w:r>
      <w:r w:rsidR="00A756B4">
        <w:rPr>
          <w:bCs/>
        </w:rPr>
        <w:t>6</w:t>
      </w:r>
      <w:r w:rsidR="00A756B4" w:rsidRPr="00D82491">
        <w:rPr>
          <w:bCs/>
        </w:rPr>
        <w:t>.</w:t>
      </w:r>
      <w:r w:rsidR="00A756B4">
        <w:rPr>
          <w:bCs/>
        </w:rPr>
        <w:t xml:space="preserve">, </w:t>
      </w:r>
      <w:r w:rsidR="000E7D7B" w:rsidRPr="0065620B">
        <w:t xml:space="preserve">sukladno </w:t>
      </w:r>
      <w:r w:rsidR="003F2BAF" w:rsidRPr="0065620B">
        <w:t xml:space="preserve">odredbi članka </w:t>
      </w:r>
      <w:r w:rsidR="000E7D7B" w:rsidRPr="0065620B">
        <w:t>66. st</w:t>
      </w:r>
      <w:r w:rsidR="003F2BAF" w:rsidRPr="0065620B">
        <w:t>avak</w:t>
      </w:r>
      <w:r w:rsidR="000E7D7B" w:rsidRPr="0065620B">
        <w:t xml:space="preserve"> 6. ZFPPN, čime se smatra da su na ročište radi sklapanja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 uredno pozvani dužnik i vjerovni</w:t>
      </w:r>
      <w:r w:rsidR="00A756B4">
        <w:t>ci</w:t>
      </w:r>
      <w:r w:rsidR="000E7D7B" w:rsidRPr="0065620B">
        <w:t xml:space="preserve">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nagodbe. </w:t>
      </w:r>
    </w:p>
    <w:p w:rsidRDefault="008D4E8A" w:rsidP="00F72526" w:rsidR="008D4E8A" w:rsidRPr="0065620B">
      <w:pPr>
        <w:jc w:val="both"/>
      </w:pPr>
    </w:p>
    <w:p w:rsidRDefault="000E7D7B" w:rsidP="00F72526" w:rsidR="00D01801" w:rsidRPr="0065620B">
      <w:pPr>
        <w:jc w:val="both"/>
      </w:pPr>
      <w:r w:rsidRPr="0065620B">
        <w:tab/>
        <w:t>Na ročištu</w:t>
      </w:r>
      <w:r w:rsidR="003F2BAF" w:rsidRPr="0065620B">
        <w:t xml:space="preserve"> za sklapanje </w:t>
      </w:r>
      <w:proofErr w:type="spellStart"/>
      <w:r w:rsidR="003F2BAF" w:rsidRPr="0065620B">
        <w:t>predstečajne</w:t>
      </w:r>
      <w:proofErr w:type="spellEnd"/>
      <w:r w:rsidR="003F2BAF" w:rsidRPr="0065620B">
        <w:t xml:space="preserve"> nagodb</w:t>
      </w:r>
      <w:r w:rsidR="00887098" w:rsidRPr="0065620B">
        <w:t>e</w:t>
      </w:r>
      <w:r w:rsidR="003F2BAF" w:rsidRPr="0065620B">
        <w:t xml:space="preserve"> održanom dana </w:t>
      </w:r>
      <w:r w:rsidR="0071469E">
        <w:t>10</w:t>
      </w:r>
      <w:r w:rsidR="00155F5B" w:rsidRPr="0065620B">
        <w:t xml:space="preserve">. </w:t>
      </w:r>
      <w:r w:rsidR="0071469E">
        <w:t>veljače</w:t>
      </w:r>
      <w:r w:rsidR="00887023" w:rsidRPr="0065620B">
        <w:t xml:space="preserve"> 201</w:t>
      </w:r>
      <w:r w:rsidR="0071469E">
        <w:t>6</w:t>
      </w:r>
      <w:r w:rsidR="00887023" w:rsidRPr="0065620B">
        <w:t>.</w:t>
      </w:r>
      <w:r w:rsidRPr="0065620B">
        <w:t xml:space="preserve">  pristanak na </w:t>
      </w:r>
      <w:r w:rsidR="003F2BAF" w:rsidRPr="0065620B">
        <w:t xml:space="preserve">sklapanje predložene </w:t>
      </w:r>
      <w:proofErr w:type="spellStart"/>
      <w:r w:rsidR="003F2BAF" w:rsidRPr="0065620B">
        <w:t>predstečajne</w:t>
      </w:r>
      <w:proofErr w:type="spellEnd"/>
      <w:r w:rsidR="003F2BAF" w:rsidRPr="0065620B">
        <w:t xml:space="preserve"> nagodbe na osnovu </w:t>
      </w:r>
      <w:r w:rsidRPr="0065620B">
        <w:t>plan</w:t>
      </w:r>
      <w:r w:rsidR="003F2BAF" w:rsidRPr="0065620B">
        <w:t>a</w:t>
      </w:r>
      <w:r w:rsidRPr="0065620B">
        <w:t xml:space="preserve"> financijskog restrukturiranja dali su dužnik</w:t>
      </w:r>
      <w:r w:rsidR="001141D0" w:rsidRPr="0065620B">
        <w:t xml:space="preserve"> i</w:t>
      </w:r>
      <w:r w:rsidRPr="0065620B">
        <w:t xml:space="preserve"> vjerovni</w:t>
      </w:r>
      <w:r w:rsidR="00D6167B">
        <w:t>ci</w:t>
      </w:r>
      <w:r w:rsidR="001141D0" w:rsidRPr="0065620B">
        <w:t xml:space="preserve"> </w:t>
      </w:r>
      <w:r w:rsidRPr="0065620B">
        <w:t xml:space="preserve">koji </w:t>
      </w:r>
      <w:r w:rsidR="00D6167B">
        <w:t>su</w:t>
      </w:r>
      <w:r w:rsidR="00911EE1" w:rsidRPr="0065620B">
        <w:t xml:space="preserve"> </w:t>
      </w:r>
      <w:r w:rsidR="00887098" w:rsidRPr="0065620B">
        <w:t>sudjelova</w:t>
      </w:r>
      <w:r w:rsidR="00D6167B">
        <w:t>li</w:t>
      </w:r>
      <w:r w:rsidR="00887098" w:rsidRPr="0065620B">
        <w:t xml:space="preserve"> </w:t>
      </w:r>
      <w:r w:rsidRPr="0065620B">
        <w:t>u glasovanju s utvrđen</w:t>
      </w:r>
      <w:r w:rsidR="00D6167B">
        <w:t>im</w:t>
      </w:r>
      <w:r w:rsidRPr="0065620B">
        <w:t xml:space="preserve"> </w:t>
      </w:r>
      <w:r w:rsidRPr="00BD4F79">
        <w:t>tražbin</w:t>
      </w:r>
      <w:r w:rsidR="00D6167B" w:rsidRPr="00BD4F79">
        <w:t>ama</w:t>
      </w:r>
      <w:r w:rsidRPr="00BD4F79">
        <w:t xml:space="preserve"> u </w:t>
      </w:r>
      <w:r w:rsidR="0064224F" w:rsidRPr="00BD4F79">
        <w:t xml:space="preserve">iznosu od </w:t>
      </w:r>
      <w:r w:rsidR="00BD4F79" w:rsidRPr="00BD4F79">
        <w:rPr>
          <w:color w:val="000000"/>
        </w:rPr>
        <w:t>113.761,15 kn</w:t>
      </w:r>
      <w:r w:rsidR="00517483" w:rsidRPr="00BD4F79">
        <w:rPr>
          <w:bCs/>
        </w:rPr>
        <w:t>,</w:t>
      </w:r>
      <w:r w:rsidRPr="00BD4F79">
        <w:t xml:space="preserve"> </w:t>
      </w:r>
      <w:r w:rsidR="0064224F" w:rsidRPr="00BD4F79">
        <w:t>a</w:t>
      </w:r>
      <w:r w:rsidRPr="00BD4F79">
        <w:t xml:space="preserve"> čij</w:t>
      </w:r>
      <w:r w:rsidR="00C526B6" w:rsidRPr="00BD4F79">
        <w:t>e</w:t>
      </w:r>
      <w:r w:rsidRPr="00BD4F79">
        <w:t xml:space="preserve"> tražbin</w:t>
      </w:r>
      <w:r w:rsidR="00C526B6" w:rsidRPr="00BD4F79">
        <w:t>e</w:t>
      </w:r>
      <w:r w:rsidRPr="00BD4F79">
        <w:t xml:space="preserve"> čin</w:t>
      </w:r>
      <w:r w:rsidR="00C526B6" w:rsidRPr="00BD4F79">
        <w:t>e</w:t>
      </w:r>
      <w:r w:rsidRPr="00BD4F79">
        <w:t xml:space="preserve"> potrebnu većinu iz </w:t>
      </w:r>
      <w:r w:rsidR="00887098" w:rsidRPr="00BD4F79">
        <w:t xml:space="preserve">odredbe </w:t>
      </w:r>
      <w:r w:rsidRPr="00BD4F79">
        <w:t>čl</w:t>
      </w:r>
      <w:r w:rsidR="006F4914" w:rsidRPr="00BD4F79">
        <w:t>anka</w:t>
      </w:r>
      <w:r w:rsidRPr="0065620B">
        <w:t xml:space="preserve"> 63. st</w:t>
      </w:r>
      <w:r w:rsidR="003F2BAF" w:rsidRPr="0065620B">
        <w:t>avak</w:t>
      </w:r>
      <w:r w:rsidRPr="0065620B">
        <w:t xml:space="preserve"> 2. ZFPPN.</w:t>
      </w:r>
    </w:p>
    <w:p w:rsidRDefault="003F2BAF" w:rsidP="00F72526" w:rsidR="003F2BAF" w:rsidRPr="0065620B">
      <w:pPr>
        <w:jc w:val="both"/>
      </w:pPr>
    </w:p>
    <w:p w:rsidRDefault="000E7D7B" w:rsidP="00887098" w:rsidR="00887098" w:rsidRPr="0065620B">
      <w:pPr>
        <w:jc w:val="both"/>
      </w:pPr>
      <w:r w:rsidRPr="0065620B">
        <w:tab/>
      </w:r>
      <w:r w:rsidR="00887098" w:rsidRPr="0065620B">
        <w:t>Odre</w:t>
      </w:r>
      <w:r w:rsidR="003E3E4D" w:rsidRPr="0065620B">
        <w:t>dbom članka 66. stavak 9. ZFPPN</w:t>
      </w:r>
      <w:r w:rsidR="00887098" w:rsidRPr="0065620B">
        <w:t xml:space="preserve"> propisano je da će sud rješenjem odobriti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ako su na ročištu za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svoj 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 w:rsidRPr="0065620B">
      <w:pPr>
        <w:jc w:val="both"/>
      </w:pPr>
    </w:p>
    <w:p w:rsidRDefault="00887098" w:rsidP="00887098" w:rsidR="000E7D7B" w:rsidRPr="0065620B">
      <w:pPr>
        <w:ind w:firstLine="708"/>
        <w:jc w:val="both"/>
      </w:pPr>
      <w:r w:rsidRPr="0065620B">
        <w:t xml:space="preserve">Kako su na ročištu za sklapanje </w:t>
      </w:r>
      <w:proofErr w:type="spellStart"/>
      <w:r w:rsidRPr="0065620B">
        <w:t>predstečajne</w:t>
      </w:r>
      <w:proofErr w:type="spellEnd"/>
      <w:r w:rsidRPr="0065620B">
        <w:t xml:space="preserve"> nagodbe svoj pristanak dali dužnik</w:t>
      </w:r>
      <w:r w:rsidR="00911EE1" w:rsidRPr="0065620B">
        <w:t xml:space="preserve"> i </w:t>
      </w:r>
      <w:r w:rsidR="001141D0" w:rsidRPr="0065620B">
        <w:t>v</w:t>
      </w:r>
      <w:r w:rsidRPr="0065620B">
        <w:t>jerovni</w:t>
      </w:r>
      <w:r w:rsidR="003E3E4D" w:rsidRPr="0065620B">
        <w:t>ci</w:t>
      </w:r>
      <w:r w:rsidR="001141D0" w:rsidRPr="0065620B">
        <w:t xml:space="preserve"> </w:t>
      </w:r>
      <w:r w:rsidRPr="0065620B">
        <w:t>čij</w:t>
      </w:r>
      <w:r w:rsidR="003E3E4D" w:rsidRPr="0065620B">
        <w:t>e</w:t>
      </w:r>
      <w:r w:rsidRPr="0065620B">
        <w:t xml:space="preserve"> tražbin</w:t>
      </w:r>
      <w:r w:rsidR="003E3E4D" w:rsidRPr="0065620B">
        <w:t>e</w:t>
      </w:r>
      <w:r w:rsidRPr="0065620B">
        <w:t xml:space="preserve"> čin</w:t>
      </w:r>
      <w:r w:rsidR="003E3E4D" w:rsidRPr="0065620B">
        <w:t>e</w:t>
      </w:r>
      <w:r w:rsidRPr="0065620B">
        <w:t xml:space="preserve"> potrebnu većinu propisanu odredbom članka 63. 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65620B">
        <w:t>,</w:t>
      </w:r>
      <w:r w:rsidR="00F41A01" w:rsidRPr="0065620B">
        <w:t xml:space="preserve"> temeljem </w:t>
      </w:r>
      <w:r w:rsidR="0094135F" w:rsidRPr="0065620B">
        <w:t xml:space="preserve">navedene odredbe </w:t>
      </w:r>
      <w:r w:rsidR="00F41A01" w:rsidRPr="0065620B">
        <w:t>čl</w:t>
      </w:r>
      <w:r w:rsidR="003F2BAF" w:rsidRPr="0065620B">
        <w:t xml:space="preserve">anka </w:t>
      </w:r>
      <w:r w:rsidR="00F41A01" w:rsidRPr="0065620B">
        <w:t>66. st</w:t>
      </w:r>
      <w:r w:rsidR="003F2BAF" w:rsidRPr="0065620B">
        <w:t>avak</w:t>
      </w:r>
      <w:r w:rsidR="00F41A01" w:rsidRPr="0065620B">
        <w:t xml:space="preserve"> 9. </w:t>
      </w:r>
      <w:r w:rsidR="00CF43AD" w:rsidRPr="0065620B">
        <w:t xml:space="preserve">ZFPPN </w:t>
      </w:r>
      <w:r w:rsidR="0094135F" w:rsidRPr="0065620B">
        <w:t xml:space="preserve">valjalo je </w:t>
      </w:r>
      <w:r w:rsidR="00F41A01" w:rsidRPr="0065620B">
        <w:t>odluč</w:t>
      </w:r>
      <w:r w:rsidR="0094135F" w:rsidRPr="0065620B">
        <w:t xml:space="preserve">iti kao </w:t>
      </w:r>
      <w:r w:rsidR="0090503A" w:rsidRPr="0065620B">
        <w:t>pod točkom I. izreke ovog rješenja</w:t>
      </w:r>
      <w:r w:rsidR="0094135F" w:rsidRPr="0065620B">
        <w:t>.</w:t>
      </w:r>
    </w:p>
    <w:p w:rsidRDefault="0094135F" w:rsidP="00887098" w:rsidR="0094135F" w:rsidRPr="0065620B">
      <w:pPr>
        <w:ind w:firstLine="708"/>
        <w:jc w:val="both"/>
      </w:pPr>
    </w:p>
    <w:p w:rsidRDefault="0090503A" w:rsidP="0090503A" w:rsidR="0090503A" w:rsidRPr="0065620B">
      <w:pPr>
        <w:ind w:firstLine="708"/>
        <w:jc w:val="both"/>
        <w:rPr>
          <w:bCs/>
        </w:rPr>
      </w:pPr>
      <w:r w:rsidRPr="0065620B">
        <w:lastRenderedPageBreak/>
        <w:t xml:space="preserve">Na osnovu odredbe članka 66. stavak 11. ZFPPN utvrđeno je kao pod </w:t>
      </w:r>
      <w:r w:rsidR="00E20C6C" w:rsidRPr="0065620B">
        <w:t xml:space="preserve">točkom </w:t>
      </w:r>
      <w:r w:rsidRPr="0065620B">
        <w:t>II</w:t>
      </w:r>
      <w:r w:rsidR="00E20C6C" w:rsidRPr="0065620B">
        <w:t>.</w:t>
      </w:r>
      <w:r w:rsidRPr="0065620B">
        <w:t xml:space="preserve"> izreke ovog rješenja da je </w:t>
      </w:r>
      <w:proofErr w:type="spellStart"/>
      <w:r w:rsidRPr="0065620B">
        <w:t>predstečajna</w:t>
      </w:r>
      <w:proofErr w:type="spellEnd"/>
      <w:r w:rsidRPr="0065620B">
        <w:t xml:space="preserve"> nagodba sklopljena kada je potpišu dužnik i vjerovnici čije tražbine čine potrebnu većinu iz članka 63. ZFPPN.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90503A" w:rsidR="0090503A" w:rsidRPr="0065620B">
      <w:pPr>
        <w:ind w:firstLine="708"/>
        <w:jc w:val="both"/>
      </w:pPr>
      <w:r w:rsidRPr="0065620B">
        <w:t xml:space="preserve">Budući je odredbom članka 66. stavak 13. ZFPPN propisano da </w:t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utvrđene, valjalo je utvrditi kao pod točkom III</w:t>
      </w:r>
      <w:r w:rsidR="00E20C6C" w:rsidRPr="0065620B">
        <w:t>.</w:t>
      </w:r>
      <w:r w:rsidRPr="0065620B">
        <w:t xml:space="preserve"> i IV</w:t>
      </w:r>
      <w:r w:rsidR="00E20C6C" w:rsidRPr="0065620B">
        <w:t>.</w:t>
      </w:r>
      <w:r w:rsidRPr="0065620B">
        <w:t xml:space="preserve"> izreke ovog rješenja.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F4773D" w:rsidR="0090503A" w:rsidRPr="0065620B">
      <w:pPr>
        <w:jc w:val="both"/>
      </w:pPr>
      <w:r w:rsidRPr="0065620B">
        <w:tab/>
      </w:r>
      <w:r w:rsidR="00F4773D" w:rsidRPr="0065620B">
        <w:t xml:space="preserve">Temeljem </w:t>
      </w:r>
      <w:r w:rsidRPr="0065620B">
        <w:t>odredbe članka 66. stavak 12. ZFPPN odlučeno je kao pod točkom V. izreke ovog rješenja</w:t>
      </w:r>
      <w:r w:rsidR="00004C91" w:rsidRPr="0065620B">
        <w:t>,</w:t>
      </w:r>
      <w:r w:rsidR="00F4773D" w:rsidRPr="0065620B">
        <w:t xml:space="preserve"> dok je na osnovu odredbe članka 84. stavak 2. ZFPPN odlučeno kao pod točkom VI</w:t>
      </w:r>
      <w:r w:rsidR="00E20C6C" w:rsidRPr="0065620B">
        <w:t>.</w:t>
      </w:r>
      <w:r w:rsidR="00F4773D" w:rsidRPr="0065620B">
        <w:t xml:space="preserve"> izreke ovog rješenja.</w:t>
      </w:r>
    </w:p>
    <w:p w:rsidRDefault="0090503A" w:rsidP="00F72526" w:rsidR="0064224F" w:rsidRPr="0065620B">
      <w:pPr>
        <w:jc w:val="both"/>
      </w:pPr>
      <w:r w:rsidRPr="0065620B">
        <w:tab/>
      </w:r>
    </w:p>
    <w:p w:rsidRDefault="00F4773D" w:rsidP="00F72526" w:rsidR="00F4773D" w:rsidRPr="0065620B">
      <w:pPr>
        <w:jc w:val="both"/>
      </w:pPr>
    </w:p>
    <w:p w:rsidRDefault="008D0135" w:rsidP="008D0135" w:rsidR="008D0135" w:rsidRPr="0065620B">
      <w:pPr>
        <w:jc w:val="center"/>
      </w:pPr>
      <w:r w:rsidRPr="0065620B">
        <w:t>U Rijeci,</w:t>
      </w:r>
      <w:r w:rsidR="003254CE" w:rsidRPr="0065620B">
        <w:t xml:space="preserve"> </w:t>
      </w:r>
      <w:r w:rsidR="00722C1C">
        <w:t>10</w:t>
      </w:r>
      <w:r w:rsidR="00155F5B" w:rsidRPr="0065620B">
        <w:t xml:space="preserve">. </w:t>
      </w:r>
      <w:r w:rsidR="00722C1C">
        <w:t>veljače</w:t>
      </w:r>
      <w:r w:rsidR="00155F5B" w:rsidRPr="0065620B">
        <w:t xml:space="preserve"> 2016</w:t>
      </w:r>
      <w:r w:rsidRPr="0065620B">
        <w:t xml:space="preserve">. </w:t>
      </w:r>
      <w:r w:rsidR="003F2BAF" w:rsidRPr="0065620B">
        <w:t xml:space="preserve"> </w:t>
      </w:r>
    </w:p>
    <w:p w:rsidRDefault="00BD007D" w:rsidP="008D0135" w:rsidR="00BD007D" w:rsidRPr="0065620B">
      <w:pPr>
        <w:jc w:val="center"/>
      </w:pPr>
    </w:p>
    <w:p w:rsidRDefault="00BD007D" w:rsidP="008D0135" w:rsidR="00BD007D" w:rsidRPr="0065620B">
      <w:pPr>
        <w:jc w:val="center"/>
      </w:pPr>
    </w:p>
    <w:p w:rsidRDefault="008D0135" w:rsidP="003F2BAF" w:rsidR="008D0135" w:rsidRPr="0065620B">
      <w:pPr>
        <w:ind w:left="7080"/>
      </w:pPr>
      <w:r w:rsidRPr="0065620B">
        <w:t>Sudac</w:t>
      </w:r>
    </w:p>
    <w:p w:rsidRDefault="003F2BAF" w:rsidP="00CC1487" w:rsidR="00E53F3F" w:rsidRPr="0065620B">
      <w:pPr>
        <w:ind w:left="7080"/>
      </w:pPr>
      <w:r w:rsidRPr="0065620B">
        <w:t>Liljana Ugrin</w:t>
      </w:r>
    </w:p>
    <w:p w:rsidRDefault="00CC1487" w:rsidP="00CC1487" w:rsidR="00CC1487" w:rsidRPr="0065620B">
      <w:pPr>
        <w:ind w:left="7080"/>
      </w:pPr>
    </w:p>
    <w:p w:rsidRDefault="00155F5B" w:rsidP="008D0135" w:rsidR="00155F5B" w:rsidRPr="0065620B">
      <w:pPr>
        <w:rPr>
          <w:rFonts w:cs="Arial"/>
        </w:rPr>
      </w:pPr>
    </w:p>
    <w:p w:rsidRDefault="008D0135" w:rsidP="008D0135" w:rsidR="008D0135" w:rsidRPr="0065620B">
      <w:pPr>
        <w:rPr>
          <w:rFonts w:cs="Arial"/>
        </w:rPr>
      </w:pPr>
      <w:r w:rsidRPr="0065620B">
        <w:rPr>
          <w:rFonts w:cs="Arial"/>
        </w:rPr>
        <w:t>UPUTA O PRAVNOM LIJEKU:</w:t>
      </w:r>
    </w:p>
    <w:p w:rsidRDefault="008D0135" w:rsidP="008D0135" w:rsidR="008D0135" w:rsidRPr="0065620B">
      <w:pPr>
        <w:jc w:val="both"/>
        <w:rPr>
          <w:rFonts w:cs="Arial"/>
        </w:rPr>
      </w:pPr>
      <w:r w:rsidRPr="0065620B">
        <w:rPr>
          <w:rFonts w:cs="Arial"/>
        </w:rPr>
        <w:t>Protiv rješenja dopuštena je žalba Visokom trgovačkom sudu Republike Hrvatske.</w:t>
      </w:r>
      <w:r w:rsidR="008D4E8A" w:rsidRPr="0065620B">
        <w:rPr>
          <w:rFonts w:cs="Arial"/>
        </w:rPr>
        <w:t xml:space="preserve"> </w:t>
      </w:r>
      <w:r w:rsidRPr="0065620B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8D0135" w:rsidP="008D0135" w:rsidR="008D0135" w:rsidRPr="0065620B">
      <w:pPr>
        <w:jc w:val="both"/>
      </w:pPr>
      <w:r w:rsidRPr="0065620B">
        <w:t>DNA</w:t>
      </w:r>
    </w:p>
    <w:p w:rsidRDefault="007F78D9" w:rsidP="00332EC7" w:rsidR="008D4E8A" w:rsidRPr="0065620B">
      <w:pPr>
        <w:numPr>
          <w:ilvl w:val="0"/>
          <w:numId w:val="2"/>
        </w:numPr>
        <w:jc w:val="both"/>
      </w:pPr>
      <w:r w:rsidRPr="0065620B">
        <w:t>R</w:t>
      </w:r>
      <w:r w:rsidR="008D4E8A" w:rsidRPr="0065620B">
        <w:t xml:space="preserve">ješenje dostaviti </w:t>
      </w:r>
    </w:p>
    <w:p w:rsidRDefault="008D0135" w:rsidP="00332EC7" w:rsidR="0067589A" w:rsidRPr="0065620B">
      <w:pPr>
        <w:numPr>
          <w:ilvl w:val="0"/>
          <w:numId w:val="1"/>
        </w:numPr>
        <w:jc w:val="both"/>
      </w:pPr>
      <w:r w:rsidRPr="0065620B">
        <w:t>dužnik</w:t>
      </w:r>
      <w:r w:rsidR="0064224F" w:rsidRPr="0065620B">
        <w:t>u</w:t>
      </w:r>
      <w:r w:rsidR="00710896">
        <w:t xml:space="preserve"> pojedincu</w:t>
      </w:r>
    </w:p>
    <w:p w:rsidRDefault="008D0135" w:rsidP="00332EC7" w:rsidR="008D4E8A" w:rsidRPr="0065620B">
      <w:pPr>
        <w:numPr>
          <w:ilvl w:val="0"/>
          <w:numId w:val="1"/>
        </w:numPr>
        <w:jc w:val="both"/>
      </w:pPr>
      <w:r w:rsidRPr="0065620B">
        <w:t>FINA</w:t>
      </w:r>
      <w:r w:rsidR="008D4E8A" w:rsidRPr="0065620B">
        <w:t xml:space="preserve"> </w:t>
      </w:r>
      <w:r w:rsidR="00155F5B" w:rsidRPr="0065620B">
        <w:t xml:space="preserve">Rijeka </w:t>
      </w:r>
      <w:r w:rsidR="008D4E8A" w:rsidRPr="0065620B">
        <w:t xml:space="preserve">radi objave na web stranicama </w:t>
      </w:r>
    </w:p>
    <w:p w:rsidRDefault="00710896" w:rsidP="00332EC7" w:rsidR="008D0135" w:rsidRPr="0065620B">
      <w:pPr>
        <w:numPr>
          <w:ilvl w:val="0"/>
          <w:numId w:val="1"/>
        </w:numPr>
        <w:jc w:val="both"/>
      </w:pPr>
      <w:r>
        <w:t>obrtnom</w:t>
      </w:r>
      <w:r w:rsidR="008D4E8A" w:rsidRPr="0065620B">
        <w:t xml:space="preserve"> registru po </w:t>
      </w:r>
      <w:r w:rsidR="008D0135" w:rsidRPr="0065620B">
        <w:t xml:space="preserve"> pravomoćnosti</w:t>
      </w:r>
    </w:p>
    <w:p w:rsidRDefault="00812CC8" w:rsidP="00332EC7" w:rsidR="008D0135" w:rsidRPr="0065620B">
      <w:pPr>
        <w:numPr>
          <w:ilvl w:val="0"/>
          <w:numId w:val="2"/>
        </w:numPr>
        <w:jc w:val="both"/>
      </w:pPr>
      <w:r w:rsidRPr="0065620B">
        <w:t>R</w:t>
      </w:r>
      <w:r w:rsidR="007F78D9" w:rsidRPr="0065620B">
        <w:t xml:space="preserve">ješenje objaviti </w:t>
      </w:r>
      <w:r w:rsidR="008D4E8A" w:rsidRPr="0065620B">
        <w:t xml:space="preserve">na </w:t>
      </w:r>
      <w:r w:rsidR="007F78D9" w:rsidRPr="0065620B">
        <w:t xml:space="preserve">mrežnoj stranici e-oglasne ploče suda </w:t>
      </w:r>
      <w:r w:rsidR="008D4E8A" w:rsidRPr="0065620B">
        <w:t xml:space="preserve"> </w:t>
      </w:r>
    </w:p>
    <w:p w:rsidRDefault="008D0135" w:rsidP="008D0135" w:rsidR="008D0135" w:rsidRPr="0065620B">
      <w:pPr>
        <w:jc w:val="both"/>
      </w:pPr>
    </w:p>
    <w:p w:rsidRDefault="008D0135" w:rsidP="008D0135" w:rsidR="008D0135" w:rsidRPr="0065620B">
      <w:pPr>
        <w:jc w:val="both"/>
      </w:pPr>
      <w:r w:rsidRPr="0065620B">
        <w:t>U Rijeci,</w:t>
      </w:r>
      <w:r w:rsidR="0064224F" w:rsidRPr="0065620B">
        <w:t xml:space="preserve"> </w:t>
      </w:r>
      <w:r w:rsidR="00722C1C">
        <w:t>10</w:t>
      </w:r>
      <w:r w:rsidR="00155F5B" w:rsidRPr="0065620B">
        <w:t xml:space="preserve">. </w:t>
      </w:r>
      <w:r w:rsidR="00722C1C">
        <w:t>veljače</w:t>
      </w:r>
      <w:r w:rsidR="00155F5B" w:rsidRPr="0065620B">
        <w:t xml:space="preserve"> 2016</w:t>
      </w:r>
      <w:r w:rsidRPr="0065620B">
        <w:t>.</w:t>
      </w:r>
      <w:r w:rsidR="008D4E8A" w:rsidRPr="0065620B">
        <w:t xml:space="preserve">                                              </w:t>
      </w:r>
      <w:r w:rsidR="00812CC8" w:rsidRPr="0065620B">
        <w:t>S</w:t>
      </w:r>
      <w:r w:rsidR="008D4E8A" w:rsidRPr="0065620B">
        <w:t xml:space="preserve">udac </w:t>
      </w:r>
    </w:p>
    <w:p w:rsidRDefault="008D0135" w:rsidP="008D0135" w:rsidR="008D0135" w:rsidRPr="0065620B">
      <w:pPr>
        <w:jc w:val="both"/>
      </w:pPr>
    </w:p>
    <w:p w:rsidRDefault="002B35A0" w:rsidP="002B35A0" w:rsidR="002B35A0" w:rsidRPr="0065620B">
      <w:pPr>
        <w:jc w:val="both"/>
      </w:pPr>
    </w:p>
    <w:p w:rsidRDefault="008E419B" w:rsidP="002B35A0" w:rsidR="008E419B" w:rsidRPr="0065620B">
      <w:pPr>
        <w:jc w:val="both"/>
      </w:pPr>
    </w:p>
    <w:sectPr w:rsidR="008E419B" w:rsidRPr="0065620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2F7" w:rsidR="006742F7">
      <w:r>
        <w:separator/>
      </w:r>
    </w:p>
  </w:endnote>
  <w:endnote w:id="0" w:type="continuationSeparator">
    <w:p w:rsidRDefault="006742F7" w:rsidR="00674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56F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2F7" w:rsidR="006742F7">
      <w:r>
        <w:separator/>
      </w:r>
    </w:p>
  </w:footnote>
  <w:footnote w:id="0" w:type="continuationSeparator">
    <w:p w:rsidRDefault="006742F7" w:rsidR="006742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082694" w:rsidR="00C07B14">
    <w:pPr>
      <w:pStyle w:val="Zaglavlje"/>
      <w:jc w:val="right"/>
    </w:pPr>
    <w:r>
      <w:tab/>
      <w:t xml:space="preserve">                                                                                           </w:t>
    </w:r>
    <w:proofErr w:type="spellStart"/>
    <w:r>
      <w:t>Posl</w:t>
    </w:r>
    <w:proofErr w:type="spellEnd"/>
    <w:r>
      <w:t xml:space="preserve">. br. 7 </w:t>
    </w:r>
    <w:proofErr w:type="spellStart"/>
    <w:r>
      <w:t>Stpn</w:t>
    </w:r>
    <w:proofErr w:type="spellEnd"/>
    <w:r>
      <w:t>-</w:t>
    </w:r>
    <w:r w:rsidR="00C15442">
      <w:t>35</w:t>
    </w:r>
    <w:r w:rsidR="009F023E">
      <w:t>/1</w:t>
    </w:r>
    <w:r w:rsidR="00C15442">
      <w:t>5</w:t>
    </w:r>
    <w:r w:rsidR="009F023E">
      <w:t>-</w:t>
    </w:r>
    <w:r w:rsidR="0066319F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2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3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6"/>
  </w:num>
  <w:num w:numId="3">
    <w:abstractNumId w:val="1"/>
  </w:num>
  <w:num w:numId="4">
    <w:abstractNumId w:val="37"/>
  </w:num>
  <w:num w:numId="5">
    <w:abstractNumId w:val="13"/>
  </w:num>
  <w:num w:numId="6">
    <w:abstractNumId w:val="24"/>
  </w:num>
  <w:num w:numId="7">
    <w:abstractNumId w:val="39"/>
  </w:num>
  <w:num w:numId="8">
    <w:abstractNumId w:val="12"/>
  </w:num>
  <w:num w:numId="9">
    <w:abstractNumId w:val="32"/>
  </w:num>
  <w:num w:numId="10">
    <w:abstractNumId w:val="43"/>
  </w:num>
  <w:num w:numId="11">
    <w:abstractNumId w:val="0"/>
  </w:num>
  <w:num w:numId="12">
    <w:abstractNumId w:val="6"/>
  </w:num>
  <w:num w:numId="13">
    <w:abstractNumId w:val="47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1"/>
  </w:num>
  <w:num w:numId="25">
    <w:abstractNumId w:val="38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"/>
  </w:num>
  <w:num w:numId="31">
    <w:abstractNumId w:val="5"/>
  </w:num>
  <w:num w:numId="32">
    <w:abstractNumId w:val="26"/>
  </w:num>
  <w:num w:numId="33">
    <w:abstractNumId w:val="44"/>
  </w:num>
  <w:num w:numId="34">
    <w:abstractNumId w:val="34"/>
  </w:num>
  <w:num w:numId="35">
    <w:abstractNumId w:val="7"/>
  </w:num>
  <w:num w:numId="36">
    <w:abstractNumId w:val="30"/>
  </w:num>
  <w:num w:numId="37">
    <w:abstractNumId w:val="2"/>
  </w:num>
  <w:num w:numId="38">
    <w:abstractNumId w:val="31"/>
  </w:num>
  <w:num w:numId="39">
    <w:abstractNumId w:val="45"/>
  </w:num>
  <w:num w:numId="40">
    <w:abstractNumId w:val="10"/>
  </w:num>
  <w:num w:numId="41">
    <w:abstractNumId w:val="19"/>
  </w:num>
  <w:num w:numId="42">
    <w:abstractNumId w:val="33"/>
  </w:num>
  <w:num w:numId="43">
    <w:abstractNumId w:val="9"/>
  </w:num>
  <w:num w:numId="44">
    <w:abstractNumId w:val="42"/>
  </w:num>
  <w:num w:numId="45">
    <w:abstractNumId w:val="11"/>
  </w:num>
  <w:num w:numId="46">
    <w:abstractNumId w:val="14"/>
  </w:num>
  <w:num w:numId="47">
    <w:abstractNumId w:val="4"/>
  </w:num>
  <w:num w:numId="48">
    <w:abstractNumId w:val="35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79CA"/>
    <w:rsid w:val="00040B4F"/>
    <w:rsid w:val="00065B6B"/>
    <w:rsid w:val="0007079A"/>
    <w:rsid w:val="00071636"/>
    <w:rsid w:val="000717E4"/>
    <w:rsid w:val="00082694"/>
    <w:rsid w:val="00087F31"/>
    <w:rsid w:val="0009033A"/>
    <w:rsid w:val="000A1C7A"/>
    <w:rsid w:val="000B1811"/>
    <w:rsid w:val="000B1ECE"/>
    <w:rsid w:val="000C3301"/>
    <w:rsid w:val="000C528D"/>
    <w:rsid w:val="000C702D"/>
    <w:rsid w:val="000D73AF"/>
    <w:rsid w:val="000E4DC7"/>
    <w:rsid w:val="000E7D7B"/>
    <w:rsid w:val="00100462"/>
    <w:rsid w:val="0010747B"/>
    <w:rsid w:val="001141D0"/>
    <w:rsid w:val="00123388"/>
    <w:rsid w:val="00133292"/>
    <w:rsid w:val="001473A0"/>
    <w:rsid w:val="00155F5B"/>
    <w:rsid w:val="00166F24"/>
    <w:rsid w:val="00187463"/>
    <w:rsid w:val="001A174B"/>
    <w:rsid w:val="001D6EF2"/>
    <w:rsid w:val="001E11DD"/>
    <w:rsid w:val="001F789B"/>
    <w:rsid w:val="0021372B"/>
    <w:rsid w:val="0023128F"/>
    <w:rsid w:val="00266702"/>
    <w:rsid w:val="0027015E"/>
    <w:rsid w:val="002B35A0"/>
    <w:rsid w:val="002D2C34"/>
    <w:rsid w:val="002D7C4F"/>
    <w:rsid w:val="002E3B7A"/>
    <w:rsid w:val="003133B7"/>
    <w:rsid w:val="003254CE"/>
    <w:rsid w:val="00332EC7"/>
    <w:rsid w:val="00392D76"/>
    <w:rsid w:val="003957BD"/>
    <w:rsid w:val="00397A71"/>
    <w:rsid w:val="003A1CD0"/>
    <w:rsid w:val="003C0B1C"/>
    <w:rsid w:val="003C156A"/>
    <w:rsid w:val="003C3320"/>
    <w:rsid w:val="003C7696"/>
    <w:rsid w:val="003E3E4D"/>
    <w:rsid w:val="003F2BAF"/>
    <w:rsid w:val="003F3056"/>
    <w:rsid w:val="00485403"/>
    <w:rsid w:val="004C2C48"/>
    <w:rsid w:val="004E2088"/>
    <w:rsid w:val="004F094F"/>
    <w:rsid w:val="00507333"/>
    <w:rsid w:val="00517483"/>
    <w:rsid w:val="00531FFE"/>
    <w:rsid w:val="00537E4B"/>
    <w:rsid w:val="005402F4"/>
    <w:rsid w:val="0055304C"/>
    <w:rsid w:val="00561F50"/>
    <w:rsid w:val="00570263"/>
    <w:rsid w:val="00584926"/>
    <w:rsid w:val="005D0D77"/>
    <w:rsid w:val="005F4446"/>
    <w:rsid w:val="006309CC"/>
    <w:rsid w:val="0064224F"/>
    <w:rsid w:val="0065620B"/>
    <w:rsid w:val="00662210"/>
    <w:rsid w:val="0066319F"/>
    <w:rsid w:val="00666E8E"/>
    <w:rsid w:val="0067324F"/>
    <w:rsid w:val="006742F7"/>
    <w:rsid w:val="0067589A"/>
    <w:rsid w:val="006C3A89"/>
    <w:rsid w:val="006C5FC3"/>
    <w:rsid w:val="006F4914"/>
    <w:rsid w:val="00704E89"/>
    <w:rsid w:val="00710896"/>
    <w:rsid w:val="0071469E"/>
    <w:rsid w:val="00722C1C"/>
    <w:rsid w:val="00725F5F"/>
    <w:rsid w:val="00732856"/>
    <w:rsid w:val="00753578"/>
    <w:rsid w:val="007761ED"/>
    <w:rsid w:val="0079444E"/>
    <w:rsid w:val="007966DB"/>
    <w:rsid w:val="007A093D"/>
    <w:rsid w:val="007E42D9"/>
    <w:rsid w:val="007F78D9"/>
    <w:rsid w:val="0081054E"/>
    <w:rsid w:val="00812CC8"/>
    <w:rsid w:val="00812DCC"/>
    <w:rsid w:val="008138C3"/>
    <w:rsid w:val="00834D71"/>
    <w:rsid w:val="00836B87"/>
    <w:rsid w:val="008472CA"/>
    <w:rsid w:val="00866467"/>
    <w:rsid w:val="00871D89"/>
    <w:rsid w:val="00885503"/>
    <w:rsid w:val="00886C86"/>
    <w:rsid w:val="00887023"/>
    <w:rsid w:val="00887098"/>
    <w:rsid w:val="008945EB"/>
    <w:rsid w:val="008B6B9F"/>
    <w:rsid w:val="008C5CE7"/>
    <w:rsid w:val="008D0135"/>
    <w:rsid w:val="008D4E8A"/>
    <w:rsid w:val="008E0F8F"/>
    <w:rsid w:val="008E16D7"/>
    <w:rsid w:val="008E3EF7"/>
    <w:rsid w:val="008E419B"/>
    <w:rsid w:val="008F48EF"/>
    <w:rsid w:val="00900655"/>
    <w:rsid w:val="00903B57"/>
    <w:rsid w:val="0090503A"/>
    <w:rsid w:val="00911996"/>
    <w:rsid w:val="00911EE1"/>
    <w:rsid w:val="00917035"/>
    <w:rsid w:val="00930CF0"/>
    <w:rsid w:val="00931987"/>
    <w:rsid w:val="00933883"/>
    <w:rsid w:val="00935F9B"/>
    <w:rsid w:val="0094135F"/>
    <w:rsid w:val="00941A26"/>
    <w:rsid w:val="00953642"/>
    <w:rsid w:val="00960EF9"/>
    <w:rsid w:val="009C0B34"/>
    <w:rsid w:val="009C180D"/>
    <w:rsid w:val="009D5ADB"/>
    <w:rsid w:val="009F023E"/>
    <w:rsid w:val="009F3484"/>
    <w:rsid w:val="00A31319"/>
    <w:rsid w:val="00A42ED0"/>
    <w:rsid w:val="00A51EC3"/>
    <w:rsid w:val="00A556F4"/>
    <w:rsid w:val="00A5585A"/>
    <w:rsid w:val="00A7567D"/>
    <w:rsid w:val="00A756B4"/>
    <w:rsid w:val="00A876C9"/>
    <w:rsid w:val="00A934A3"/>
    <w:rsid w:val="00AB047F"/>
    <w:rsid w:val="00AC5EB1"/>
    <w:rsid w:val="00AF02C3"/>
    <w:rsid w:val="00AF0498"/>
    <w:rsid w:val="00AF0EA6"/>
    <w:rsid w:val="00B2760F"/>
    <w:rsid w:val="00B32ADD"/>
    <w:rsid w:val="00B32D26"/>
    <w:rsid w:val="00B40DB6"/>
    <w:rsid w:val="00B41623"/>
    <w:rsid w:val="00B43F04"/>
    <w:rsid w:val="00B74045"/>
    <w:rsid w:val="00B96B24"/>
    <w:rsid w:val="00BC23A8"/>
    <w:rsid w:val="00BC2635"/>
    <w:rsid w:val="00BC4294"/>
    <w:rsid w:val="00BD007D"/>
    <w:rsid w:val="00BD33B7"/>
    <w:rsid w:val="00BD4F79"/>
    <w:rsid w:val="00BE7B04"/>
    <w:rsid w:val="00C07B14"/>
    <w:rsid w:val="00C15442"/>
    <w:rsid w:val="00C179A2"/>
    <w:rsid w:val="00C3622B"/>
    <w:rsid w:val="00C445DA"/>
    <w:rsid w:val="00C526B6"/>
    <w:rsid w:val="00C5437E"/>
    <w:rsid w:val="00C74329"/>
    <w:rsid w:val="00C819F6"/>
    <w:rsid w:val="00C822C6"/>
    <w:rsid w:val="00C9133F"/>
    <w:rsid w:val="00CB50BA"/>
    <w:rsid w:val="00CC0A02"/>
    <w:rsid w:val="00CC1487"/>
    <w:rsid w:val="00CC22EB"/>
    <w:rsid w:val="00CE23A2"/>
    <w:rsid w:val="00CE6064"/>
    <w:rsid w:val="00CE709D"/>
    <w:rsid w:val="00CF43AD"/>
    <w:rsid w:val="00D01801"/>
    <w:rsid w:val="00D22FA8"/>
    <w:rsid w:val="00D37E18"/>
    <w:rsid w:val="00D50A9C"/>
    <w:rsid w:val="00D553AE"/>
    <w:rsid w:val="00D6167B"/>
    <w:rsid w:val="00D73D5D"/>
    <w:rsid w:val="00D833AD"/>
    <w:rsid w:val="00DA6FFB"/>
    <w:rsid w:val="00DB2CB8"/>
    <w:rsid w:val="00DB3DB3"/>
    <w:rsid w:val="00DC1677"/>
    <w:rsid w:val="00DD3265"/>
    <w:rsid w:val="00DF08A3"/>
    <w:rsid w:val="00E00FFF"/>
    <w:rsid w:val="00E15C9F"/>
    <w:rsid w:val="00E20C6C"/>
    <w:rsid w:val="00E53F3F"/>
    <w:rsid w:val="00E72B6F"/>
    <w:rsid w:val="00E922A7"/>
    <w:rsid w:val="00EB26C1"/>
    <w:rsid w:val="00EC44F1"/>
    <w:rsid w:val="00ED15C4"/>
    <w:rsid w:val="00EF1396"/>
    <w:rsid w:val="00F015A9"/>
    <w:rsid w:val="00F02146"/>
    <w:rsid w:val="00F41A01"/>
    <w:rsid w:val="00F4773D"/>
    <w:rsid w:val="00F5676C"/>
    <w:rsid w:val="00F72526"/>
    <w:rsid w:val="00F72F5D"/>
    <w:rsid w:val="00F76567"/>
    <w:rsid w:val="00F77203"/>
    <w:rsid w:val="00F97E09"/>
    <w:rsid w:val="00FA5509"/>
    <w:rsid w:val="00FC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556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56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6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6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6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556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56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6F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6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6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353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Stpn-35/2015</izvorni_sadrzaj>
    <derivirana_varijabla naziv="DomainObject.Predmet.OznakaBroj_1">Stpn-35/2015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MILORAD LACMANOVIĆ  Mali Lošinj</izvorni_sadrzaj>
    <derivirana_varijabla naziv="DomainObject.Predmet.StrankaFormated_1">  MILORAD LACMANOVIĆ  Mali Lošinj</derivirana_varijabla>
  </DomainObject.Predmet.StrankaFormated>
  <DomainObject.Predmet.StrankaFormatedOIB>
    <izvorni_sadrzaj>  MILORAD LACMANOVIĆ  Mali Lošinj, OIB 12837470928</izvorni_sadrzaj>
    <derivirana_varijabla naziv="DomainObject.Predmet.StrankaFormatedOIB_1">  MILORAD LACMANOVIĆ  Mali Lošinj, OIB 12837470928</derivirana_varijabla>
  </DomainObject.Predmet.StrankaFormatedOIB>
  <DomainObject.Predmet.StrankaFormatedWithAdress>
    <izvorni_sadrzaj> MILORAD LACMANOVIĆ  Mali Lošinj, Stjepana Radića 16, 51550 Mali Lošinj</izvorni_sadrzaj>
    <derivirana_varijabla naziv="DomainObject.Predmet.StrankaFormatedWithAdress_1"> MILORAD LACMANOVIĆ  Mali Lošinj, Stjepana Radića 16, 51550 Mali Lošinj</derivirana_varijabla>
  </DomainObject.Predmet.StrankaFormatedWithAdress>
  <DomainObject.Predmet.StrankaFormatedWithAdressOIB>
    <izvorni_sadrzaj> MILORAD LACMANOVIĆ  Mali Lošinj, OIB 12837470928, Stjepana Radića 16, 51550 Mali Lošinj</izvorni_sadrzaj>
    <derivirana_varijabla naziv="DomainObject.Predmet.StrankaFormatedWithAdressOIB_1"> MILORAD LACMANOVIĆ  Mali Lošinj, OIB 12837470928, Stjepana Radića 16, 51550 Mali Lošinj</derivirana_varijabla>
  </DomainObject.Predmet.StrankaFormatedWithAdressOIB>
  <DomainObject.Predmet.StrankaWithAdress>
    <izvorni_sadrzaj>MILORAD LACMANOVIĆ  Mali Lošinj Stjepana Radića 16,51550 Mali Lošinj</izvorni_sadrzaj>
    <derivirana_varijabla naziv="DomainObject.Predmet.StrankaWithAdress_1">MILORAD LACMANOVIĆ  Mali Lošinj Stjepana Radića 16,51550 Mali Lošinj</derivirana_varijabla>
  </DomainObject.Predmet.StrankaWithAdress>
  <DomainObject.Predmet.StrankaWithAdressOIB>
    <izvorni_sadrzaj>MILORAD LACMANOVIĆ  Mali Lošinj, OIB 12837470928, Stjepana Radića 16,51550 Mali Lošinj</izvorni_sadrzaj>
    <derivirana_varijabla naziv="DomainObject.Predmet.StrankaWithAdressOIB_1">MILORAD LACMANOVIĆ  Mali Lošinj, OIB 12837470928, Stjepana Radića 16,51550 Mali Lošinj</derivirana_varijabla>
  </DomainObject.Predmet.StrankaWithAdressOIB>
  <DomainObject.Predmet.StrankaNazivFormated>
    <izvorni_sadrzaj>MILORAD LACMANOVIĆ  Mali Lošinj</izvorni_sadrzaj>
    <derivirana_varijabla naziv="DomainObject.Predmet.StrankaNazivFormated_1">MILORAD LACMANOVIĆ  Mali Lošinj</derivirana_varijabla>
  </DomainObject.Predmet.StrankaNazivFormated>
  <DomainObject.Predmet.StrankaNazivFormatedOIB>
    <izvorni_sadrzaj>MILORAD LACMANOVIĆ  Mali Lošinj, OIB 12837470928</izvorni_sadrzaj>
    <derivirana_varijabla naziv="DomainObject.Predmet.StrankaNazivFormatedOIB_1">MILORAD LACMANOVIĆ  Mali Lošinj, OIB 12837470928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MILORAD LACMANOVIĆ  Mali Lošinj</item>
    </izvorni_sadrzaj>
    <derivirana_varijabla naziv="DomainObject.Predmet.StrankaListFormated_1">
      <item>MILORAD LACMANOVIĆ  Mali Lošinj</item>
    </derivirana_varijabla>
  </DomainObject.Predmet.StrankaListFormated>
  <DomainObject.Predmet.StrankaListFormatedOIB>
    <izvorni_sadrzaj>
      <item>MILORAD LACMANOVIĆ  Mali Lošinj, OIB 12837470928</item>
    </izvorni_sadrzaj>
    <derivirana_varijabla naziv="DomainObject.Predmet.StrankaListFormatedOIB_1">
      <item>MILORAD LACMANOVIĆ  Mali Lošinj, OIB 12837470928</item>
    </derivirana_varijabla>
  </DomainObject.Predmet.StrankaListFormatedOIB>
  <DomainObject.Predmet.StrankaListFormatedWithAdress>
    <izvorni_sadrzaj>
      <item>MILORAD LACMANOVIĆ  Mali Lošinj, Stjepana Radića 16, 51550 Mali Lošinj</item>
    </izvorni_sadrzaj>
    <derivirana_varijabla naziv="DomainObject.Predmet.StrankaListFormatedWithAdress_1">
      <item>MILORAD LACMANOVIĆ  Mali Lošinj, Stjepana Radića 16, 51550 Mali Lošinj</item>
    </derivirana_varijabla>
  </DomainObject.Predmet.StrankaListFormatedWithAdress>
  <DomainObject.Predmet.StrankaListFormatedWithAdressOIB>
    <izvorni_sadrzaj>
      <item>MILORAD LACMANOVIĆ  Mali Lošinj, OIB 12837470928, Stjepana Radića 16, 51550 Mali Lošinj</item>
    </izvorni_sadrzaj>
    <derivirana_varijabla naziv="DomainObject.Predmet.StrankaListFormatedWithAdressOIB_1">
      <item>MILORAD LACMANOVIĆ  Mali Lošinj, OIB 12837470928, Stjepana Radića 16, 51550 Mali Lošinj</item>
    </derivirana_varijabla>
  </DomainObject.Predmet.StrankaListFormatedWithAdressOIB>
  <DomainObject.Predmet.StrankaListNazivFormated>
    <izvorni_sadrzaj>
      <item>MILORAD LACMANOVIĆ  Mali Lošinj</item>
    </izvorni_sadrzaj>
    <derivirana_varijabla naziv="DomainObject.Predmet.StrankaListNazivFormated_1">
      <item>MILORAD LACMANOVIĆ  Mali Lošinj</item>
    </derivirana_varijabla>
  </DomainObject.Predmet.StrankaListNazivFormated>
  <DomainObject.Predmet.StrankaListNazivFormatedOIB>
    <izvorni_sadrzaj>
      <item>MILORAD LACMANOVIĆ  Mali Lošinj, OIB 12837470928</item>
    </izvorni_sadrzaj>
    <derivirana_varijabla naziv="DomainObject.Predmet.StrankaListNazivFormatedOIB_1">
      <item>MILORAD LACMANOVIĆ  Mali Lošinj, OIB 12837470928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MILORAD LACMANOVIĆ  Mali Lošinj</izvorni_sadrzaj>
    <derivirana_varijabla naziv="DomainObject.Predmet.StrankaIDrugi_1">MILORAD LACMANOVIĆ  Mali Lošinj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MILORAD LACMANOVIĆ  Mali Lošinj, OIB 12837470928, Stjepana Radića 16, 51550 Mali Lošinj</izvorni_sadrzaj>
    <derivirana_varijabla naziv="DomainObject.Predmet.StrankaIDrugiAdressOIB_1">MILORAD LACMANOVIĆ  Mali Lošinj, OIB 12837470928, Stjepana Radića 16, 51550 Mali Lošinj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MILORAD LACMANOVIĆ  Mali Lošinj</item>
    </izvorni_sadrzaj>
    <derivirana_varijabla naziv="DomainObject.Predmet.SudioniciListNaziv_1">
      <item>MILORAD LACMANOVIĆ  Mali Lošinj</item>
    </derivirana_varijabla>
  </DomainObject.Predmet.SudioniciListNaziv>
  <DomainObject.Predmet.SudioniciListAdressOIB>
    <izvorni_sadrzaj>
      <item>MILORAD LACMANOVIĆ  Mali Lošinj, OIB 12837470928, Stjepana Radića 16,51550 Mali Lošinj</item>
    </izvorni_sadrzaj>
    <derivirana_varijabla naziv="DomainObject.Predmet.SudioniciListAdressOIB_1">
      <item>MILORAD LACMANOVIĆ  Mali Lošinj, OIB 12837470928, Stjepana Radića 16,51550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12837470928</item>
    </izvorni_sadrzaj>
    <derivirana_varijabla naziv="DomainObject.Predmet.SudioniciListNazivOIB_1">
      <item>, OIB 12837470928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47C97B-505D-4E6D-AB70-83CBD91FC2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1671</properties:Words>
  <properties:Characters>9294</properties:Characters>
  <properties:Lines>272</properties:Lines>
  <properties:Paragraphs>99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10963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2016-02-11T07:03:00Z</dcterms:created>
  <dc:creator>ksarlija</dc:creator>
  <cp:lastModifiedBy>Sonja Krapić</cp:lastModifiedBy>
  <cp:lastPrinted>2016-02-11T07:03:00Z</cp:lastPrinted>
  <dcterms:modified xmlns:xsi="http://www.w3.org/2001/XMLSchema-instance" xsi:type="dcterms:W3CDTF">2016-02-11T07:18:00Z</dcterms:modified>
  <cp:revision>5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