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0a6b" w14:paraId="8fd0a6b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4F67CE">
        <w:t xml:space="preserve"> financija</w:t>
      </w:r>
      <w:r w:rsidR="00A56ED6">
        <w:t>, Porezna uprava, područni ured Osijek</w:t>
      </w:r>
      <w:r w:rsidR="004F67CE">
        <w:t xml:space="preserve"> </w:t>
      </w:r>
      <w:r w:rsidR="0087289D">
        <w:t xml:space="preserve">OIB: </w:t>
      </w:r>
      <w:r w:rsidR="00A56ED6">
        <w:t>18683136487</w:t>
      </w:r>
      <w:r w:rsidR="00967C62">
        <w:t xml:space="preserve">, </w:t>
      </w:r>
      <w:r w:rsidR="0087289D">
        <w:t>zastupana po Županijskom državnom odvjetništvu u Osijeku</w:t>
      </w:r>
      <w:r w:rsidR="0023004B">
        <w:t xml:space="preserve"> </w:t>
      </w:r>
      <w:r w:rsidR="009745DD">
        <w:t xml:space="preserve">za otvaranje stečajnog postupka nad dužnikom </w:t>
      </w:r>
      <w:r w:rsidR="004E6C7A" w:rsidRPr="004E6C7A">
        <w:t xml:space="preserve">SERVIS </w:t>
      </w:r>
      <w:proofErr w:type="spellStart"/>
      <w:r w:rsidR="004E6C7A" w:rsidRPr="004E6C7A">
        <w:t>M.T</w:t>
      </w:r>
      <w:proofErr w:type="spellEnd"/>
      <w:r w:rsidR="004E6C7A" w:rsidRPr="004E6C7A">
        <w:t>. d.o.o.</w:t>
      </w:r>
      <w:r w:rsidR="009745DD">
        <w:t xml:space="preserve">, </w:t>
      </w:r>
      <w:r w:rsidR="00F05109" w:rsidRPr="00F05109">
        <w:t>Osijek</w:t>
      </w:r>
      <w:r w:rsidR="009745DD">
        <w:t xml:space="preserve">, </w:t>
      </w:r>
      <w:r w:rsidR="004E6C7A" w:rsidRPr="004E6C7A">
        <w:t>Sljemenska 2b</w:t>
      </w:r>
      <w:r w:rsidR="009745DD">
        <w:t xml:space="preserve">, MBS: </w:t>
      </w:r>
      <w:r w:rsidR="004E6C7A" w:rsidRPr="004E6C7A">
        <w:t>030114984</w:t>
      </w:r>
      <w:r w:rsidR="009745DD">
        <w:t xml:space="preserve">, OIB: </w:t>
      </w:r>
      <w:r w:rsidR="004E6C7A" w:rsidRPr="004E6C7A">
        <w:t>40621782507</w:t>
      </w:r>
      <w:r w:rsidRPr="00B37760">
        <w:rPr>
          <w:color w:val="000000"/>
        </w:rPr>
        <w:t xml:space="preserve">, dana </w:t>
      </w:r>
      <w:r w:rsidR="004E6C7A">
        <w:rPr>
          <w:color w:val="000000"/>
        </w:rPr>
        <w:t>31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3D2A83" w:rsidRPr="004E6C7A">
        <w:t xml:space="preserve">SERVIS </w:t>
      </w:r>
      <w:proofErr w:type="spellStart"/>
      <w:r w:rsidR="003D2A83" w:rsidRPr="004E6C7A">
        <w:t>M.T</w:t>
      </w:r>
      <w:proofErr w:type="spellEnd"/>
      <w:r w:rsidR="003D2A83" w:rsidRPr="004E6C7A">
        <w:t>. d.o.o.</w:t>
      </w:r>
      <w:r w:rsidR="003D2A83">
        <w:t xml:space="preserve">, </w:t>
      </w:r>
      <w:r w:rsidR="003D2A83" w:rsidRPr="00F05109">
        <w:t>Osijek</w:t>
      </w:r>
      <w:r w:rsidR="003D2A83">
        <w:t xml:space="preserve">, </w:t>
      </w:r>
      <w:r w:rsidR="003D2A83" w:rsidRPr="004E6C7A">
        <w:t>Sljemenska 2b</w:t>
      </w:r>
      <w:r w:rsidR="003D2A83">
        <w:t xml:space="preserve">, MBS: </w:t>
      </w:r>
      <w:r w:rsidR="003D2A83" w:rsidRPr="004E6C7A">
        <w:t>030114984</w:t>
      </w:r>
      <w:r w:rsidR="003D2A83">
        <w:t xml:space="preserve">, OIB: </w:t>
      </w:r>
      <w:r w:rsidR="003D2A83" w:rsidRPr="004E6C7A">
        <w:t>40621782507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53359" w:rsidP="00253359" w:rsidR="00253359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Filip Babić </w:t>
      </w:r>
      <w:r w:rsidR="00152D0A">
        <w:rPr>
          <w:bCs/>
        </w:rPr>
        <w:t>OIB 57093086582</w:t>
      </w:r>
      <w:r w:rsidR="00152D0A">
        <w:t xml:space="preserve"> </w:t>
      </w:r>
      <w:r>
        <w:t>sa sjedištem, poslovnom adresom i adresom prebivališta u Osijeku, Trg bana Josipa Jelačića 18,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677252">
        <w:t xml:space="preserve">SERVIS </w:t>
      </w:r>
      <w:proofErr w:type="spellStart"/>
      <w:r w:rsidR="00677252">
        <w:t>M.T</w:t>
      </w:r>
      <w:proofErr w:type="spellEnd"/>
      <w:r w:rsidR="00677252">
        <w:t>. d.o.o., Osijek, Sljemenska 2b, MBS: 030114984, OIB: 40621782507</w:t>
      </w:r>
      <w:r w:rsidR="005D0309">
        <w:t>,</w:t>
      </w:r>
      <w:r w:rsidR="005A3D9C">
        <w:t xml:space="preserve"> za dan</w:t>
      </w:r>
    </w:p>
    <w:p w:rsidRDefault="006A1716" w:rsidP="0085221D" w:rsidR="006A1716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677252" w:rsidP="00677252" w:rsidR="0085221D" w:rsidRPr="00677252">
      <w:pPr>
        <w:ind w:left="360"/>
        <w:jc w:val="center"/>
        <w:rPr>
          <w:b/>
        </w:rPr>
      </w:pPr>
      <w:r>
        <w:rPr>
          <w:b/>
          <w:color w:val="000000"/>
        </w:rPr>
        <w:lastRenderedPageBreak/>
        <w:t>22</w:t>
      </w:r>
      <w:r w:rsidR="00EA57D1">
        <w:rPr>
          <w:b/>
          <w:color w:val="000000"/>
        </w:rPr>
        <w:t xml:space="preserve">. </w:t>
      </w:r>
      <w:r w:rsidR="0043157D" w:rsidRPr="00677252">
        <w:rPr>
          <w:b/>
          <w:color w:val="000000"/>
        </w:rPr>
        <w:t>ožujka</w:t>
      </w:r>
      <w:r w:rsidR="00ED6F97" w:rsidRPr="00677252">
        <w:rPr>
          <w:b/>
          <w:color w:val="000000"/>
        </w:rPr>
        <w:t xml:space="preserve"> 201</w:t>
      </w:r>
      <w:r w:rsidR="00DB48D4" w:rsidRPr="00677252">
        <w:rPr>
          <w:b/>
          <w:color w:val="000000"/>
        </w:rPr>
        <w:t>8</w:t>
      </w:r>
      <w:r w:rsidR="00ED6F97" w:rsidRPr="00677252">
        <w:rPr>
          <w:b/>
          <w:color w:val="000000"/>
        </w:rPr>
        <w:t xml:space="preserve">. u </w:t>
      </w:r>
      <w:r>
        <w:rPr>
          <w:b/>
          <w:color w:val="000000"/>
        </w:rPr>
        <w:t>9</w:t>
      </w:r>
      <w:r w:rsidR="00F50851" w:rsidRPr="00677252">
        <w:rPr>
          <w:b/>
          <w:color w:val="000000"/>
        </w:rPr>
        <w:t>,20</w:t>
      </w:r>
      <w:r w:rsidR="0085221D" w:rsidRPr="00677252">
        <w:rPr>
          <w:b/>
          <w:color w:val="000000"/>
        </w:rPr>
        <w:t xml:space="preserve"> sati</w:t>
      </w:r>
    </w:p>
    <w:p w:rsidRDefault="00C0151D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u prostorijama Trgovačkog suda u Osijeku,</w:t>
      </w:r>
    </w:p>
    <w:p w:rsidRDefault="00C0151D" w:rsidP="00014B0E" w:rsidR="0085221D" w:rsidRPr="00EC24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13787F" w:rsidP="003D6771" w:rsidR="0013787F" w:rsidRPr="00B37760"/>
    <w:p w:rsidRDefault="000377BE" w:rsidP="0085221D" w:rsidR="000377B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EA57D1">
        <w:t>16. kolovoza 2017.</w:t>
      </w:r>
      <w:r>
        <w:t xml:space="preserve">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EA57D1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C72478">
        <w:t>7</w:t>
      </w:r>
      <w:r>
        <w:t>-</w:t>
      </w:r>
      <w:r w:rsidR="00C72478">
        <w:t>4172</w:t>
      </w:r>
      <w:r>
        <w:t xml:space="preserve"> od </w:t>
      </w:r>
      <w:r w:rsidR="00617569">
        <w:t>14. kolovoza 2017.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8625F3">
        <w:t xml:space="preserve">SERVIS </w:t>
      </w:r>
      <w:proofErr w:type="spellStart"/>
      <w:r w:rsidR="008625F3">
        <w:t>M.T</w:t>
      </w:r>
      <w:proofErr w:type="spellEnd"/>
      <w:r w:rsidR="008625F3">
        <w:t>. d.o.o., Osijek, Sljemenska 2b, MBS: 030114984, OIB: 40621782507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8625F3">
        <w:t>11</w:t>
      </w:r>
      <w:r w:rsidR="008625F3" w:rsidRPr="008625F3">
        <w:t xml:space="preserve">. kolovoza 2017. </w:t>
      </w:r>
      <w:r>
        <w:t xml:space="preserve">godine dužnik u Očevidniku redoslijeda osnova za plaćanje ima evidentirane neizvršene osnove za plaćanje u neprekinutom razdoblju od </w:t>
      </w:r>
      <w:r w:rsidR="007B195F">
        <w:t>120</w:t>
      </w:r>
      <w:r>
        <w:t xml:space="preserve"> dana, u ukupnom iznosu od </w:t>
      </w:r>
      <w:r w:rsidR="007B195F">
        <w:t>67.680,88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D978B4">
        <w:t>11</w:t>
      </w:r>
      <w:r w:rsidR="00637C12">
        <w:t>. kolovoza 2017.</w:t>
      </w:r>
      <w:r w:rsidR="007541DD">
        <w:t xml:space="preserve"> </w:t>
      </w:r>
      <w:r>
        <w:t xml:space="preserve">godine te u svom podnesku od </w:t>
      </w:r>
      <w:r w:rsidR="00637C12">
        <w:t xml:space="preserve">14. kolovoza 2017. </w:t>
      </w:r>
      <w:r>
        <w:t xml:space="preserve">godine navodi da dužnik na dan </w:t>
      </w:r>
      <w:r w:rsidR="00637C12">
        <w:t>11. kolovoza 2017.</w:t>
      </w:r>
      <w:r>
        <w:t xml:space="preserve"> godine u Jedinstvenom registru računa ima otvo</w:t>
      </w:r>
      <w:r w:rsidR="006503D3">
        <w:t xml:space="preserve">rene sljedeće račune i oročena </w:t>
      </w:r>
      <w:r>
        <w:t xml:space="preserve">novčana sredstva </w:t>
      </w:r>
      <w:r w:rsidR="00637C12">
        <w:t xml:space="preserve">HR3223600001102212734 Zagrebačka banka, HR4624020061100706312 </w:t>
      </w:r>
      <w:r w:rsidR="00637C12" w:rsidRPr="00D81B51">
        <w:rPr>
          <w:color w:val="000000"/>
        </w:rPr>
        <w:t xml:space="preserve">Erste &amp; </w:t>
      </w:r>
      <w:proofErr w:type="spellStart"/>
      <w:r w:rsidR="00637C12" w:rsidRPr="00D81B51">
        <w:rPr>
          <w:color w:val="000000"/>
        </w:rPr>
        <w:t>Steierm</w:t>
      </w:r>
      <w:r w:rsidR="00637C12">
        <w:rPr>
          <w:color w:val="000000"/>
        </w:rPr>
        <w:t>ä</w:t>
      </w:r>
      <w:r w:rsidR="00637C12" w:rsidRPr="00D81B51">
        <w:rPr>
          <w:color w:val="000000"/>
        </w:rPr>
        <w:t>rkische</w:t>
      </w:r>
      <w:proofErr w:type="spellEnd"/>
      <w:r w:rsidR="00637C12" w:rsidRPr="00D81B51">
        <w:rPr>
          <w:color w:val="000000"/>
        </w:rPr>
        <w:t xml:space="preserve"> </w:t>
      </w:r>
      <w:proofErr w:type="spellStart"/>
      <w:r w:rsidR="00637C12" w:rsidRPr="00D81B51">
        <w:rPr>
          <w:color w:val="000000"/>
        </w:rPr>
        <w:t>bank</w:t>
      </w:r>
      <w:proofErr w:type="spellEnd"/>
      <w:r w:rsidR="00637C12" w:rsidRPr="00D81B51">
        <w:rPr>
          <w:color w:val="000000"/>
        </w:rPr>
        <w:t xml:space="preserve"> d.d.</w:t>
      </w:r>
      <w:r>
        <w:t>, te da na temelju čl. 112. st. 5. SZ-a dužnik na ime predujma za namirenje troškova stečajnog postupka</w:t>
      </w:r>
      <w:r w:rsidR="00F23C5F">
        <w:t xml:space="preserve"> na dan 11. kolovoza 2017.</w:t>
      </w:r>
      <w:r>
        <w:t xml:space="preserve"> </w:t>
      </w:r>
      <w:r w:rsidR="00637C12">
        <w:t>ima</w:t>
      </w:r>
      <w:r>
        <w:t xml:space="preserve"> zaplijenjena novčana sredstva</w:t>
      </w:r>
      <w:r w:rsidR="000539A7">
        <w:t xml:space="preserve"> u iznosu od 1.549,12 kn.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AD3890">
        <w:t xml:space="preserve">dana </w:t>
      </w:r>
      <w:r w:rsidR="007936F6">
        <w:t xml:space="preserve">23. kolovoza 2017. </w:t>
      </w:r>
      <w:r w:rsidRPr="00AD3890">
        <w:t xml:space="preserve"> godine objavio</w:t>
      </w:r>
      <w:r>
        <w:t xml:space="preserve"> oglas na mrežnoj stranici e-Oglasna ploča sudova pod poslovnim brojem </w:t>
      </w:r>
      <w:r w:rsidR="007936F6">
        <w:t xml:space="preserve">14 </w:t>
      </w:r>
      <w:r>
        <w:t>St-</w:t>
      </w:r>
      <w:r w:rsidR="007936F6">
        <w:t>1372</w:t>
      </w:r>
      <w:r>
        <w:t>/</w:t>
      </w:r>
      <w:r w:rsidR="007936F6">
        <w:t>2017-3</w:t>
      </w:r>
      <w:r>
        <w:t xml:space="preserve"> od </w:t>
      </w:r>
      <w:r w:rsidR="007936F6">
        <w:t xml:space="preserve">22. kolovoza 2017. </w:t>
      </w:r>
      <w:r>
        <w:t xml:space="preserve"> 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7936F6">
        <w:t>8. rujna 2017.</w:t>
      </w:r>
      <w:r>
        <w:t xml:space="preserve"> godine, vjerovnik </w:t>
      </w:r>
      <w:r w:rsidR="007936F6">
        <w:t>REPUBLIKA HRVATSKA Ministarstvo financija, Porezna uprava, područni ured Osijek OIB: 18683136487, zastupana po Županijskom državnom odvjetništvu u Osijeku</w:t>
      </w:r>
      <w:r>
        <w:t xml:space="preserve">, podnijela je prijedlog za otvaranjem stečajnog postupka nad dužnikom </w:t>
      </w:r>
      <w:r w:rsidR="007936F6">
        <w:t xml:space="preserve">SERVIS </w:t>
      </w:r>
      <w:proofErr w:type="spellStart"/>
      <w:r w:rsidR="007936F6">
        <w:t>M.T</w:t>
      </w:r>
      <w:proofErr w:type="spellEnd"/>
      <w:r w:rsidR="007936F6">
        <w:t>. d.o.o., Osijek, Sljemenska 2b, MBS: 030114984, OIB: 40621782507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DE07D2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DE07D2">
        <w:t xml:space="preserve">SZ-a </w:t>
      </w:r>
      <w:r>
        <w:t xml:space="preserve">sukladno članku 433. SZ-a obustavljen je skraćeni stečajni postupak nad dužnikom, te je </w:t>
      </w:r>
      <w:r>
        <w:lastRenderedPageBreak/>
        <w:t>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 xml:space="preserve">Sud je utvrdio da je predlagatelj ovlašten za podnošenje predmetnoga prijedloga temeljem odredbe čl. 109. st. 1. </w:t>
      </w:r>
      <w:r w:rsidR="00AA390D"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7936F6">
        <w:t>31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D372F" w:rsidP="002D372F" w:rsidR="002D372F" w:rsidRPr="002D372F">
      <w:pPr>
        <w:jc w:val="both"/>
        <w:rPr>
          <w:color w:val="000000"/>
        </w:rPr>
      </w:pPr>
      <w:r w:rsidRPr="002D372F">
        <w:rPr>
          <w:color w:val="000000"/>
        </w:rPr>
        <w:t xml:space="preserve">-privremenom </w:t>
      </w:r>
      <w:proofErr w:type="spellStart"/>
      <w:r w:rsidRPr="002D372F">
        <w:rPr>
          <w:color w:val="000000"/>
        </w:rPr>
        <w:t>steč</w:t>
      </w:r>
      <w:proofErr w:type="spellEnd"/>
      <w:r w:rsidRPr="002D372F">
        <w:rPr>
          <w:color w:val="000000"/>
        </w:rPr>
        <w:t xml:space="preserve">. upravitelju </w:t>
      </w:r>
      <w:r>
        <w:t xml:space="preserve">Filipu Babić, Osijek, Trg bana Josipa Jelačića 18 </w:t>
      </w:r>
      <w:r w:rsidRPr="002D372F">
        <w:rPr>
          <w:color w:val="000000"/>
        </w:rPr>
        <w:t>uz presliku lista 9-33</w:t>
      </w:r>
    </w:p>
    <w:p w:rsidRDefault="002D372F" w:rsidP="002D372F" w:rsidR="002D372F" w:rsidRPr="002D372F">
      <w:pPr>
        <w:jc w:val="both"/>
        <w:rPr>
          <w:color w:val="000000"/>
        </w:rPr>
      </w:pPr>
      <w:r w:rsidRPr="002D372F">
        <w:rPr>
          <w:color w:val="000000"/>
        </w:rPr>
        <w:t>-dužniku</w:t>
      </w:r>
      <w:r>
        <w:rPr>
          <w:color w:val="000000"/>
        </w:rPr>
        <w:t xml:space="preserve"> </w:t>
      </w:r>
      <w:r>
        <w:t xml:space="preserve">SERVIS </w:t>
      </w:r>
      <w:proofErr w:type="spellStart"/>
      <w:r>
        <w:t>M.T</w:t>
      </w:r>
      <w:proofErr w:type="spellEnd"/>
      <w:r>
        <w:t>. d.o.o., Osijek, Sljemenska 2b</w:t>
      </w:r>
    </w:p>
    <w:p w:rsidRDefault="002D372F" w:rsidP="002D372F" w:rsidR="002D372F" w:rsidRPr="002D372F">
      <w:pPr>
        <w:jc w:val="both"/>
        <w:rPr>
          <w:color w:val="000000"/>
        </w:rPr>
      </w:pPr>
      <w:r w:rsidRPr="002D372F">
        <w:rPr>
          <w:color w:val="000000"/>
        </w:rPr>
        <w:t>-</w:t>
      </w:r>
      <w:proofErr w:type="spellStart"/>
      <w:r w:rsidRPr="002D372F">
        <w:rPr>
          <w:color w:val="000000"/>
        </w:rPr>
        <w:t>zz</w:t>
      </w:r>
      <w:proofErr w:type="spellEnd"/>
      <w:r w:rsidRPr="002D372F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2D372F">
        <w:rPr>
          <w:color w:val="000000"/>
        </w:rPr>
        <w:t xml:space="preserve">Mirta Anđelić, Osijek, </w:t>
      </w:r>
      <w:proofErr w:type="spellStart"/>
      <w:r w:rsidRPr="002D372F">
        <w:rPr>
          <w:color w:val="000000"/>
        </w:rPr>
        <w:t>Sjenjak</w:t>
      </w:r>
      <w:proofErr w:type="spellEnd"/>
      <w:r w:rsidRPr="002D372F">
        <w:rPr>
          <w:color w:val="000000"/>
        </w:rPr>
        <w:t xml:space="preserve"> 119</w:t>
      </w:r>
    </w:p>
    <w:p w:rsidRDefault="002D372F" w:rsidP="002D372F" w:rsidR="002D372F" w:rsidRPr="002D372F">
      <w:pPr>
        <w:jc w:val="both"/>
        <w:rPr>
          <w:color w:val="000000"/>
        </w:rPr>
      </w:pPr>
      <w:r w:rsidRPr="002D372F">
        <w:rPr>
          <w:color w:val="000000"/>
        </w:rPr>
        <w:t>-ŽDO GUO Osijek</w:t>
      </w:r>
    </w:p>
    <w:p w:rsidRDefault="002D372F" w:rsidP="002D372F" w:rsidR="002D372F" w:rsidRPr="002D372F">
      <w:pPr>
        <w:jc w:val="both"/>
        <w:rPr>
          <w:color w:val="000000"/>
        </w:rPr>
      </w:pPr>
      <w:r w:rsidRPr="002D372F">
        <w:rPr>
          <w:color w:val="000000"/>
        </w:rPr>
        <w:t xml:space="preserve">-FINA </w:t>
      </w:r>
    </w:p>
    <w:p w:rsidRDefault="002D372F" w:rsidP="002D372F" w:rsidR="002D372F" w:rsidRPr="002D372F">
      <w:pPr>
        <w:jc w:val="both"/>
        <w:rPr>
          <w:color w:val="000000"/>
        </w:rPr>
      </w:pPr>
      <w:r w:rsidRPr="002D372F">
        <w:rPr>
          <w:color w:val="000000"/>
        </w:rPr>
        <w:t>-Ministarstvu pravosuđa RH, Zagreb, Ulica Grada Vukovara 49, elektroničkom poštom</w:t>
      </w:r>
    </w:p>
    <w:p w:rsidRDefault="002D372F" w:rsidP="002D372F" w:rsidR="002D372F" w:rsidRPr="002D372F">
      <w:pPr>
        <w:jc w:val="both"/>
        <w:rPr>
          <w:color w:val="000000"/>
        </w:rPr>
      </w:pPr>
      <w:r w:rsidRPr="002D372F">
        <w:rPr>
          <w:color w:val="000000"/>
        </w:rPr>
        <w:t>-</w:t>
      </w:r>
      <w:proofErr w:type="spellStart"/>
      <w:r w:rsidRPr="002D372F">
        <w:rPr>
          <w:color w:val="000000"/>
        </w:rPr>
        <w:t>eOgl</w:t>
      </w:r>
      <w:proofErr w:type="spellEnd"/>
      <w:r w:rsidRPr="002D372F">
        <w:rPr>
          <w:color w:val="000000"/>
        </w:rPr>
        <w:t>. ploča uz prijedlog</w:t>
      </w:r>
    </w:p>
    <w:p w:rsidRDefault="002D372F" w:rsidP="002D372F" w:rsidR="00750685" w:rsidRPr="00B37760">
      <w:pPr>
        <w:jc w:val="both"/>
      </w:pPr>
      <w:r w:rsidRPr="002D372F">
        <w:rPr>
          <w:color w:val="000000"/>
        </w:rPr>
        <w:t>- R 22.3.2018 u 9,20h</w:t>
      </w: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C75" w:rsidR="003B3C75">
      <w:r>
        <w:separator/>
      </w:r>
    </w:p>
  </w:endnote>
  <w:endnote w:id="0" w:type="continuationSeparator">
    <w:p w:rsidRDefault="003B3C75" w:rsidR="003B3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C75" w:rsidR="003B3C75">
      <w:r>
        <w:separator/>
      </w:r>
    </w:p>
  </w:footnote>
  <w:footnote w:id="0" w:type="continuationSeparator">
    <w:p w:rsidRDefault="003B3C75" w:rsidR="003B3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A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55CD1" w:rsidR="00155C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155CD1">
      <w:t>7 St-1455/17-12</w:t>
    </w:r>
  </w:p>
  <w:p w:rsidRDefault="009F7201" w:rsidP="009F7201" w:rsidR="009F7201">
    <w:pPr>
      <w:jc w:val="right"/>
    </w:pPr>
  </w:p>
  <w:p w:rsidRDefault="00C46B2B" w:rsidP="000377BE" w:rsidR="00C46B2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155CD1">
      <w:t>1455/17-12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A375463"/>
    <w:multiLevelType w:val="hybridMultilevel"/>
    <w:tmpl w:val="8B92C90E"/>
    <w:lvl w:tplc="71E8425E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37B4E"/>
    <w:rsid w:val="000409D9"/>
    <w:rsid w:val="00045B24"/>
    <w:rsid w:val="00047237"/>
    <w:rsid w:val="0004776D"/>
    <w:rsid w:val="00047817"/>
    <w:rsid w:val="00052F17"/>
    <w:rsid w:val="000539A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1D9"/>
    <w:rsid w:val="000F7CEF"/>
    <w:rsid w:val="000F7D1E"/>
    <w:rsid w:val="00102146"/>
    <w:rsid w:val="00105A24"/>
    <w:rsid w:val="00107267"/>
    <w:rsid w:val="00110D41"/>
    <w:rsid w:val="00113ADF"/>
    <w:rsid w:val="00113C62"/>
    <w:rsid w:val="00114F9E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287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2D0A"/>
    <w:rsid w:val="0015543C"/>
    <w:rsid w:val="00155CD1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3359"/>
    <w:rsid w:val="002540FD"/>
    <w:rsid w:val="00257E9B"/>
    <w:rsid w:val="00260815"/>
    <w:rsid w:val="0026217E"/>
    <w:rsid w:val="00262A35"/>
    <w:rsid w:val="00262F86"/>
    <w:rsid w:val="002644BE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372F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3C75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A83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132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C7A"/>
    <w:rsid w:val="004F063E"/>
    <w:rsid w:val="004F0B03"/>
    <w:rsid w:val="004F1DBA"/>
    <w:rsid w:val="004F2AA7"/>
    <w:rsid w:val="004F3C29"/>
    <w:rsid w:val="004F422A"/>
    <w:rsid w:val="004F5315"/>
    <w:rsid w:val="004F5AF1"/>
    <w:rsid w:val="004F67CE"/>
    <w:rsid w:val="005013B9"/>
    <w:rsid w:val="00503088"/>
    <w:rsid w:val="00503F2A"/>
    <w:rsid w:val="00504C4B"/>
    <w:rsid w:val="0050594E"/>
    <w:rsid w:val="00510069"/>
    <w:rsid w:val="00510B11"/>
    <w:rsid w:val="00510D93"/>
    <w:rsid w:val="005131C9"/>
    <w:rsid w:val="00513B3E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907"/>
    <w:rsid w:val="00615E36"/>
    <w:rsid w:val="006170FB"/>
    <w:rsid w:val="006171AB"/>
    <w:rsid w:val="00617569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12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252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B6B"/>
    <w:rsid w:val="00787760"/>
    <w:rsid w:val="00787CDB"/>
    <w:rsid w:val="007903D5"/>
    <w:rsid w:val="00791F43"/>
    <w:rsid w:val="007920D5"/>
    <w:rsid w:val="007936F6"/>
    <w:rsid w:val="00793949"/>
    <w:rsid w:val="00793BF8"/>
    <w:rsid w:val="007A122F"/>
    <w:rsid w:val="007A45DB"/>
    <w:rsid w:val="007A49B3"/>
    <w:rsid w:val="007A5FAD"/>
    <w:rsid w:val="007A7B5D"/>
    <w:rsid w:val="007B195F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C6250"/>
    <w:rsid w:val="007C64E4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49BA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5F3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766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0DDE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244C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6ED6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EEF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390D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3890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151D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247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4DF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6A04"/>
    <w:rsid w:val="00D9737F"/>
    <w:rsid w:val="00D978B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5225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07D2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738"/>
    <w:rsid w:val="00E03FC5"/>
    <w:rsid w:val="00E053C9"/>
    <w:rsid w:val="00E069FB"/>
    <w:rsid w:val="00E07772"/>
    <w:rsid w:val="00E11205"/>
    <w:rsid w:val="00E11EB7"/>
    <w:rsid w:val="00E154AE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7D1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5F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0851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55C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7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037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37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7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7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55C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7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037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37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7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7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6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St-1455/2017-12</izvorni_sadrzaj>
    <derivirana_varijabla naziv="DomainObject.Oznaka_1">St-1455/2017-12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St-1455/2017</izvorni_sadrzaj>
    <derivirana_varijabla naziv="DomainObject.Predmet.OznakaBroj_1">St-1455/2017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M.T. d.o.o. za usluge i trgovinu</izvorni_sadrzaj>
    <derivirana_varijabla naziv="DomainObject.Predmet.ProtustrankaFormated_1">  SERVIS M.T. d.o.o. za usluge i trgovinu</derivirana_varijabla>
  </DomainObject.Predmet.ProtustrankaFormated>
  <DomainObject.Predmet.ProtustrankaFormatedOIB>
    <izvorni_sadrzaj>  SERVIS M.T. d.o.o. za usluge i trgovinu, OIB 40621782507</izvorni_sadrzaj>
    <derivirana_varijabla naziv="DomainObject.Predmet.ProtustrankaFormatedOIB_1">  SERVIS M.T. d.o.o. za usluge i trgovinu, OIB 40621782507</derivirana_varijabla>
  </DomainObject.Predmet.ProtustrankaFormatedOIB>
  <DomainObject.Predmet.ProtustrankaFormatedWithAdress>
    <izvorni_sadrzaj> SERVIS M.T. d.o.o. za usluge i trgovinu, Sljemenska 2b, 31000 Osijek</izvorni_sadrzaj>
    <derivirana_varijabla naziv="DomainObject.Predmet.ProtustrankaFormatedWithAdress_1"> SERVIS M.T. d.o.o. za usluge i trgovinu, Sljemenska 2b, 31000 Osijek</derivirana_varijabla>
  </DomainObject.Predmet.ProtustrankaFormatedWithAdress>
  <DomainObject.Predmet.ProtustrankaFormatedWithAdressOIB>
    <izvorni_sadrzaj> SERVIS M.T. d.o.o. za usluge i trgovinu, OIB 40621782507, Sljemenska 2b, 31000 Osijek</izvorni_sadrzaj>
    <derivirana_varijabla naziv="DomainObject.Predmet.ProtustrankaFormatedWithAdressOIB_1"> SERVIS M.T. d.o.o. za usluge i trgovinu, OIB 40621782507, Sljemenska 2b, 31000 Osijek</derivirana_varijabla>
  </DomainObject.Predmet.ProtustrankaFormatedWithAdressOIB>
  <DomainObject.Predmet.ProtustrankaWithAdress>
    <izvorni_sadrzaj>SERVIS M.T. d.o.o. za usluge i trgovinu Sljemenska 2b, 31000 Osijek</izvorni_sadrzaj>
    <derivirana_varijabla naziv="DomainObject.Predmet.ProtustrankaWithAdress_1">SERVIS M.T. d.o.o. za usluge i trgovinu Sljemenska 2b, 31000 Osijek</derivirana_varijabla>
  </DomainObject.Predmet.ProtustrankaWithAdress>
  <DomainObject.Predmet.ProtustrankaWithAdressOIB>
    <izvorni_sadrzaj>SERVIS M.T. d.o.o. za usluge i trgovinu, OIB 40621782507, Sljemenska 2b, 31000 Osijek</izvorni_sadrzaj>
    <derivirana_varijabla naziv="DomainObject.Predmet.ProtustrankaWithAdressOIB_1">SERVIS M.T. d.o.o. za usluge i trgovinu, OIB 40621782507, Sljemenska 2b, 31000 Osijek</derivirana_varijabla>
  </DomainObject.Predmet.ProtustrankaWithAdressOIB>
  <DomainObject.Predmet.ProtustrankaNazivFormated>
    <izvorni_sadrzaj>SERVIS M.T. d.o.o. za usluge i trgovinu</izvorni_sadrzaj>
    <derivirana_varijabla naziv="DomainObject.Predmet.ProtustrankaNazivFormated_1">SERVIS M.T. d.o.o. za usluge i trgovinu</derivirana_varijabla>
  </DomainObject.Predmet.ProtustrankaNazivFormated>
  <DomainObject.Predmet.ProtustrankaNazivFormatedOIB>
    <izvorni_sadrzaj>SERVIS M.T. d.o.o. za usluge i trgovinu, OIB 40621782507</izvorni_sadrzaj>
    <derivirana_varijabla naziv="DomainObject.Predmet.ProtustrankaNazivFormatedOIB_1">SERVIS M.T. d.o.o. za usluge i trgovinu, OIB 40621782507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MFPU PODRUNČNI URED OSIJEK</izvorni_sadrzaj>
    <derivirana_varijabla naziv="DomainObject.Predmet.StrankaFormated_1">  RH MFPU PODRUNČNI URED OSIJEK</derivirana_varijabla>
  </DomainObject.Predmet.StrankaFormated>
  <DomainObject.Predmet.StrankaFormatedOIB>
    <izvorni_sadrzaj>  RH MFPU PODRUNČNI URED OSIJEK, OIB 18683136487</izvorni_sadrzaj>
    <derivirana_varijabla naziv="DomainObject.Predmet.StrankaFormatedOIB_1">  RH MFPU PODRUNČNI URED OSIJEK, OIB 18683136487</derivirana_varijabla>
  </DomainObject.Predmet.StrankaFormatedOIB>
  <DomainObject.Predmet.StrankaFormatedWithAdress>
    <izvorni_sadrzaj> RH MFPU PODRUNČNI URED OSIJEK</izvorni_sadrzaj>
    <derivirana_varijabla naziv="DomainObject.Predmet.StrankaFormatedWithAdress_1"> RH MFPU PODRUNČNI URED OSIJEK</derivirana_varijabla>
  </DomainObject.Predmet.StrankaFormatedWithAdress>
  <DomainObject.Predmet.StrankaFormatedWithAdressOIB>
    <izvorni_sadrzaj> RH MFPU PODRUNČNI URED OSIJEK, OIB 18683136487</izvorni_sadrzaj>
    <derivirana_varijabla naziv="DomainObject.Predmet.StrankaFormatedWithAdressOIB_1"> RH MFPU PODRUNČNI URED OSIJEK, OIB 18683136487</derivirana_varijabla>
  </DomainObject.Predmet.StrankaFormatedWithAdressOIB>
  <DomainObject.Predmet.StrankaWithAdress>
    <izvorni_sadrzaj>RH MFPU PODRUNČNI URED OSIJEK </izvorni_sadrzaj>
    <derivirana_varijabla naziv="DomainObject.Predmet.StrankaWithAdress_1">RH MFPU PODRUNČNI URED OSIJEK </derivirana_varijabla>
  </DomainObject.Predmet.StrankaWithAdress>
  <DomainObject.Predmet.StrankaWithAdressOIB>
    <izvorni_sadrzaj>RH MFPU PODRUNČNI URED OSIJEK, OIB 18683136487</izvorni_sadrzaj>
    <derivirana_varijabla naziv="DomainObject.Predmet.StrankaWithAdressOIB_1">RH MFPU PODRUNČNI URED OSIJEK, OIB 18683136487</derivirana_varijabla>
  </DomainObject.Predmet.StrankaWithAdressOIB>
  <DomainObject.Predmet.StrankaNazivFormated>
    <izvorni_sadrzaj>RH MFPU PODRUNČNI URED OSIJEK</izvorni_sadrzaj>
    <derivirana_varijabla naziv="DomainObject.Predmet.StrankaNazivFormated_1">RH MFPU PODRUNČNI URED OSIJEK</derivirana_varijabla>
  </DomainObject.Predmet.StrankaNazivFormated>
  <DomainObject.Predmet.StrankaNazivFormatedOIB>
    <izvorni_sadrzaj>RH MFPU PODRUNČNI URED OSIJEK, OIB 18683136487</izvorni_sadrzaj>
    <derivirana_varijabla naziv="DomainObject.Predmet.StrankaNazivFormatedOIB_1">RH MFPU PODRUNČNI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MFPU PODRUNČNI URED OSIJEK</item>
    </izvorni_sadrzaj>
    <derivirana_varijabla naziv="DomainObject.Predmet.StrankaListFormated_1">
      <item>RH MFPU PODRUNČNI URED OSIJEK</item>
    </derivirana_varijabla>
  </DomainObject.Predmet.StrankaListFormated>
  <DomainObject.Predmet.StrankaListFormatedOIB>
    <izvorni_sadrzaj>
      <item>RH MFPU PODRUNČNI URED OSIJEK, OIB 18683136487</item>
    </izvorni_sadrzaj>
    <derivirana_varijabla naziv="DomainObject.Predmet.StrankaListFormatedOIB_1">
      <item>RH MFPU PODRUNČNI URED OSIJEK, OIB 18683136487</item>
    </derivirana_varijabla>
  </DomainObject.Predmet.StrankaListFormatedOIB>
  <DomainObject.Predmet.StrankaListFormatedWithAdress>
    <izvorni_sadrzaj>
      <item>RH MFPU PODRUNČNI URED OSIJEK</item>
    </izvorni_sadrzaj>
    <derivirana_varijabla naziv="DomainObject.Predmet.StrankaListFormatedWithAdress_1">
      <item>RH MFPU PODRUNČNI URED OSIJEK</item>
    </derivirana_varijabla>
  </DomainObject.Predmet.StrankaListFormatedWithAdress>
  <DomainObject.Predmet.StrankaListFormatedWithAdressOIB>
    <izvorni_sadrzaj>
      <item>RH MFPU PODRUNČNI URED OSIJEK, OIB 18683136487</item>
    </izvorni_sadrzaj>
    <derivirana_varijabla naziv="DomainObject.Predmet.StrankaListFormatedWithAdressOIB_1">
      <item>RH MFPU PODRUNČNI URED OSIJEK, OIB 18683136487</item>
    </derivirana_varijabla>
  </DomainObject.Predmet.StrankaListFormatedWithAdressOIB>
  <DomainObject.Predmet.StrankaListNazivFormated>
    <izvorni_sadrzaj>
      <item>RH MFPU PODRUNČNI URED OSIJEK</item>
    </izvorni_sadrzaj>
    <derivirana_varijabla naziv="DomainObject.Predmet.StrankaListNazivFormated_1">
      <item>RH MFPU PODRUNČNI URED OSIJEK</item>
    </derivirana_varijabla>
  </DomainObject.Predmet.StrankaListNazivFormated>
  <DomainObject.Predmet.StrankaListNazivFormatedOIB>
    <izvorni_sadrzaj>
      <item>RH MFPU PODRUNČNI URED OSIJEK, OIB 18683136487</item>
    </izvorni_sadrzaj>
    <derivirana_varijabla naziv="DomainObject.Predmet.StrankaListNazivFormatedOIB_1">
      <item>RH MFPU PODRUNČNI URED OSIJEK, OIB 18683136487</item>
    </derivirana_varijabla>
  </DomainObject.Predmet.StrankaListNazivFormatedOIB>
  <DomainObject.Predmet.ProtuStrankaListFormated>
    <izvorni_sadrzaj>
      <item>SERVIS M.T. d.o.o. za usluge i trgovinu</item>
    </izvorni_sadrzaj>
    <derivirana_varijabla naziv="DomainObject.Predmet.ProtuStrankaListFormated_1">
      <item>SERVIS M.T. d.o.o. za usluge i trgovinu</item>
    </derivirana_varijabla>
  </DomainObject.Predmet.ProtuStrankaListFormated>
  <DomainObject.Predmet.ProtuStrankaListFormatedOIB>
    <izvorni_sadrzaj>
      <item>SERVIS M.T. d.o.o. za usluge i trgovinu, OIB 40621782507</item>
    </izvorni_sadrzaj>
    <derivirana_varijabla naziv="DomainObject.Predmet.ProtuStrankaListFormatedOIB_1">
      <item>SERVIS M.T. d.o.o. za usluge i trgovinu, OIB 40621782507</item>
    </derivirana_varijabla>
  </DomainObject.Predmet.ProtuStrankaListFormatedOIB>
  <DomainObject.Predmet.ProtuStrankaListFormatedWithAdress>
    <izvorni_sadrzaj>
      <item>SERVIS M.T. d.o.o. za usluge i trgovinu, Sljemenska 2b, 31000 Osijek</item>
    </izvorni_sadrzaj>
    <derivirana_varijabla naziv="DomainObject.Predmet.ProtuStrankaListFormatedWithAdress_1">
      <item>SERVIS M.T. d.o.o. za usluge i trgovinu, Sljemenska 2b, 31000 Osijek</item>
    </derivirana_varijabla>
  </DomainObject.Predmet.ProtuStrankaListFormatedWithAdress>
  <DomainObject.Predmet.ProtuStrankaListFormatedWithAdressOIB>
    <izvorni_sadrzaj>
      <item>SERVIS M.T. d.o.o. za usluge i trgovinu, OIB 40621782507, Sljemenska 2b, 31000 Osijek</item>
    </izvorni_sadrzaj>
    <derivirana_varijabla naziv="DomainObject.Predmet.ProtuStrankaListFormatedWithAdressOIB_1">
      <item>SERVIS M.T. d.o.o. za usluge i trgovinu, OIB 40621782507, Sljemenska 2b, 31000 Osijek</item>
    </derivirana_varijabla>
  </DomainObject.Predmet.ProtuStrankaListFormatedWithAdressOIB>
  <DomainObject.Predmet.ProtuStrankaListNazivFormated>
    <izvorni_sadrzaj>
      <item>SERVIS M.T. d.o.o. za usluge i trgovinu</item>
    </izvorni_sadrzaj>
    <derivirana_varijabla naziv="DomainObject.Predmet.ProtuStrankaListNazivFormated_1">
      <item>SERVIS M.T. d.o.o. za usluge i trgovinu</item>
    </derivirana_varijabla>
  </DomainObject.Predmet.ProtuStrankaListNazivFormated>
  <DomainObject.Predmet.ProtuStrankaListNazivFormatedOIB>
    <izvorni_sadrzaj>
      <item>SERVIS M.T. d.o.o. za usluge i trgovinu, OIB 40621782507</item>
    </izvorni_sadrzaj>
    <derivirana_varijabla naziv="DomainObject.Predmet.ProtuStrankaListNazivFormatedOIB_1">
      <item>SERVIS M.T. d.o.o. za usluge i trgovinu, OIB 40621782507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St-1455/2017-12</izvorni_sadrzaj>
    <derivirana_varijabla naziv="DomainObject.PoslovniBrojDokumenta_1">St-1455/2017-12</derivirana_varijabla>
  </DomainObject.PoslovniBrojDokumenta>
  <DomainObject.Predmet.StrankaIDrugi>
    <izvorni_sadrzaj>RH MFPU PODRUNČNI URED OSIJEK</izvorni_sadrzaj>
    <derivirana_varijabla naziv="DomainObject.Predmet.StrankaIDrugi_1">RH MFPU PODRUNČNI URED OSIJEK</derivirana_varijabla>
  </DomainObject.Predmet.StrankaIDrugi>
  <DomainObject.Predmet.ProtustrankaIDrugi>
    <izvorni_sadrzaj>SERVIS M.T. d.o.o. za usluge i trgovinu</izvorni_sadrzaj>
    <derivirana_varijabla naziv="DomainObject.Predmet.ProtustrankaIDrugi_1">SERVIS M.T. d.o.o. za usluge i trgovinu</derivirana_varijabla>
  </DomainObject.Predmet.ProtustrankaIDrugi>
  <DomainObject.Predmet.StrankaIDrugiAdressOIB>
    <izvorni_sadrzaj>RH MFPU PODRUNČNI URED OSIJEK, OIB 18683136487</izvorni_sadrzaj>
    <derivirana_varijabla naziv="DomainObject.Predmet.StrankaIDrugiAdressOIB_1">RH MFPU PODRUNČNI URED OSIJEK, OIB 18683136487</derivirana_varijabla>
  </DomainObject.Predmet.StrankaIDrugiAdressOIB>
  <DomainObject.Predmet.ProtustrankaIDrugiAdressOIB>
    <izvorni_sadrzaj>SERVIS M.T. d.o.o. za usluge i trgovinu, OIB 40621782507, Sljemenska 2b, 31000 Osijek</izvorni_sadrzaj>
    <derivirana_varijabla naziv="DomainObject.Predmet.ProtustrankaIDrugiAdressOIB_1">SERVIS M.T. d.o.o. za usluge i trgovinu, OIB 40621782507, Sljemenska 2b,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M.T. d.o.o. za usluge i trgovinu</item>
      <item>RH MFPU PODRUNČNI URED OSIJEK</item>
    </izvorni_sadrzaj>
    <derivirana_varijabla naziv="DomainObject.Predmet.SudioniciListNaziv_1">
      <item>SERVIS M.T. d.o.o. za usluge i trgovinu</item>
      <item>RH MFPU PODRUNČNI URED OSIJEK</item>
    </derivirana_varijabla>
  </DomainObject.Predmet.SudioniciListNaziv>
  <DomainObject.Predmet.SudioniciListAdressOIB>
    <izvorni_sadrzaj>
      <item>SERVIS M.T. d.o.o. za usluge i trgovinu, OIB 40621782507, Sljemenska 2b,31000 Osijek</item>
      <item>RH MFPU PODRUNČNI URED OSIJEK, OIB 18683136487</item>
    </izvorni_sadrzaj>
    <derivirana_varijabla naziv="DomainObject.Predmet.SudioniciListAdressOIB_1">
      <item>SERVIS M.T. d.o.o. za usluge i trgovinu, OIB 40621782507, Sljemenska 2b,31000 Osijek</item>
      <item>RH MFPU PODRUNČNI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40621782507</item>
      <item>, OIB 18683136487</item>
    </izvorni_sadrzaj>
    <derivirana_varijabla naziv="DomainObject.Predmet.SudioniciListNazivOIB_1">
      <item>, OIB 40621782507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9DCDD-7D54-4A58-8ED2-10C022409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975</properties:Words>
  <properties:Characters>5567</properties:Characters>
  <properties:Lines>137</properties:Lines>
  <properties:Paragraphs>40</properties:Paragraphs>
  <properties:TotalTime>611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2018-01-31T10:37:00Z</cp:lastPrinted>
  <dcterms:modified xmlns:xsi="http://www.w3.org/2001/XMLSchema-instance" xsi:type="dcterms:W3CDTF">2018-01-31T10:37:00Z</dcterms:modified>
  <cp:revision>613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St-1455/2017-12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