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ffd3" w14:paraId="7eeffd3" w:rsidRDefault="00F73D76" w:rsidP="00021F62" w:rsidR="00871D16">
      <w:pPr>
        <w:ind w:left="6480"/>
        <w:jc w:val="right"/>
        <w15:collapsed w:val="false"/>
      </w:pPr>
      <w:bookmarkStart w:name="_GoBack" w:id="0"/>
      <w:bookmarkEnd w:id="0"/>
      <w:r>
        <w:t xml:space="preserve">8. St- </w:t>
      </w:r>
      <w:r w:rsidR="00FA1BA9">
        <w:t>124/13-</w:t>
      </w:r>
      <w:r w:rsidR="00021F62">
        <w:t>81</w:t>
      </w:r>
    </w:p>
    <w:p w:rsidRDefault="00384899" w:rsidP="00384899" w:rsidR="00384899">
      <w:pPr>
        <w:ind w:firstLine="720" w:left="6480"/>
      </w:pPr>
    </w:p>
    <w:p w:rsidRDefault="00384899" w:rsidP="00021F62" w:rsidR="00384899" w:rsidRPr="00021F62">
      <w:pPr>
        <w:jc w:val="center"/>
      </w:pPr>
      <w:r w:rsidRPr="00021F62">
        <w:t>R E P U B L I K A   H R V A T S K A</w:t>
      </w:r>
    </w:p>
    <w:p w:rsidRDefault="00871D16" w:rsidP="00021F62" w:rsidR="00871D16" w:rsidRPr="00021F62">
      <w:pPr>
        <w:jc w:val="center"/>
      </w:pPr>
    </w:p>
    <w:p w:rsidRDefault="00871D16" w:rsidP="00021F62" w:rsidR="00871D16" w:rsidRPr="00021F62">
      <w:pPr>
        <w:jc w:val="center"/>
      </w:pPr>
      <w:r w:rsidRPr="00021F62">
        <w:t>Z A K LJ U Č A K</w:t>
      </w:r>
    </w:p>
    <w:p w:rsidRDefault="00FA1BA9" w:rsidP="00871D16" w:rsidR="00FA1BA9">
      <w:pPr>
        <w:jc w:val="center"/>
        <w:rPr>
          <w:b/>
        </w:rPr>
      </w:pPr>
    </w:p>
    <w:p w:rsidRDefault="00FA1BA9" w:rsidP="00021F62" w:rsidR="0038533F" w:rsidRPr="00FA1BA9">
      <w:pPr>
        <w:ind w:firstLine="720"/>
        <w:jc w:val="both"/>
      </w:pPr>
      <w:r w:rsidRPr="00FA1BA9">
        <w:t>Trgovački sud u Rijeci po sutkinji tog suda Emi Brdovčak, u stečajnom postupku nad dužnikom ADRIAS GRADITELJSTVO d.o.o. u stečaju, Crikvenica, Vinodolska 20, OIB: 64139962107, kojeg zastupa stečajna upraviteljica Nada Barišić iz Rijeke, M.</w:t>
      </w:r>
      <w:r>
        <w:t xml:space="preserve"> Jengića 33, OIB: 73310761038, 1</w:t>
      </w:r>
      <w:r w:rsidR="00021F62">
        <w:t>1</w:t>
      </w:r>
      <w:r>
        <w:t>. siječnja 2018</w:t>
      </w:r>
      <w:r w:rsidRPr="00FA1BA9">
        <w:t>.,</w:t>
      </w:r>
    </w:p>
    <w:p w:rsidRDefault="00871D16" w:rsidP="0038533F" w:rsidR="00871D16" w:rsidRPr="00903C04">
      <w:r w:rsidRPr="00903C04">
        <w:t xml:space="preserve"> </w:t>
      </w:r>
    </w:p>
    <w:p w:rsidRDefault="00F86943" w:rsidP="00021F62" w:rsidR="0038533F" w:rsidRPr="00021F62">
      <w:pPr>
        <w:jc w:val="center"/>
      </w:pPr>
      <w:r w:rsidRPr="00021F62">
        <w:t>z a k  l j u č i o  j e</w:t>
      </w:r>
    </w:p>
    <w:p w:rsidRDefault="0038533F" w:rsidP="00F86943" w:rsidR="0038533F" w:rsidRPr="0038533F">
      <w:pPr>
        <w:jc w:val="both"/>
      </w:pPr>
    </w:p>
    <w:p w:rsidRDefault="00021F62" w:rsidP="00021F62" w:rsidR="00021F62">
      <w:pPr>
        <w:jc w:val="both"/>
      </w:pPr>
      <w:r>
        <w:t>I.</w:t>
      </w:r>
      <w:r>
        <w:tab/>
      </w:r>
      <w:r w:rsidR="0038533F">
        <w:t>Utvrđuje se vrijednost nekretnina stečajnog dužnika upisanih</w:t>
      </w:r>
      <w:r w:rsidR="0038533F" w:rsidRPr="0038533F">
        <w:t xml:space="preserve"> u zemljišnim knjigama </w:t>
      </w:r>
      <w:r w:rsidR="00923833" w:rsidRPr="00923833">
        <w:t>Općinskog suda u Rijeci, zemljišno – knjižni odjel u Crikvenici, z.k.ul. br. 6095, k.o. Crikvenica</w:t>
      </w:r>
      <w:r w:rsidR="00923833">
        <w:t xml:space="preserve"> </w:t>
      </w:r>
      <w:r w:rsidR="00923833" w:rsidRPr="00923833">
        <w:t xml:space="preserve">označenih kao k.č.br. 2710 (u naravi oranica, površine 84 čhv), 2711 (u naravi oranica, površine 42 čhv) i 2713 (u naravi oranica, površine 75 čhv), </w:t>
      </w:r>
    </w:p>
    <w:p w:rsidRDefault="0084061B" w:rsidP="00021F62" w:rsidR="0038533F">
      <w:pPr>
        <w:ind w:firstLine="720"/>
        <w:jc w:val="both"/>
        <w:rPr>
          <w:b/>
        </w:rPr>
      </w:pPr>
      <w:r>
        <w:rPr>
          <w:b/>
        </w:rPr>
        <w:t xml:space="preserve">u iznosu od </w:t>
      </w:r>
      <w:r w:rsidR="00923833">
        <w:rPr>
          <w:b/>
        </w:rPr>
        <w:t xml:space="preserve">871.000,00 </w:t>
      </w:r>
      <w:r w:rsidR="0038533F" w:rsidRPr="0038533F">
        <w:rPr>
          <w:b/>
        </w:rPr>
        <w:t>kn</w:t>
      </w:r>
      <w:r w:rsidR="00546B43">
        <w:rPr>
          <w:b/>
        </w:rPr>
        <w:t>.</w:t>
      </w:r>
    </w:p>
    <w:p w:rsidRDefault="00546B43" w:rsidP="00546B43" w:rsidR="00546B43" w:rsidRPr="00546B43">
      <w:pPr>
        <w:ind w:left="1440"/>
        <w:jc w:val="both"/>
      </w:pPr>
    </w:p>
    <w:p w:rsidRDefault="00021F62" w:rsidP="00021F62" w:rsidR="0038533F">
      <w:pPr>
        <w:jc w:val="both"/>
      </w:pPr>
      <w:r>
        <w:t>II.</w:t>
      </w:r>
      <w:r>
        <w:tab/>
      </w:r>
      <w:r w:rsidR="00546B43">
        <w:t xml:space="preserve">Na </w:t>
      </w:r>
      <w:r w:rsidR="00546B43" w:rsidRPr="00546B43">
        <w:t>nekretninama</w:t>
      </w:r>
      <w:r w:rsidR="00546B43">
        <w:t xml:space="preserve"> iz točke I. izreke ovog zaključka</w:t>
      </w:r>
      <w:r w:rsidR="00546B43" w:rsidRPr="00546B43">
        <w:t xml:space="preserve"> </w:t>
      </w:r>
      <w:r w:rsidR="00923833" w:rsidRPr="00923833">
        <w:t>zabilježen je prijenos prava vlasništva obavljen radi osiguranja potraživanja u iznosu od 50.000,00 EUR-a u kunskoj protuvrijednosti u korist Jedinko Tomas Tolo iz Crikvenice, Primorska 9 B</w:t>
      </w:r>
      <w:r w:rsidR="00923833">
        <w:t>.</w:t>
      </w:r>
    </w:p>
    <w:p w:rsidRDefault="00923833" w:rsidP="00923833" w:rsidR="00923833" w:rsidRPr="0038533F">
      <w:pPr>
        <w:ind w:left="1080"/>
        <w:jc w:val="both"/>
      </w:pPr>
    </w:p>
    <w:p w:rsidRDefault="00546B43" w:rsidP="0038533F" w:rsidR="0038533F" w:rsidRPr="0038533F">
      <w:pPr>
        <w:jc w:val="both"/>
      </w:pPr>
      <w:r>
        <w:t>I</w:t>
      </w:r>
      <w:r w:rsidR="00E81678">
        <w:t>II.</w:t>
      </w:r>
      <w:r w:rsidR="00E8167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 w:rsidRPr="0038533F">
      <w:pPr>
        <w:jc w:val="both"/>
      </w:pPr>
      <w:r w:rsidRPr="0038533F">
        <w:t>V.</w:t>
      </w:r>
      <w:r w:rsidRPr="0038533F">
        <w:tab/>
        <w:t>Uvjeti prodaje:</w:t>
      </w:r>
    </w:p>
    <w:p w:rsidRDefault="0038533F" w:rsidP="00923833" w:rsidR="00923833">
      <w:pPr>
        <w:jc w:val="both"/>
      </w:pPr>
      <w:r>
        <w:t>-</w:t>
      </w:r>
      <w:r>
        <w:tab/>
      </w:r>
      <w:r w:rsidR="00923833">
        <w:t xml:space="preserve">prodaju se nekretnine upisane u zemljišnim knjigama </w:t>
      </w:r>
      <w:r w:rsidR="00923833" w:rsidRPr="00923833">
        <w:t>Općinskog suda u Rijeci, zemljišno – knjižni odjel u Crikvenici, z.k.ul. br. 6095, k.o. Crikvenica označenih kao k.č.br. 2710 (u naravi oranica, površine 84 čhv), 2711 (u naravi oranica, površine 42 čhv) i 2713 (u naravi oranica, površine 75 čhv),</w:t>
      </w:r>
    </w:p>
    <w:p w:rsidRDefault="0038533F" w:rsidP="0038533F" w:rsidR="0038533F">
      <w:pPr>
        <w:jc w:val="both"/>
      </w:pPr>
      <w:r>
        <w:t>-</w:t>
      </w:r>
      <w:r>
        <w:tab/>
        <w:t>utvrđena vrijednost nekretnina označenih</w:t>
      </w:r>
      <w:r w:rsidRPr="0038533F">
        <w:t xml:space="preserve"> pod točkom I. zaključka iznosi</w:t>
      </w:r>
      <w:r>
        <w:t xml:space="preserve"> </w:t>
      </w:r>
      <w:r w:rsidR="00923833">
        <w:t>871.000,00</w:t>
      </w:r>
      <w:r w:rsidR="0084061B" w:rsidRPr="0084061B">
        <w:t xml:space="preserve"> kn</w:t>
      </w:r>
      <w:r w:rsidRPr="0038533F">
        <w:t>;</w:t>
      </w:r>
    </w:p>
    <w:p w:rsidRDefault="00DB757E" w:rsidP="0038533F" w:rsidR="00FC398B" w:rsidRPr="0038533F">
      <w:pPr>
        <w:jc w:val="both"/>
      </w:pPr>
      <w:r>
        <w:t>-</w:t>
      </w:r>
      <w:r>
        <w:tab/>
      </w:r>
      <w:r w:rsidR="00FC398B">
        <w:t xml:space="preserve"> nekretnine </w:t>
      </w:r>
      <w:r w:rsidR="00923833">
        <w:t xml:space="preserve">označene kao k.č.br. 2710 i 2713. </w:t>
      </w:r>
      <w:r w:rsidR="00E81678">
        <w:t>s</w:t>
      </w:r>
      <w:r w:rsidR="00923833">
        <w:t>lobodne su od osoba i stvari dok nekretnina označena kao k.č.br. 2711 nije slobodna</w:t>
      </w:r>
      <w:r w:rsidR="00FC398B">
        <w:t xml:space="preserve"> od osoba i stvari,</w:t>
      </w:r>
    </w:p>
    <w:p w:rsidRDefault="00FC398B" w:rsidP="00DB757E" w:rsidR="0038533F" w:rsidRPr="0038533F">
      <w:pPr>
        <w:jc w:val="both"/>
      </w:pPr>
      <w:r>
        <w:t>-</w:t>
      </w:r>
      <w:r>
        <w:tab/>
        <w:t>nekretnine se ne mogu</w:t>
      </w:r>
      <w:r w:rsidR="00DB757E">
        <w:t xml:space="preserve"> prodati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</w:t>
      </w:r>
      <w:r w:rsidR="00DB757E">
        <w:t>oreze i prireze snosit će kupac,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</w:t>
      </w:r>
      <w:r w:rsidRPr="0038533F">
        <w:lastRenderedPageBreak/>
        <w:t>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DB757E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923833">
        <w:t xml:space="preserve">evinu u iznosu od 87.100,00 </w:t>
      </w:r>
      <w:r w:rsidR="00DB757E">
        <w:t xml:space="preserve"> kn na poseban račun Agencije</w:t>
      </w:r>
      <w:r w:rsidR="007A6220">
        <w:t>,</w:t>
      </w:r>
    </w:p>
    <w:p w:rsidRDefault="00DB757E" w:rsidP="0038533F" w:rsidR="00FC398B">
      <w:pPr>
        <w:jc w:val="both"/>
      </w:pPr>
      <w:r>
        <w:t xml:space="preserve">- </w:t>
      </w:r>
      <w:r>
        <w:tab/>
        <w:t>jamčevina mora biti uplaćena u</w:t>
      </w:r>
      <w:r w:rsidR="007A6220">
        <w:t xml:space="preserve"> roku i na način utvrđen u pozivu na sudjelovanje,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021F62">
        <w:tab/>
      </w:r>
      <w:r>
        <w:t>Nekretnine se mogu  razgledati uz prethodni dogovor sa stečajnim</w:t>
      </w:r>
      <w:r w:rsidR="00923833">
        <w:t xml:space="preserve"> upraviteljem na broj tel. 098-9238-069</w:t>
      </w:r>
      <w:r>
        <w:t xml:space="preserve">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38533F" w:rsidP="00384899" w:rsidR="0038533F">
      <w:pPr>
        <w:jc w:val="center"/>
      </w:pPr>
    </w:p>
    <w:p w:rsidRDefault="00923833" w:rsidP="0038533F" w:rsidR="00923833">
      <w:pPr>
        <w:ind w:firstLine="720"/>
        <w:jc w:val="both"/>
      </w:pPr>
      <w:r w:rsidRPr="00923833">
        <w:t>Rješenjem ovog suda poslovni broj St-124/13-26 od 23. studenoga 2015. otvoren je stečajni postupa</w:t>
      </w:r>
      <w:r>
        <w:t>k nad uvodno označenim dužnikom čiju imovinu</w:t>
      </w:r>
      <w:r w:rsidR="0038533F">
        <w:t xml:space="preserve"> </w:t>
      </w:r>
      <w:r>
        <w:t>čine</w:t>
      </w:r>
      <w:r w:rsidR="0084061B">
        <w:t xml:space="preserve"> (i)</w:t>
      </w:r>
      <w:r w:rsidR="0038533F">
        <w:t xml:space="preserve"> nekretnine koje su predmet ove prodaje, a na kojima </w:t>
      </w:r>
      <w:r>
        <w:t xml:space="preserve">postoji </w:t>
      </w:r>
      <w:r w:rsidR="0038533F">
        <w:t xml:space="preserve">razlučno pravo </w:t>
      </w:r>
      <w:r>
        <w:t>Jedinka</w:t>
      </w:r>
      <w:r w:rsidRPr="00923833">
        <w:t xml:space="preserve"> Tomas Tolo iz Crikvenice, Primorska 9 B</w:t>
      </w:r>
      <w:r>
        <w:t xml:space="preserve">. </w:t>
      </w:r>
    </w:p>
    <w:p w:rsidRDefault="0038533F" w:rsidP="0038533F" w:rsidR="0038533F">
      <w:pPr>
        <w:jc w:val="both"/>
      </w:pPr>
      <w:r>
        <w:tab/>
      </w:r>
    </w:p>
    <w:p w:rsidRDefault="0038533F" w:rsidP="0084061B" w:rsidR="0038533F">
      <w:pPr>
        <w:ind w:firstLine="720"/>
        <w:jc w:val="both"/>
      </w:pPr>
      <w:r>
        <w:t>Stečajni je upravitelj podnio ovome sudu prijedlog da se nekretnine opisane u izreci ovog zaključka prodaju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>
        <w:t>Stečajnog zakona ( „</w:t>
      </w:r>
      <w:r w:rsidR="0084061B">
        <w:t xml:space="preserve"> Narodne novine“ broj 71/15;</w:t>
      </w:r>
      <w:r w:rsidR="00923833">
        <w:t xml:space="preserve"> dalje SZ) te je rješenjem od 9. lip</w:t>
      </w:r>
      <w:r w:rsidR="0084061B">
        <w:t>nja</w:t>
      </w:r>
      <w:r w:rsidR="00923833">
        <w:t xml:space="preserve"> 2017</w:t>
      </w:r>
      <w:r>
        <w:t>. određena prodaja nekretnina u stečajnom postupku.</w:t>
      </w:r>
    </w:p>
    <w:p w:rsidRDefault="0038533F" w:rsidP="0038533F" w:rsidR="0038533F">
      <w:pPr>
        <w:jc w:val="both"/>
      </w:pPr>
    </w:p>
    <w:p w:rsidRDefault="0084061B" w:rsidP="007A6220" w:rsidR="00E81678">
      <w:pPr>
        <w:ind w:firstLine="720"/>
        <w:jc w:val="both"/>
      </w:pPr>
      <w:r>
        <w:t xml:space="preserve">Ovlašteni </w:t>
      </w:r>
      <w:r w:rsidR="00E81678">
        <w:t xml:space="preserve">stalni sudski vještak graditeljske struke Ivan Vučemil iz Rijeke </w:t>
      </w:r>
      <w:r>
        <w:t>izradio je</w:t>
      </w:r>
      <w:r w:rsidR="00E81678">
        <w:t xml:space="preserve"> procjenu tržišne vrijednosti predmetnih nekretnina te je tu vrijednost utvrdio u visini od 871.000,00 kn. </w:t>
      </w:r>
    </w:p>
    <w:p w:rsidRDefault="00E81678" w:rsidP="007A6220" w:rsidR="00E81678">
      <w:pPr>
        <w:ind w:firstLine="720"/>
        <w:jc w:val="both"/>
      </w:pPr>
    </w:p>
    <w:p w:rsidRDefault="00E81678" w:rsidP="00E81678" w:rsidR="00E81678">
      <w:pPr>
        <w:ind w:firstLine="720"/>
        <w:jc w:val="both"/>
      </w:pPr>
      <w:r>
        <w:t xml:space="preserve">S obzirom na to da je vještački nalaz jasan i stručan te uvažavajući okolnost da nitko od vjerovnika nije imao primjedbe na nalaz vještaka, vrijednost nekretnina utvrđena je sukladno predmetnom nalazu i to u visini navedenoj u točki I. izreke ovog zaključka (čl. 92. Ovršnog zakona - „Narodne novine“ broj 112/12 i 93/14; dalje: OZ).  </w:t>
      </w:r>
    </w:p>
    <w:p w:rsidRDefault="00E81678" w:rsidP="00E81678" w:rsidR="00E81678">
      <w:pPr>
        <w:ind w:firstLine="720"/>
        <w:jc w:val="both"/>
      </w:pPr>
    </w:p>
    <w:p w:rsidRDefault="00E81678" w:rsidP="00E81678" w:rsidR="00E81678">
      <w:pPr>
        <w:ind w:firstLine="720"/>
        <w:jc w:val="both"/>
      </w:pPr>
      <w:r>
        <w:t>U preostalom dijelu, zaključak je donesen primjenom odredbe čl. 95. do 102. OZ-a te čl. 247. SZ-a.</w:t>
      </w:r>
    </w:p>
    <w:p w:rsidRDefault="00FC398B" w:rsidP="0038533F" w:rsidR="00FC398B">
      <w:pPr>
        <w:jc w:val="both"/>
      </w:pPr>
    </w:p>
    <w:p w:rsidRDefault="00E81678" w:rsidP="00FC398B" w:rsidR="00FC398B">
      <w:pPr>
        <w:jc w:val="center"/>
      </w:pPr>
      <w:r>
        <w:t>U Rijeci, 1</w:t>
      </w:r>
      <w:r w:rsidR="00021F62">
        <w:t>1</w:t>
      </w:r>
      <w:r w:rsidR="00FC398B">
        <w:t xml:space="preserve">. </w:t>
      </w:r>
      <w:r>
        <w:t>siječnja</w:t>
      </w:r>
      <w:r w:rsidR="00FC398B">
        <w:t xml:space="preserve"> 20</w:t>
      </w:r>
      <w:r>
        <w:t>1</w:t>
      </w:r>
      <w:r w:rsidR="00021F62">
        <w:t>8</w:t>
      </w:r>
      <w:r w:rsidR="00FC398B">
        <w:t>.</w:t>
      </w:r>
    </w:p>
    <w:p w:rsidRDefault="0038533F" w:rsidP="0038533F" w:rsidR="0038533F">
      <w:pPr>
        <w:jc w:val="both"/>
      </w:pPr>
    </w:p>
    <w:p w:rsidRDefault="00E81678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F62">
        <w:tab/>
      </w:r>
      <w:r w:rsidR="00021F62">
        <w:tab/>
      </w:r>
      <w:r w:rsidR="00021F62">
        <w:tab/>
      </w:r>
      <w:r w:rsidR="00021F62">
        <w:tab/>
      </w:r>
      <w:r w:rsidR="00384899">
        <w:t>S</w:t>
      </w:r>
      <w:r w:rsidR="00021F62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F62">
        <w:tab/>
      </w:r>
      <w:r w:rsidR="00021F62">
        <w:tab/>
      </w:r>
      <w:r w:rsidR="00021F62">
        <w:tab/>
        <w:t xml:space="preserve">      </w:t>
      </w:r>
      <w:r>
        <w:t>E</w:t>
      </w:r>
      <w:r w:rsidR="00021F62">
        <w:t>ma</w:t>
      </w:r>
      <w:r>
        <w:t xml:space="preserve"> B</w:t>
      </w:r>
      <w:r w:rsidR="00021F62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38533F" w:rsidP="00F86943" w:rsidR="0038533F">
      <w:pPr>
        <w:jc w:val="both"/>
      </w:pPr>
    </w:p>
    <w:p w:rsidRDefault="00021F62" w:rsidP="00F86943" w:rsidR="00021F62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021F62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sectPr w:rsidSect="00021F62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102" w:rsidR="00987102">
      <w:r>
        <w:separator/>
      </w:r>
    </w:p>
  </w:endnote>
  <w:endnote w:id="0" w:type="continuationSeparator">
    <w:p w:rsidRDefault="00987102" w:rsidR="00987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F62" w:rsidR="00021F6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E60E4">
      <w:rPr>
        <w:noProof/>
      </w:rPr>
      <w:t>2</w:t>
    </w:r>
    <w:r>
      <w:fldChar w:fldCharType="end"/>
    </w:r>
  </w:p>
  <w:p w:rsidRDefault="00021F62" w:rsidR="00021F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102" w:rsidR="00987102">
      <w:r>
        <w:separator/>
      </w:r>
    </w:p>
  </w:footnote>
  <w:footnote w:id="0" w:type="continuationSeparator">
    <w:p w:rsidRDefault="00987102" w:rsidR="00987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F62" w:rsidP="00021F62" w:rsidR="00021F62">
    <w:pPr>
      <w:framePr w:y="1" w:xAlign="right" w:vAnchor="text" w:hAnchor="margin" w:wrap="around"/>
      <w:ind w:left="6480"/>
      <w:jc w:val="right"/>
    </w:pPr>
    <w:r>
      <w:t>8. St- 124/13-81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549" w:rsidP="00987102" w:rsidR="00021F62" w:rsidRPr="00021F62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21F62" w:rsidP="00987102" w:rsidR="00021F62" w:rsidRPr="00021F62">
    <w:pPr>
      <w:rPr>
        <w:sz w:val="20"/>
        <w:szCs w:val="20"/>
      </w:rPr>
    </w:pPr>
    <w:r w:rsidRPr="00021F62">
      <w:rPr>
        <w:rFonts w:eastAsia="MS Mincho"/>
        <w:sz w:val="20"/>
        <w:szCs w:val="20"/>
      </w:rPr>
      <w:t>REPUBLIKA HRVATSKA</w:t>
    </w:r>
  </w:p>
  <w:p w:rsidRDefault="00021F62" w:rsidP="00987102" w:rsidR="00021F62" w:rsidRPr="00021F62">
    <w:pPr>
      <w:rPr>
        <w:sz w:val="20"/>
        <w:szCs w:val="20"/>
      </w:rPr>
    </w:pPr>
    <w:r w:rsidRPr="00021F62">
      <w:rPr>
        <w:rFonts w:eastAsia="MS Mincho"/>
        <w:sz w:val="20"/>
        <w:szCs w:val="20"/>
      </w:rPr>
      <w:t>TRGOVAČKI SUD U RIJECI</w:t>
    </w:r>
  </w:p>
  <w:p w:rsidRDefault="00021F62" w:rsidP="00987102" w:rsidR="00021F62" w:rsidRPr="00021F62">
    <w:pPr>
      <w:rPr>
        <w:rFonts w:eastAsia="MS Mincho"/>
        <w:sz w:val="20"/>
        <w:szCs w:val="20"/>
      </w:rPr>
    </w:pPr>
    <w:r w:rsidRPr="00021F6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21F62"/>
    <w:rsid w:val="00086BBE"/>
    <w:rsid w:val="0012686C"/>
    <w:rsid w:val="001547B4"/>
    <w:rsid w:val="00255C20"/>
    <w:rsid w:val="00371549"/>
    <w:rsid w:val="00384899"/>
    <w:rsid w:val="0038533F"/>
    <w:rsid w:val="00410A48"/>
    <w:rsid w:val="004A3918"/>
    <w:rsid w:val="004B27BB"/>
    <w:rsid w:val="004B7F3F"/>
    <w:rsid w:val="004E5469"/>
    <w:rsid w:val="004F022B"/>
    <w:rsid w:val="00546B43"/>
    <w:rsid w:val="005C7F65"/>
    <w:rsid w:val="00673B32"/>
    <w:rsid w:val="006E60E4"/>
    <w:rsid w:val="00716CA2"/>
    <w:rsid w:val="007671AD"/>
    <w:rsid w:val="007A6220"/>
    <w:rsid w:val="007A6843"/>
    <w:rsid w:val="007B17FE"/>
    <w:rsid w:val="007B3F07"/>
    <w:rsid w:val="0084061B"/>
    <w:rsid w:val="00871D16"/>
    <w:rsid w:val="008B05F8"/>
    <w:rsid w:val="008D33D3"/>
    <w:rsid w:val="008E2CCE"/>
    <w:rsid w:val="008F1D75"/>
    <w:rsid w:val="00923833"/>
    <w:rsid w:val="00924EE7"/>
    <w:rsid w:val="0093197C"/>
    <w:rsid w:val="00987102"/>
    <w:rsid w:val="009A6B8C"/>
    <w:rsid w:val="00B639DE"/>
    <w:rsid w:val="00BD4D2C"/>
    <w:rsid w:val="00C16DC0"/>
    <w:rsid w:val="00C571A2"/>
    <w:rsid w:val="00DB06B8"/>
    <w:rsid w:val="00DB757E"/>
    <w:rsid w:val="00E041BA"/>
    <w:rsid w:val="00E81678"/>
    <w:rsid w:val="00F034E6"/>
    <w:rsid w:val="00F11C53"/>
    <w:rsid w:val="00F73D76"/>
    <w:rsid w:val="00F86943"/>
    <w:rsid w:val="00FA1BA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02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21F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6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02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21F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6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3987</properties:Characters>
  <properties:Lines>97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2018-01-11T11:59:00Z</dcterms:created>
  <dc:creator>nmarkovic</dc:creator>
  <cp:lastModifiedBy>Renata Valić</cp:lastModifiedBy>
  <cp:lastPrinted>2018-01-11T09:58:00Z</cp:lastPrinted>
  <dcterms:modified xmlns:xsi="http://www.w3.org/2001/XMLSchema-instance" xsi:type="dcterms:W3CDTF">2018-01-11T11:59:00Z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