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a707" w14:paraId="0e6a707" w:rsidRDefault="00AB4602" w:rsidP="00F47A0B" w:rsidR="00F47A0B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</w:r>
      <w:r w:rsidR="00F47A0B" w:rsidRPr="00F47A0B">
        <w:rPr>
          <w:rFonts w:cs="Times New Roman"/>
        </w:rPr>
        <w:tab/>
        <w:t>1 St-2261/17</w:t>
      </w:r>
    </w:p>
    <w:p w:rsidRDefault="00F47A0B" w:rsidP="00F47A0B" w:rsidR="00F47A0B" w:rsidRPr="00F47A0B">
      <w:pPr>
        <w:pStyle w:val="NormaleSPIS"/>
        <w:rPr>
          <w:rFonts w:cs="Times New Roman"/>
        </w:rPr>
      </w:pP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 xml:space="preserve">     REPUBLIKA HRVATSKA</w:t>
      </w: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>TRGOVAČKI SUD U ZAGREBU</w:t>
      </w: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 xml:space="preserve">       Stalna služba u Karlovcu </w:t>
      </w: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>Karlovac, Trg hrvatskih branitelja 1/II</w:t>
      </w: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spacing w:after="0"/>
        <w:jc w:val="center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>R E P U B L I K A   H R V A T S K A</w:t>
      </w: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ab/>
        <w:t>R J E Š E N J E</w:t>
      </w: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spacing w:after="0"/>
        <w:jc w:val="both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u </w:t>
      </w:r>
      <w:proofErr w:type="spellStart"/>
      <w:r w:rsidRPr="00F47A0B">
        <w:rPr>
          <w:rFonts w:cs="Times New Roman" w:eastAsia="Times New Roman"/>
          <w:lang w:eastAsia="hr-HR"/>
        </w:rPr>
        <w:t>predstečajnom</w:t>
      </w:r>
      <w:proofErr w:type="spellEnd"/>
      <w:r w:rsidRPr="00F47A0B">
        <w:rPr>
          <w:rFonts w:cs="Times New Roman" w:eastAsia="Times New Roman"/>
          <w:lang w:eastAsia="hr-HR"/>
        </w:rPr>
        <w:t xml:space="preserve"> postupku nad dužnikom KRO-GRAD d.o.o., Sveti Ivan Zelina, </w:t>
      </w:r>
      <w:proofErr w:type="spellStart"/>
      <w:r w:rsidRPr="00F47A0B">
        <w:rPr>
          <w:rFonts w:cs="Times New Roman" w:eastAsia="Times New Roman"/>
          <w:lang w:eastAsia="hr-HR"/>
        </w:rPr>
        <w:t>Črečan</w:t>
      </w:r>
      <w:proofErr w:type="spellEnd"/>
      <w:r w:rsidRPr="00F47A0B">
        <w:rPr>
          <w:rFonts w:cs="Times New Roman" w:eastAsia="Times New Roman"/>
          <w:lang w:eastAsia="hr-HR"/>
        </w:rPr>
        <w:t xml:space="preserve"> 36a, OIB: 36315052566, 17. listopada 2017.</w:t>
      </w:r>
    </w:p>
    <w:p w:rsidRDefault="00F47A0B" w:rsidP="00F47A0B" w:rsidR="00F47A0B" w:rsidRPr="00F47A0B">
      <w:pPr>
        <w:spacing w:after="0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spacing w:after="0"/>
        <w:jc w:val="center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>r i j e š i o   j e</w:t>
      </w:r>
    </w:p>
    <w:p w:rsidRDefault="00F47A0B" w:rsidP="00F47A0B" w:rsidR="00F47A0B" w:rsidRPr="00F47A0B">
      <w:pPr>
        <w:spacing w:after="0"/>
        <w:ind w:left="1608"/>
        <w:jc w:val="both"/>
        <w:rPr>
          <w:rFonts w:cs="Times New Roman" w:eastAsia="Times New Roman"/>
          <w:b/>
          <w:lang w:eastAsia="hr-HR"/>
        </w:rPr>
      </w:pPr>
    </w:p>
    <w:p w:rsidRDefault="00F47A0B" w:rsidP="00F47A0B" w:rsidR="00F47A0B" w:rsidRPr="00F47A0B">
      <w:pPr>
        <w:spacing w:after="0"/>
        <w:jc w:val="both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ab/>
        <w:t xml:space="preserve">Nalaže se računovodstvu ovog suda da iz predujma troškova stečajnog postupka za KRO-GRAD d.o.o., Sveti Ivan Zelina, </w:t>
      </w:r>
      <w:proofErr w:type="spellStart"/>
      <w:r w:rsidRPr="00F47A0B">
        <w:rPr>
          <w:rFonts w:cs="Times New Roman" w:eastAsia="Times New Roman"/>
          <w:lang w:eastAsia="hr-HR"/>
        </w:rPr>
        <w:t>Črečan</w:t>
      </w:r>
      <w:proofErr w:type="spellEnd"/>
      <w:r w:rsidRPr="00F47A0B">
        <w:rPr>
          <w:rFonts w:cs="Times New Roman" w:eastAsia="Times New Roman"/>
          <w:lang w:eastAsia="hr-HR"/>
        </w:rPr>
        <w:t xml:space="preserve"> 36a, OIB: 36315052566, plati Financijskoj agenciji iznos od 950,00 kn prema računu FINA-e, u roku 8 dana.</w:t>
      </w:r>
    </w:p>
    <w:p w:rsidRDefault="00F47A0B" w:rsidP="00F47A0B" w:rsidR="00F47A0B" w:rsidRPr="00F47A0B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spacing w:after="0"/>
        <w:jc w:val="center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>Obrazloženje</w:t>
      </w:r>
    </w:p>
    <w:p w:rsidRDefault="00F47A0B" w:rsidP="00F47A0B" w:rsidR="00F47A0B" w:rsidRPr="00F47A0B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F47A0B" w:rsidP="00F47A0B" w:rsidR="00F47A0B" w:rsidRPr="00F47A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 xml:space="preserve">FINA je podneskom od 12. listopada 2017. predložila da joj se odredi naknada za obavljanje poslova u </w:t>
      </w:r>
      <w:proofErr w:type="spellStart"/>
      <w:r w:rsidRPr="00F47A0B">
        <w:rPr>
          <w:rFonts w:cs="Times New Roman" w:eastAsia="Times New Roman"/>
          <w:lang w:eastAsia="hr-HR"/>
        </w:rPr>
        <w:t>predstečajnom</w:t>
      </w:r>
      <w:proofErr w:type="spellEnd"/>
      <w:r w:rsidRPr="00F47A0B">
        <w:rPr>
          <w:rFonts w:cs="Times New Roman" w:eastAsia="Times New Roman"/>
          <w:lang w:eastAsia="hr-HR"/>
        </w:rPr>
        <w:t xml:space="preserve"> postupku u iznosu od 950,00 kn.</w:t>
      </w:r>
    </w:p>
    <w:p w:rsidRDefault="00F47A0B" w:rsidP="00F47A0B" w:rsidR="00F47A0B" w:rsidRPr="00F47A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 xml:space="preserve">Temeljem čl. 44. st. 3. i 4. Stečajnog zakona (Narodne novine broj 71/15) i  čl. 2. st. 1. Pravilnika o vrsti i visini naknade troškova Financijske agencije u </w:t>
      </w:r>
      <w:proofErr w:type="spellStart"/>
      <w:r w:rsidRPr="00F47A0B">
        <w:rPr>
          <w:rFonts w:cs="Times New Roman" w:eastAsia="Times New Roman"/>
          <w:lang w:eastAsia="hr-HR"/>
        </w:rPr>
        <w:t>predstečajnom</w:t>
      </w:r>
      <w:proofErr w:type="spellEnd"/>
      <w:r w:rsidRPr="00F47A0B">
        <w:rPr>
          <w:rFonts w:cs="Times New Roman" w:eastAsia="Times New Roman"/>
          <w:lang w:eastAsia="hr-HR"/>
        </w:rPr>
        <w:t xml:space="preserve"> postupku i o visini naknade troškova Financijske agencije za podnošenje prijedloga za otvaranje stečajnog postupka (Narodne novine broj 106/15) odlučeno je kao u izreci rješenja.</w:t>
      </w:r>
    </w:p>
    <w:p w:rsidRDefault="00F47A0B" w:rsidP="00F47A0B" w:rsidR="00F47A0B" w:rsidRPr="00F4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spacing w:after="0"/>
        <w:jc w:val="center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>U Karlovcu 17. listopada 2017.</w:t>
      </w:r>
    </w:p>
    <w:p w:rsidRDefault="00F47A0B" w:rsidP="00F47A0B" w:rsidR="00F47A0B" w:rsidRPr="00F47A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F47A0B" w:rsidP="00F47A0B" w:rsidR="00F47A0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F47A0B">
        <w:rPr>
          <w:rFonts w:cs="Times New Roman" w:eastAsia="Times New Roman"/>
          <w:lang w:eastAsia="hr-HR"/>
        </w:rPr>
        <w:tab/>
        <w:t>Jadranka Mađeruh</w:t>
      </w:r>
      <w:r>
        <w:rPr>
          <w:rFonts w:cs="Times New Roman" w:eastAsia="Times New Roman"/>
          <w:lang w:eastAsia="hr-HR"/>
        </w:rPr>
        <w:t>, v.r.</w:t>
      </w:r>
    </w:p>
    <w:p w:rsidRDefault="00F47A0B" w:rsidP="00F47A0B" w:rsidR="00F47A0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F47A0B" w:rsidP="00F47A0B" w:rsidR="00F47A0B" w:rsidRPr="00F47A0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Draženka Prpić</w:t>
      </w:r>
    </w:p>
    <w:p w:rsidRDefault="00F47A0B" w:rsidP="00F47A0B" w:rsidR="00F47A0B" w:rsidRPr="00F47A0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 xml:space="preserve">      </w:t>
      </w:r>
    </w:p>
    <w:p w:rsidRDefault="00F47A0B" w:rsidP="00F47A0B" w:rsidR="00F47A0B" w:rsidRPr="00F47A0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>UPUTA O PRAVNOM LIJEKU:</w:t>
      </w:r>
    </w:p>
    <w:p w:rsidRDefault="00F47A0B" w:rsidP="00F47A0B" w:rsidR="00F47A0B" w:rsidRPr="00F47A0B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F47A0B" w:rsidP="00F47A0B" w:rsidR="00F47A0B" w:rsidRPr="00F47A0B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F47A0B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F47A0B" w:rsidRPr="00F47A0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A0B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3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St-2261/2017-19</izvorni_sadrzaj>
    <derivirana_varijabla naziv="DomainObject.Oznaka_1">St-2261/2017-19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St-2261/2017</izvorni_sadrzaj>
    <derivirana_varijabla naziv="DomainObject.Predmet.OznakaBroj_1">St-2261/2017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KRO-GRAD d.o.o.</izvorni_sadrzaj>
    <derivirana_varijabla naziv="DomainObject.Predmet.ProtustrankaFormated_1">  KRO-GRAD d.o.o.</derivirana_varijabla>
  </DomainObject.Predmet.ProtustrankaFormated>
  <DomainObject.Predmet.ProtustrankaFormatedOIB>
    <izvorni_sadrzaj>  KRO-GRAD d.o.o., OIB 36315052566</izvorni_sadrzaj>
    <derivirana_varijabla naziv="DomainObject.Predmet.ProtustrankaFormatedOIB_1">  KRO-GRAD d.o.o., OIB 36315052566</derivirana_varijabla>
  </DomainObject.Predmet.ProtustrankaFormatedOIB>
  <DomainObject.Predmet.ProtustrankaFormatedWithAdress>
    <izvorni_sadrzaj> KRO-GRAD d.o.o., Črečan 36/a, 10380 Sveti Ivan Zelina</izvorni_sadrzaj>
    <derivirana_varijabla naziv="DomainObject.Predmet.ProtustrankaFormatedWithAdress_1"> KRO-GRAD d.o.o., Črečan 36/a, 10380 Sveti Ivan Zelina</derivirana_varijabla>
  </DomainObject.Predmet.ProtustrankaFormatedWithAdress>
  <DomainObject.Predmet.ProtustrankaFormatedWithAdressOIB>
    <izvorni_sadrzaj> KRO-GRAD d.o.o., OIB 36315052566, Črečan 36/a, 10380 Sveti Ivan Zelina</izvorni_sadrzaj>
    <derivirana_varijabla naziv="DomainObject.Predmet.ProtustrankaFormatedWithAdressOIB_1"> KRO-GRAD d.o.o., OIB 36315052566, Črečan 36/a, 10380 Sveti Ivan Zelina</derivirana_varijabla>
  </DomainObject.Predmet.ProtustrankaFormatedWithAdressOIB>
  <DomainObject.Predmet.ProtustrankaWithAdress>
    <izvorni_sadrzaj>KRO-GRAD d.o.o. Črečan 36/a, 10380 Sveti Ivan Zelina</izvorni_sadrzaj>
    <derivirana_varijabla naziv="DomainObject.Predmet.ProtustrankaWithAdress_1">KRO-GRAD d.o.o. Črečan 36/a, 10380 Sveti Ivan Zelina</derivirana_varijabla>
  </DomainObject.Predmet.ProtustrankaWithAdress>
  <DomainObject.Predmet.ProtustrankaWithAdressOIB>
    <izvorni_sadrzaj>KRO-GRAD d.o.o., OIB 36315052566, Črečan 36/a, 10380 Sveti Ivan Zelina</izvorni_sadrzaj>
    <derivirana_varijabla naziv="DomainObject.Predmet.ProtustrankaWithAdressOIB_1">KRO-GRAD d.o.o., OIB 36315052566, Črečan 36/a, 10380 Sveti Ivan Zelina</derivirana_varijabla>
  </DomainObject.Predmet.ProtustrankaWithAdressOIB>
  <DomainObject.Predmet.ProtustrankaNazivFormated>
    <izvorni_sadrzaj>KRO-GRAD d.o.o.</izvorni_sadrzaj>
    <derivirana_varijabla naziv="DomainObject.Predmet.ProtustrankaNazivFormated_1">KRO-GRAD d.o.o.</derivirana_varijabla>
  </DomainObject.Predmet.ProtustrankaNazivFormated>
  <DomainObject.Predmet.ProtustrankaNazivFormatedOIB>
    <izvorni_sadrzaj>KRO-GRAD d.o.o., OIB 36315052566</izvorni_sadrzaj>
    <derivirana_varijabla naziv="DomainObject.Predmet.ProtustrankaNazivFormatedOIB_1">KRO-GRAD d.o.o., OIB 36315052566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KRO-GRAD d.o.o.; Štefica Krofak</izvorni_sadrzaj>
    <derivirana_varijabla naziv="DomainObject.Predmet.StrankaFormated_1">  KRO-GRAD d.o.o.; Štefica Krofak</derivirana_varijabla>
  </DomainObject.Predmet.StrankaFormated>
  <DomainObject.Predmet.StrankaFormatedOIB>
    <izvorni_sadrzaj>  KRO-GRAD d.o.o., OIB 36315052566; Štefica Krofak, OIB 51564551339</izvorni_sadrzaj>
    <derivirana_varijabla naziv="DomainObject.Predmet.StrankaFormatedOIB_1">  KRO-GRAD d.o.o., OIB 36315052566; Štefica Krofak, OIB 51564551339</derivirana_varijabla>
  </DomainObject.Predmet.StrankaFormatedOIB>
  <DomainObject.Predmet.StrankaFormatedWithAdress>
    <izvorni_sadrzaj> KRO-GRAD d.o.o., Črečan 36/a, 10380 Sveti Ivan Zelina; Štefica Krofak, Črečan 36 A, 10380 Črečan</izvorni_sadrzaj>
    <derivirana_varijabla naziv="DomainObject.Predmet.StrankaFormatedWithAdress_1"> KRO-GRAD d.o.o., Črečan 36/a, 10380 Sveti Ivan Zelina; Štefica Krofak, Črečan 36 A, 10380 Črečan</derivirana_varijabla>
  </DomainObject.Predmet.StrankaFormatedWithAdress>
  <DomainObject.Predmet.StrankaFormatedWithAdressOIB>
    <izvorni_sadrzaj> KRO-GRAD d.o.o., OIB 36315052566, Črečan 36/a, 10380 Sveti Ivan Zelina; Štefica Krofak, OIB 51564551339, Črečan 36 A, 10380 Črečan</izvorni_sadrzaj>
    <derivirana_varijabla naziv="DomainObject.Predmet.StrankaFormatedWithAdressOIB_1"> KRO-GRAD d.o.o., OIB 36315052566, Črečan 36/a, 10380 Sveti Ivan Zelina; Štefica Krofak, OIB 51564551339, Črečan 36 A, 10380 Črečan</derivirana_varijabla>
  </DomainObject.Predmet.StrankaFormatedWithAdressOIB>
  <DomainObject.Predmet.StrankaWithAdress>
    <izvorni_sadrzaj>KRO-GRAD d.o.o. Črečan 36/a,10380 Sveti Ivan Zelina,Štefica Krofak Črečan 36 A,10380 Črečan</izvorni_sadrzaj>
    <derivirana_varijabla naziv="DomainObject.Predmet.StrankaWithAdress_1">KRO-GRAD d.o.o. Črečan 36/a,10380 Sveti Ivan Zelina,Štefica Krofak Črečan 36 A,10380 Črečan</derivirana_varijabla>
  </DomainObject.Predmet.StrankaWithAdress>
  <DomainObject.Predmet.StrankaWithAdressOIB>
    <izvorni_sadrzaj>KRO-GRAD d.o.o., OIB 36315052566, Črečan 36/a,10380 Sveti Ivan Zelina,Štefica Krofak, OIB 51564551339, Črečan 36 A,10380 Črečan</izvorni_sadrzaj>
    <derivirana_varijabla naziv="DomainObject.Predmet.StrankaWithAdressOIB_1">KRO-GRAD d.o.o., OIB 36315052566, Črečan 36/a,10380 Sveti Ivan Zelina,Štefica Krofak, OIB 51564551339, Črečan 36 A,10380 Črečan</derivirana_varijabla>
  </DomainObject.Predmet.StrankaWithAdressOIB>
  <DomainObject.Predmet.StrankaNazivFormated>
    <izvorni_sadrzaj>KRO-GRAD d.o.o.,Štefica Krofak</izvorni_sadrzaj>
    <derivirana_varijabla naziv="DomainObject.Predmet.StrankaNazivFormated_1">KRO-GRAD d.o.o.,Štefica Krofak</derivirana_varijabla>
  </DomainObject.Predmet.StrankaNazivFormated>
  <DomainObject.Predmet.StrankaNazivFormatedOIB>
    <izvorni_sadrzaj>KRO-GRAD d.o.o., OIB 36315052566,Štefica Krofak, OIB 51564551339</izvorni_sadrzaj>
    <derivirana_varijabla naziv="DomainObject.Predmet.StrankaNazivFormatedOIB_1">KRO-GRAD d.o.o., OIB 36315052566,Štefica Krofak, OIB 51564551339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KRO-GRAD d.o.o.</item>
      <item>Štefica Krofak</item>
    </izvorni_sadrzaj>
    <derivirana_varijabla naziv="DomainObject.Predmet.StrankaListFormated_1">
      <item>KRO-GRAD d.o.o.</item>
      <item>Štefica Krofak</item>
    </derivirana_varijabla>
  </DomainObject.Predmet.StrankaListFormated>
  <DomainObject.Predmet.StrankaListFormatedOIB>
    <izvorni_sadrzaj>
      <item>KRO-GRAD d.o.o., OIB 36315052566</item>
      <item>Štefica Krofak, OIB 51564551339</item>
    </izvorni_sadrzaj>
    <derivirana_varijabla naziv="DomainObject.Predmet.StrankaListFormatedOIB_1">
      <item>KRO-GRAD d.o.o., OIB 36315052566</item>
      <item>Štefica Krofak, OIB 51564551339</item>
    </derivirana_varijabla>
  </DomainObject.Predmet.StrankaListFormatedOIB>
  <DomainObject.Predmet.StrankaListFormatedWithAdress>
    <izvorni_sadrzaj>
      <item>KRO-GRAD d.o.o., Črečan 36/a, 10380 Sveti Ivan Zelina</item>
      <item>Štefica Krofak, Črečan 36 A, 10380 Črečan</item>
    </izvorni_sadrzaj>
    <derivirana_varijabla naziv="DomainObject.Predmet.StrankaListFormatedWithAdress_1">
      <item>KRO-GRAD d.o.o., Črečan 36/a, 10380 Sveti Ivan Zelina</item>
      <item>Štefica Krofak, Črečan 36 A, 10380 Črečan</item>
    </derivirana_varijabla>
  </DomainObject.Predmet.StrankaListFormatedWithAdress>
  <DomainObject.Predmet.StrankaListFormatedWithAdressOIB>
    <izvorni_sadrzaj>
      <item>KRO-GRAD d.o.o., OIB 36315052566, Črečan 36/a, 10380 Sveti Ivan Zelina</item>
      <item>Štefica Krofak, OIB 51564551339, Črečan 36 A, 10380 Črečan</item>
    </izvorni_sadrzaj>
    <derivirana_varijabla naziv="DomainObject.Predmet.StrankaListFormatedWithAdressOIB_1">
      <item>KRO-GRAD d.o.o., OIB 36315052566, Črečan 36/a, 10380 Sveti Ivan Zelina</item>
      <item>Štefica Krofak, OIB 51564551339, Črečan 36 A, 10380 Črečan</item>
    </derivirana_varijabla>
  </DomainObject.Predmet.StrankaListFormatedWithAdressOIB>
  <DomainObject.Predmet.StrankaListNazivFormated>
    <izvorni_sadrzaj>
      <item>KRO-GRAD d.o.o.</item>
      <item>Štefica Krofak</item>
    </izvorni_sadrzaj>
    <derivirana_varijabla naziv="DomainObject.Predmet.StrankaListNazivFormated_1">
      <item>KRO-GRAD d.o.o.</item>
      <item>Štefica Krofak</item>
    </derivirana_varijabla>
  </DomainObject.Predmet.StrankaListNazivFormated>
  <DomainObject.Predmet.StrankaListNazivFormatedOIB>
    <izvorni_sadrzaj>
      <item>KRO-GRAD d.o.o., OIB 36315052566</item>
      <item>Štefica Krofak, OIB 51564551339</item>
    </izvorni_sadrzaj>
    <derivirana_varijabla naziv="DomainObject.Predmet.StrankaListNazivFormatedOIB_1">
      <item>KRO-GRAD d.o.o., OIB 36315052566</item>
      <item>Štefica Krofak, OIB 51564551339</item>
    </derivirana_varijabla>
  </DomainObject.Predmet.StrankaListNazivFormatedOIB>
  <DomainObject.Predmet.ProtuStrankaListFormated>
    <izvorni_sadrzaj>
      <item>KRO-GRAD d.o.o.</item>
    </izvorni_sadrzaj>
    <derivirana_varijabla naziv="DomainObject.Predmet.ProtuStrankaListFormated_1">
      <item>KRO-GRAD d.o.o.</item>
    </derivirana_varijabla>
  </DomainObject.Predmet.ProtuStrankaListFormated>
  <DomainObject.Predmet.ProtuStrankaListFormatedOIB>
    <izvorni_sadrzaj>
      <item>KRO-GRAD d.o.o., OIB 36315052566</item>
    </izvorni_sadrzaj>
    <derivirana_varijabla naziv="DomainObject.Predmet.ProtuStrankaListFormatedOIB_1">
      <item>KRO-GRAD d.o.o., OIB 36315052566</item>
    </derivirana_varijabla>
  </DomainObject.Predmet.ProtuStrankaListFormatedOIB>
  <DomainObject.Predmet.ProtuStrankaListFormatedWithAdress>
    <izvorni_sadrzaj>
      <item>KRO-GRAD d.o.o., Črečan 36/a, 10380 Sveti Ivan Zelina</item>
    </izvorni_sadrzaj>
    <derivirana_varijabla naziv="DomainObject.Predmet.ProtuStrankaListFormatedWithAdress_1">
      <item>KRO-GRAD d.o.o., Črečan 36/a, 10380 Sveti Ivan Zelina</item>
    </derivirana_varijabla>
  </DomainObject.Predmet.ProtuStrankaListFormatedWithAdress>
  <DomainObject.Predmet.ProtuStrankaListFormatedWithAdressOIB>
    <izvorni_sadrzaj>
      <item>KRO-GRAD d.o.o., OIB 36315052566, Črečan 36/a, 10380 Sveti Ivan Zelina</item>
    </izvorni_sadrzaj>
    <derivirana_varijabla naziv="DomainObject.Predmet.ProtuStrankaListFormatedWithAdressOIB_1">
      <item>KRO-GRAD d.o.o., OIB 36315052566, Črečan 36/a, 10380 Sveti Ivan Zelina</item>
    </derivirana_varijabla>
  </DomainObject.Predmet.ProtuStrankaListFormatedWithAdressOIB>
  <DomainObject.Predmet.ProtuStrankaListNazivFormated>
    <izvorni_sadrzaj>
      <item>KRO-GRAD d.o.o.</item>
    </izvorni_sadrzaj>
    <derivirana_varijabla naziv="DomainObject.Predmet.ProtuStrankaListNazivFormated_1">
      <item>KRO-GRAD d.o.o.</item>
    </derivirana_varijabla>
  </DomainObject.Predmet.ProtuStrankaListNazivFormated>
  <DomainObject.Predmet.ProtuStrankaListNazivFormatedOIB>
    <izvorni_sadrzaj>
      <item>KRO-GRAD d.o.o., OIB 36315052566</item>
    </izvorni_sadrzaj>
    <derivirana_varijabla naziv="DomainObject.Predmet.ProtuStrankaListNazivFormatedOIB_1">
      <item>KRO-GRAD d.o.o., OIB 36315052566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St-2261/2017-19</izvorni_sadrzaj>
    <derivirana_varijabla naziv="DomainObject.PoslovniBrojDokumenta_1">St-2261/2017-19</derivirana_varijabla>
  </DomainObject.PoslovniBrojDokumenta>
  <DomainObject.Predmet.StrankaIDrugi>
    <izvorni_sadrzaj>KRO-GRAD d.o.o. i dr.</izvorni_sadrzaj>
    <derivirana_varijabla naziv="DomainObject.Predmet.StrankaIDrugi_1">KRO-GRAD d.o.o. i dr.</derivirana_varijabla>
  </DomainObject.Predmet.StrankaIDrugi>
  <DomainObject.Predmet.ProtustrankaIDrugi>
    <izvorni_sadrzaj>KRO-GRAD d.o.o.</izvorni_sadrzaj>
    <derivirana_varijabla naziv="DomainObject.Predmet.ProtustrankaIDrugi_1">KRO-GRAD d.o.o.</derivirana_varijabla>
  </DomainObject.Predmet.ProtustrankaIDrugi>
  <DomainObject.Predmet.StrankaIDrugiAdressOIB>
    <izvorni_sadrzaj>KRO-GRAD d.o.o., OIB 36315052566, Črečan 36/a, 10380 Sveti Ivan Zelina i dr.</izvorni_sadrzaj>
    <derivirana_varijabla naziv="DomainObject.Predmet.StrankaIDrugiAdressOIB_1">KRO-GRAD d.o.o., OIB 36315052566, Črečan 36/a, 10380 Sveti Ivan Zelina i dr.</derivirana_varijabla>
  </DomainObject.Predmet.StrankaIDrugiAdressOIB>
  <DomainObject.Predmet.ProtustrankaIDrugiAdressOIB>
    <izvorni_sadrzaj>KRO-GRAD d.o.o., OIB 36315052566, Črečan 36/a, 10380 Sveti Ivan Zelina</izvorni_sadrzaj>
    <derivirana_varijabla naziv="DomainObject.Predmet.ProtustrankaIDrugiAdressOIB_1">KRO-GRAD d.o.o., OIB 36315052566, Črečan 36/a,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KRO-GRAD d.o.o.</item>
      <item>KRO-GRAD d.o.o.</item>
      <item>Štefica Krofak</item>
    </izvorni_sadrzaj>
    <derivirana_varijabla naziv="DomainObject.Predmet.SudioniciListNaziv_1">
      <item>KRO-GRAD d.o.o.</item>
      <item>KRO-GRAD d.o.o.</item>
      <item>Štefica Krofak</item>
    </derivirana_varijabla>
  </DomainObject.Predmet.SudioniciListNaziv>
  <DomainObject.Predmet.SudioniciListAdressOIB>
    <izvorni_sadrzaj>
      <item>KRO-GRAD d.o.o., OIB 36315052566, Črečan 36/a,10380 Sveti Ivan Zelina</item>
      <item>KRO-GRAD d.o.o., OIB 36315052566, Črečan 36/a,10380 Sveti Ivan Zelina</item>
      <item>Štefica Krofak, OIB 51564551339, Črečan 36 A,10380 Črečan</item>
    </izvorni_sadrzaj>
    <derivirana_varijabla naziv="DomainObject.Predmet.SudioniciListAdressOIB_1">
      <item>KRO-GRAD d.o.o., OIB 36315052566, Črečan 36/a,10380 Sveti Ivan Zelina</item>
      <item>KRO-GRAD d.o.o., OIB 36315052566, Črečan 36/a,10380 Sveti Ivan Zelina</item>
      <item>Štefica Krofak, OIB 51564551339, Črečan 36 A,10380 Črečan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E3299-EA53-4B2E-9B5A-27B3D73F6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1190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2017-10-17T12:54:00Z</cp:lastPrinted>
  <dcterms:modified xmlns:xsi="http://www.w3.org/2001/XMLSchema-instance" xsi:type="dcterms:W3CDTF">2017-10-17T12:54:00Z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St-2261/2017-19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