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ee75" w14:paraId="736ee75" w:rsidRDefault="00E86153" w:rsidP="00910611" w:rsidR="00E86153" w:rsidRPr="0065631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56317">
        <w:rPr>
          <w:rFonts w:hAnsi="Times New Roman" w:ascii="Times New Roman"/>
          <w:b w:val="false"/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6153" w:rsidP="00910611" w:rsidR="00E86153" w:rsidRPr="00656317">
      <w:pPr>
        <w:rPr>
          <w:rFonts w:hAnsi="Times New Roman" w:ascii="Times New Roman"/>
          <w:b w:val="false"/>
        </w:rPr>
      </w:pPr>
      <w:r w:rsidRPr="00656317">
        <w:rPr>
          <w:rFonts w:eastAsia="MS Mincho" w:hAnsi="Times New Roman" w:ascii="Times New Roman"/>
          <w:b w:val="false"/>
        </w:rPr>
        <w:t>REPUBLIKA HRVATSKA</w:t>
      </w:r>
    </w:p>
    <w:p w:rsidRDefault="00E86153" w:rsidP="00910611" w:rsidR="00E86153" w:rsidRPr="00656317">
      <w:pPr>
        <w:rPr>
          <w:rFonts w:hAnsi="Times New Roman" w:ascii="Times New Roman"/>
          <w:b w:val="false"/>
        </w:rPr>
      </w:pPr>
      <w:r w:rsidRPr="00656317">
        <w:rPr>
          <w:rFonts w:eastAsia="MS Mincho" w:hAnsi="Times New Roman" w:ascii="Times New Roman"/>
          <w:b w:val="false"/>
        </w:rPr>
        <w:t xml:space="preserve">TRGOVAČKI SUD U </w:t>
      </w:r>
      <w:r w:rsidR="00D0665E" w:rsidRPr="00656317">
        <w:rPr>
          <w:rFonts w:eastAsia="MS Mincho" w:hAnsi="Times New Roman" w:ascii="Times New Roman"/>
          <w:b w:val="false"/>
        </w:rPr>
        <w:t>PAZINU</w:t>
      </w:r>
    </w:p>
    <w:p w:rsidRDefault="00D0665E" w:rsidR="00E86153" w:rsidRPr="00656317">
      <w:pPr>
        <w:rPr>
          <w:rFonts w:eastAsia="MS Mincho" w:hAnsi="Times New Roman" w:ascii="Times New Roman"/>
          <w:b w:val="false"/>
        </w:rPr>
      </w:pPr>
      <w:r w:rsidRPr="00656317">
        <w:rPr>
          <w:rFonts w:eastAsia="MS Mincho" w:hAnsi="Times New Roman" w:ascii="Times New Roman"/>
          <w:b w:val="false"/>
        </w:rPr>
        <w:t xml:space="preserve">      </w:t>
      </w:r>
      <w:r w:rsidR="00E86153" w:rsidRPr="00656317">
        <w:rPr>
          <w:rFonts w:eastAsia="MS Mincho" w:hAnsi="Times New Roman" w:ascii="Times New Roman"/>
          <w:b w:val="false"/>
        </w:rPr>
        <w:t xml:space="preserve">      </w:t>
      </w:r>
      <w:r w:rsidRPr="00656317">
        <w:rPr>
          <w:rFonts w:eastAsia="MS Mincho" w:hAnsi="Times New Roman" w:ascii="Times New Roman"/>
          <w:b w:val="false"/>
        </w:rPr>
        <w:t xml:space="preserve">Dršćevka </w:t>
      </w:r>
      <w:r w:rsidR="00E86153" w:rsidRPr="00656317">
        <w:rPr>
          <w:rFonts w:eastAsia="MS Mincho" w:hAnsi="Times New Roman" w:ascii="Times New Roman"/>
          <w:b w:val="false"/>
        </w:rPr>
        <w:t>1</w:t>
      </w:r>
    </w:p>
    <w:p w:rsidRDefault="00B310F2" w:rsidP="00B310F2" w:rsidR="00B310F2" w:rsidRPr="00656317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656317">
      <w:pPr>
        <w:jc w:val="both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656317">
      <w:pPr>
        <w:jc w:val="center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656317">
      <w:pPr>
        <w:jc w:val="center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2129AC" w:rsidR="002129AC" w:rsidRPr="00656317">
      <w:pPr>
        <w:jc w:val="both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ab/>
      </w:r>
    </w:p>
    <w:p w:rsidRDefault="002129AC" w:rsidP="002129AC" w:rsidR="006A4949" w:rsidRPr="00656317">
      <w:pPr>
        <w:jc w:val="both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ab/>
      </w:r>
      <w:r w:rsidR="006A4949" w:rsidRPr="00656317">
        <w:rPr>
          <w:rFonts w:hAnsi="Times New Roman" w:ascii="Times New Roman"/>
          <w:b w:val="false"/>
          <w:lang w:val="hr-HR"/>
        </w:rPr>
        <w:t xml:space="preserve">Trgovački sud u </w:t>
      </w:r>
      <w:r w:rsidRPr="00656317">
        <w:rPr>
          <w:rFonts w:hAnsi="Times New Roman" w:ascii="Times New Roman"/>
          <w:b w:val="false"/>
          <w:lang w:val="hr-HR"/>
        </w:rPr>
        <w:t>Pazinu</w:t>
      </w:r>
      <w:r w:rsidR="006A4949" w:rsidRPr="00656317">
        <w:rPr>
          <w:rFonts w:hAnsi="Times New Roman" w:ascii="Times New Roman"/>
          <w:b w:val="false"/>
          <w:lang w:val="hr-HR"/>
        </w:rPr>
        <w:t xml:space="preserve">, po stečajnom sucu </w:t>
      </w:r>
      <w:r w:rsidRPr="00656317">
        <w:rPr>
          <w:rFonts w:hAnsi="Times New Roman" w:ascii="Times New Roman"/>
          <w:b w:val="false"/>
          <w:lang w:val="hr-HR"/>
        </w:rPr>
        <w:t>Damiru Rabaru</w:t>
      </w:r>
      <w:r w:rsidR="006A4949" w:rsidRPr="00656317">
        <w:rPr>
          <w:rFonts w:hAnsi="Times New Roman" w:ascii="Times New Roman"/>
          <w:b w:val="false"/>
          <w:lang w:val="hr-HR"/>
        </w:rPr>
        <w:t xml:space="preserve">, u stečajnom postupku nad dužnikom </w:t>
      </w:r>
      <w:r w:rsidR="008C53B6" w:rsidRPr="00656317">
        <w:rPr>
          <w:rFonts w:hAnsi="Times New Roman" w:ascii="Times New Roman"/>
          <w:b w:val="false"/>
        </w:rPr>
        <w:t>GORAN INŽENJERING d.o.o. u stečaju Poreč, Mate Vlašića 47a, OIB: 66649656334</w:t>
      </w:r>
      <w:r w:rsidR="006A4949" w:rsidRPr="00656317">
        <w:rPr>
          <w:rFonts w:hAnsi="Times New Roman" w:ascii="Times New Roman"/>
          <w:b w:val="false"/>
          <w:lang w:val="hr-HR"/>
        </w:rPr>
        <w:t xml:space="preserve">, </w:t>
      </w:r>
      <w:r w:rsidR="004A1703">
        <w:rPr>
          <w:rFonts w:hAnsi="Times New Roman" w:ascii="Times New Roman"/>
          <w:b w:val="false"/>
          <w:lang w:val="hr-HR"/>
        </w:rPr>
        <w:t>4. travnja</w:t>
      </w:r>
      <w:r w:rsidRPr="00656317">
        <w:rPr>
          <w:rFonts w:hAnsi="Times New Roman" w:ascii="Times New Roman"/>
          <w:b w:val="false"/>
          <w:lang w:val="hr-HR"/>
        </w:rPr>
        <w:t xml:space="preserve"> </w:t>
      </w:r>
      <w:r w:rsidR="006A4949" w:rsidRPr="00656317">
        <w:rPr>
          <w:rFonts w:hAnsi="Times New Roman" w:ascii="Times New Roman"/>
          <w:b w:val="false"/>
          <w:lang w:val="hr-HR"/>
        </w:rPr>
        <w:t xml:space="preserve">2018.  </w:t>
      </w:r>
    </w:p>
    <w:p w:rsidRDefault="00B310F2" w:rsidP="00B310F2" w:rsidR="00B310F2" w:rsidRPr="00656317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656317">
      <w:pPr>
        <w:jc w:val="center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656317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656317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5346FF" w:rsidRPr="00656317">
        <w:rPr>
          <w:rFonts w:hAnsi="Times New Roman" w:ascii="Times New Roman"/>
          <w:b w:val="false"/>
          <w:lang w:val="hr-HR"/>
        </w:rPr>
        <w:t>Općinskog suda u Puli-Pola, zemljišnoknjižni odjel Buje, k.č. br. 3</w:t>
      </w:r>
      <w:r w:rsidR="00C06680" w:rsidRPr="00656317">
        <w:rPr>
          <w:rFonts w:hAnsi="Times New Roman" w:ascii="Times New Roman"/>
          <w:b w:val="false"/>
          <w:lang w:val="hr-HR"/>
        </w:rPr>
        <w:t>173</w:t>
      </w:r>
      <w:r w:rsidR="005346FF" w:rsidRPr="00656317">
        <w:rPr>
          <w:rFonts w:hAnsi="Times New Roman" w:ascii="Times New Roman"/>
          <w:b w:val="false"/>
          <w:lang w:val="hr-HR"/>
        </w:rPr>
        <w:t>/</w:t>
      </w:r>
      <w:r w:rsidR="00C06680" w:rsidRPr="00656317">
        <w:rPr>
          <w:rFonts w:hAnsi="Times New Roman" w:ascii="Times New Roman"/>
          <w:b w:val="false"/>
          <w:lang w:val="hr-HR"/>
        </w:rPr>
        <w:t>2</w:t>
      </w:r>
      <w:r w:rsidR="005346FF" w:rsidRPr="00656317">
        <w:rPr>
          <w:rFonts w:hAnsi="Times New Roman" w:ascii="Times New Roman"/>
          <w:b w:val="false"/>
          <w:lang w:val="hr-HR"/>
        </w:rPr>
        <w:t xml:space="preserve"> u naravi oranica površine </w:t>
      </w:r>
      <w:r w:rsidR="00C06680" w:rsidRPr="00656317">
        <w:rPr>
          <w:rFonts w:hAnsi="Times New Roman" w:ascii="Times New Roman"/>
          <w:b w:val="false"/>
          <w:lang w:val="hr-HR"/>
        </w:rPr>
        <w:t xml:space="preserve">1183 </w:t>
      </w:r>
      <w:r w:rsidR="005346FF" w:rsidRPr="00656317">
        <w:rPr>
          <w:rFonts w:hAnsi="Times New Roman" w:ascii="Times New Roman"/>
          <w:b w:val="false"/>
          <w:lang w:val="hr-HR"/>
        </w:rPr>
        <w:t>m2, upisano u zk.ul. 3678, Katastarska općina Novigrad, 2. suvlasnički dio: 1/2</w:t>
      </w:r>
      <w:r w:rsidRPr="00656317">
        <w:rPr>
          <w:rFonts w:hAnsi="Times New Roman" w:ascii="Times New Roman"/>
          <w:b w:val="false"/>
          <w:lang w:val="hr-HR"/>
        </w:rPr>
        <w:t xml:space="preserve">, iznosi </w:t>
      </w:r>
      <w:r w:rsidR="00C06680" w:rsidRPr="00A625DB">
        <w:rPr>
          <w:rFonts w:hAnsi="Times New Roman" w:ascii="Times New Roman"/>
          <w:b w:val="false"/>
        </w:rPr>
        <w:t xml:space="preserve">347.378,72 </w:t>
      </w:r>
      <w:r w:rsidR="000D63B0" w:rsidRPr="00A625DB">
        <w:rPr>
          <w:rFonts w:hAnsi="Times New Roman" w:ascii="Times New Roman"/>
          <w:b w:val="false"/>
          <w:lang w:val="hr-HR"/>
        </w:rPr>
        <w:t>kn</w:t>
      </w:r>
      <w:r w:rsidR="00665210">
        <w:rPr>
          <w:rFonts w:hAnsi="Times New Roman" w:ascii="Times New Roman"/>
          <w:b w:val="false"/>
          <w:lang w:val="hr-HR"/>
        </w:rPr>
        <w:t>.</w:t>
      </w:r>
      <w:r w:rsidRPr="00656317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P="00B310F2" w:rsidR="00B310F2" w:rsidRPr="00656317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656317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 xml:space="preserve"> </w:t>
      </w:r>
      <w:r w:rsidRPr="00656317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656317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656317">
      <w:pPr>
        <w:jc w:val="center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656317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 xml:space="preserve">III. </w:t>
      </w:r>
      <w:r w:rsidR="00B310F2" w:rsidRPr="00656317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 i web stranici Financijske agencije.  </w:t>
      </w:r>
    </w:p>
    <w:p w:rsidRDefault="00B310F2" w:rsidP="00DA4AC8" w:rsidR="00B310F2" w:rsidRPr="00656317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656317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 xml:space="preserve">IV. </w:t>
      </w:r>
      <w:r w:rsidR="00B310F2" w:rsidRPr="00656317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BD5155" w:rsidR="00B310F2" w:rsidRPr="0065631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656317">
        <w:rPr>
          <w:rFonts w:hAnsi="Times New Roman" w:ascii="Times New Roman"/>
          <w:b w:val="false"/>
          <w:lang w:val="hr-HR"/>
        </w:rPr>
        <w:t xml:space="preserve">u zemljišnim knjigama </w:t>
      </w:r>
      <w:r w:rsidR="005346FF" w:rsidRPr="00656317">
        <w:rPr>
          <w:rFonts w:hAnsi="Times New Roman" w:ascii="Times New Roman"/>
          <w:b w:val="false"/>
          <w:lang w:val="hr-HR"/>
        </w:rPr>
        <w:t>Općinskog suda u Puli-Pola,  zemljišnoknjižni odjel Buje, k.č. br</w:t>
      </w:r>
      <w:r w:rsidR="00472A1C" w:rsidRPr="00656317">
        <w:rPr>
          <w:rFonts w:hAnsi="Times New Roman" w:ascii="Times New Roman"/>
          <w:b w:val="false"/>
          <w:lang w:val="hr-HR"/>
        </w:rPr>
        <w:t xml:space="preserve"> k.č. br. 3173/2 u naravi oranica površine 1183 m2, upisano u zk.ul. 3678, Katastarska općina Novigrad, 2. suvlasnički dio: 1/2</w:t>
      </w:r>
      <w:r w:rsidRPr="00656317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656317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C06680" w:rsidRPr="00A625DB">
        <w:rPr>
          <w:rFonts w:hAnsi="Times New Roman" w:ascii="Times New Roman"/>
          <w:b w:val="false"/>
        </w:rPr>
        <w:t>347.378,72</w:t>
      </w:r>
      <w:r w:rsidR="00C06680" w:rsidRPr="00656317">
        <w:t xml:space="preserve"> </w:t>
      </w:r>
      <w:r w:rsidR="007119BC" w:rsidRPr="00656317">
        <w:rPr>
          <w:rFonts w:hAnsi="Times New Roman" w:ascii="Times New Roman"/>
          <w:b w:val="false"/>
          <w:lang w:val="hr-HR"/>
        </w:rPr>
        <w:t>kn</w:t>
      </w:r>
      <w:r w:rsidRPr="00656317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656317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C5404E" w:rsidR="00B310F2" w:rsidRPr="00656317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b w:val="false"/>
          <w:lang w:eastAsia="hr-HR" w:val="hr-HR"/>
        </w:rPr>
      </w:pPr>
      <w:r w:rsidRPr="00656317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656317">
        <w:rPr>
          <w:rFonts w:hAnsi="Times New Roman" w:ascii="Times New Roman"/>
          <w:b w:val="false"/>
          <w:lang w:val="hr-HR"/>
        </w:rPr>
        <w:t xml:space="preserve"> što iznosi </w:t>
      </w:r>
      <w:r w:rsidR="00C5404E" w:rsidRPr="00656317">
        <w:rPr>
          <w:rFonts w:hAnsi="Times New Roman" w:ascii="Times New Roman"/>
          <w:b w:val="false"/>
          <w:lang w:eastAsia="hr-HR" w:val="hr-HR"/>
        </w:rPr>
        <w:t xml:space="preserve">260.534,04 </w:t>
      </w:r>
      <w:r w:rsidR="00A46E8A" w:rsidRPr="00656317">
        <w:rPr>
          <w:rFonts w:hAnsi="Times New Roman" w:ascii="Times New Roman"/>
          <w:b w:val="false"/>
          <w:lang w:val="hr-HR"/>
        </w:rPr>
        <w:t>kn</w:t>
      </w:r>
      <w:r w:rsidRPr="00656317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C5404E" w:rsidR="00B310F2" w:rsidRPr="00656317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656317">
        <w:rPr>
          <w:rFonts w:hAnsi="Times New Roman" w:ascii="Times New Roman"/>
          <w:b w:val="false"/>
          <w:lang w:val="hr-HR"/>
        </w:rPr>
        <w:t xml:space="preserve"> što iznosi </w:t>
      </w:r>
      <w:r w:rsidR="00C5404E" w:rsidRPr="00656317">
        <w:rPr>
          <w:rFonts w:hAnsi="Times New Roman" w:ascii="Times New Roman"/>
          <w:b w:val="false"/>
          <w:lang w:eastAsia="hr-HR" w:val="hr-HR"/>
        </w:rPr>
        <w:t xml:space="preserve">173.689,36 </w:t>
      </w:r>
      <w:r w:rsidR="00A46E8A" w:rsidRPr="00656317">
        <w:rPr>
          <w:rFonts w:hAnsi="Times New Roman" w:ascii="Times New Roman"/>
          <w:b w:val="false"/>
          <w:lang w:val="hr-HR"/>
        </w:rPr>
        <w:t>kn</w:t>
      </w:r>
      <w:r w:rsidRPr="00656317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C5404E" w:rsidR="00B310F2" w:rsidRPr="00656317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b w:val="false"/>
          <w:lang w:eastAsia="hr-HR" w:val="hr-HR"/>
        </w:rPr>
      </w:pPr>
      <w:r w:rsidRPr="00656317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656317">
        <w:rPr>
          <w:rFonts w:hAnsi="Times New Roman" w:ascii="Times New Roman"/>
          <w:b w:val="false"/>
          <w:lang w:val="hr-HR"/>
        </w:rPr>
        <w:t xml:space="preserve"> što iznosi </w:t>
      </w:r>
      <w:r w:rsidR="00C5404E" w:rsidRPr="00656317">
        <w:rPr>
          <w:rFonts w:hAnsi="Times New Roman" w:ascii="Times New Roman"/>
          <w:b w:val="false"/>
          <w:lang w:eastAsia="hr-HR" w:val="hr-HR"/>
        </w:rPr>
        <w:t xml:space="preserve">86.844,68 </w:t>
      </w:r>
      <w:r w:rsidR="00A46E8A" w:rsidRPr="00656317">
        <w:rPr>
          <w:rFonts w:hAnsi="Times New Roman" w:ascii="Times New Roman"/>
          <w:b w:val="false"/>
          <w:lang w:val="hr-HR"/>
        </w:rPr>
        <w:t>kn</w:t>
      </w:r>
      <w:r w:rsidRPr="00656317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BD5155" w:rsidR="00B310F2" w:rsidRPr="00656317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2B1DB9" w:rsidR="00A46E8A" w:rsidRPr="00656317">
      <w:pPr>
        <w:pStyle w:val="Odlomakpopisa"/>
        <w:numPr>
          <w:ilvl w:val="0"/>
          <w:numId w:val="10"/>
        </w:numPr>
        <w:ind w:right="313"/>
        <w:jc w:val="both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 xml:space="preserve">prvi razlučni vjerovnik u prednosnom redu može izjaviti da kupuje nekretninu i da stavlja u prijeboj svoju tražbinu s protutražbinom stečajnog dužnika po osnovi </w:t>
      </w:r>
      <w:r w:rsidRPr="00656317">
        <w:rPr>
          <w:rFonts w:hAnsi="Times New Roman" w:ascii="Times New Roman"/>
          <w:b w:val="false"/>
          <w:lang w:val="hr-HR"/>
        </w:rPr>
        <w:lastRenderedPageBreak/>
        <w:t>cijene u visini utvrđene vrijednosti nekretnine</w:t>
      </w:r>
      <w:r w:rsidR="00DC0EA3" w:rsidRPr="00656317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656317">
        <w:rPr>
          <w:rFonts w:hAnsi="Times New Roman" w:ascii="Times New Roman"/>
          <w:b w:val="false"/>
          <w:lang w:val="hr-HR"/>
        </w:rPr>
        <w:t>, 104/17</w:t>
      </w:r>
      <w:r w:rsidR="00DC0EA3" w:rsidRPr="00656317">
        <w:rPr>
          <w:rFonts w:hAnsi="Times New Roman" w:ascii="Times New Roman"/>
          <w:b w:val="false"/>
          <w:lang w:val="hr-HR"/>
        </w:rPr>
        <w:t>)</w:t>
      </w:r>
      <w:r w:rsidRPr="00656317">
        <w:rPr>
          <w:rFonts w:hAnsi="Times New Roman" w:ascii="Times New Roman"/>
          <w:b w:val="false"/>
          <w:lang w:val="hr-HR"/>
        </w:rPr>
        <w:t>;</w:t>
      </w:r>
    </w:p>
    <w:p w:rsidRDefault="00B310F2" w:rsidP="00BD5155" w:rsidR="00B310F2" w:rsidRPr="00656317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BD5155" w:rsidR="001E0597" w:rsidRPr="00656317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>na</w:t>
      </w:r>
      <w:r w:rsidR="00F86155" w:rsidRPr="00656317">
        <w:rPr>
          <w:rFonts w:hAnsi="Times New Roman" w:ascii="Times New Roman"/>
          <w:b w:val="false"/>
          <w:lang w:val="hr-HR"/>
        </w:rPr>
        <w:t xml:space="preserve"> </w:t>
      </w:r>
      <w:r w:rsidRPr="00656317">
        <w:rPr>
          <w:rFonts w:hAnsi="Times New Roman" w:ascii="Times New Roman"/>
          <w:b w:val="false"/>
          <w:lang w:val="hr-HR"/>
        </w:rPr>
        <w:t xml:space="preserve">nekretnini upisanoj u zemljišnim knjigama </w:t>
      </w:r>
      <w:r w:rsidR="005346FF" w:rsidRPr="00656317">
        <w:rPr>
          <w:rFonts w:hAnsi="Times New Roman" w:ascii="Times New Roman"/>
          <w:b w:val="false"/>
          <w:lang w:val="hr-HR"/>
        </w:rPr>
        <w:t xml:space="preserve">Općinskog suda u Puli-Pola,  zemljišnoknjižni odjel Buje, </w:t>
      </w:r>
      <w:r w:rsidR="00656317" w:rsidRPr="00656317">
        <w:rPr>
          <w:rFonts w:hAnsi="Times New Roman" w:ascii="Times New Roman"/>
          <w:b w:val="false"/>
          <w:lang w:val="hr-HR"/>
        </w:rPr>
        <w:t xml:space="preserve">k.č. br k.č. br. 3173/2 u naravi oranica površine 1183 m2, upisano u zk.ul. 3678, Katastarska općina Novigrad, 2. suvlasnički dio: ½ </w:t>
      </w:r>
      <w:r w:rsidRPr="00656317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252427" w:rsidP="00F53BFB" w:rsidR="00582BCC" w:rsidRPr="00656317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>na temelju Sporazuma o osiguranju stjecanjem založnog prava na nekretninama od 28.ožujka 2006.g. koji je solemniziran po javnom bilježniku uknjiženo pravo zaloga za iznos od dvamilijunačetristotisuća eura u kunskoj protuvrijednosti po prodajnom tečaju Raiffeisenbank Austrija d.d. važećem na dan dospijeća mjenica, sa zakonskom zateznom kamatom koja u trenutku sklapanja ovog sporazuma iznosi 15% godišnje, promjenjiva, računajući od dana dospijeća svake pojedine mjenice pa do namiren</w:t>
      </w:r>
      <w:r w:rsidR="00A625DB">
        <w:rPr>
          <w:rFonts w:hAnsi="Times New Roman" w:ascii="Times New Roman"/>
          <w:b w:val="false"/>
          <w:lang w:val="hr-HR"/>
        </w:rPr>
        <w:t>ja i drugim troškovima, na ime:</w:t>
      </w:r>
      <w:r w:rsidRPr="00656317">
        <w:rPr>
          <w:rFonts w:hAnsi="Times New Roman" w:ascii="Times New Roman"/>
          <w:b w:val="false"/>
          <w:lang w:val="hr-HR"/>
        </w:rPr>
        <w:t xml:space="preserve"> </w:t>
      </w:r>
      <w:r w:rsidRPr="00656317">
        <w:rPr>
          <w:rFonts w:hAnsi="Times New Roman" w:ascii="Times New Roman"/>
          <w:b w:val="false"/>
          <w:bCs/>
          <w:lang w:val="hr-HR"/>
        </w:rPr>
        <w:t xml:space="preserve">RAIFFEISENBANK AUSTRIA D.D., PODRUŽNICA PULA, PULA, 43. ISTARSKE DIVIZIJE 2; a </w:t>
      </w:r>
      <w:r w:rsidRPr="00656317">
        <w:rPr>
          <w:rFonts w:hAnsi="Times New Roman" w:ascii="Times New Roman"/>
          <w:b w:val="false"/>
          <w:lang w:val="hr-HR"/>
        </w:rPr>
        <w:t>na temelju Sporazuma o osiguranju stjecanjem založnog prava na nekretninama br. 07118010076 od 11.prosinca 2007.g. i Dodatka I sporazumu o osiguranju stjecanjem založnog prava na nekretninama br. 07118010076 od 04.siječnja 2008.g. koji su solemnizirani po javnom bilježniku uknjiženo je pravo zaloga za iznos od dvamilijunačetristotisuća eura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ime:</w:t>
      </w:r>
      <w:r w:rsidRPr="00656317">
        <w:rPr>
          <w:rFonts w:hAnsi="Times New Roman" w:ascii="Times New Roman"/>
          <w:b w:val="false"/>
          <w:bCs/>
          <w:lang w:val="hr-HR"/>
        </w:rPr>
        <w:t xml:space="preserve"> RAIFFEISENBANK AUSTRIA D.D., PODRUŽNICA PULA, PULA, 43. ISTARSKE DIVIZIJE 2</w:t>
      </w:r>
      <w:r w:rsidR="00582BCC" w:rsidRPr="00656317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656317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BD5155" w:rsidR="00B310F2" w:rsidRPr="00656317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656317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656317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BD5155" w:rsidR="00B310F2" w:rsidRPr="00656317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656317">
        <w:rPr>
          <w:rFonts w:hAnsi="Times New Roman" w:ascii="Times New Roman"/>
          <w:b w:val="false"/>
          <w:lang w:val="hr-HR"/>
        </w:rPr>
        <w:t xml:space="preserve"> odnosno iznos od </w:t>
      </w:r>
      <w:r w:rsidR="00472A1C" w:rsidRPr="00A625DB">
        <w:rPr>
          <w:rFonts w:hAnsi="Times New Roman" w:ascii="Times New Roman"/>
          <w:b w:val="false"/>
        </w:rPr>
        <w:t>34.737,87</w:t>
      </w:r>
      <w:r w:rsidR="00472A1C" w:rsidRPr="00656317">
        <w:t xml:space="preserve"> </w:t>
      </w:r>
      <w:r w:rsidR="00BD7F35" w:rsidRPr="00656317">
        <w:rPr>
          <w:rFonts w:hAnsi="Times New Roman" w:ascii="Times New Roman"/>
          <w:b w:val="false"/>
          <w:lang w:val="hr-HR"/>
        </w:rPr>
        <w:t>kn</w:t>
      </w:r>
      <w:r w:rsidRPr="00656317">
        <w:rPr>
          <w:rFonts w:hAnsi="Times New Roman" w:ascii="Times New Roman"/>
          <w:b w:val="false"/>
          <w:lang w:val="hr-HR"/>
        </w:rPr>
        <w:t>,</w:t>
      </w:r>
    </w:p>
    <w:p w:rsidRDefault="00B92C46" w:rsidP="00BD5155" w:rsidR="00B92C46" w:rsidRPr="00656317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 xml:space="preserve">dražbeni korak iznosi </w:t>
      </w:r>
      <w:r w:rsidR="001C5B2F" w:rsidRPr="00656317">
        <w:rPr>
          <w:rFonts w:hAnsi="Times New Roman" w:ascii="Times New Roman"/>
          <w:b w:val="false"/>
          <w:lang w:val="hr-HR"/>
        </w:rPr>
        <w:t>5</w:t>
      </w:r>
      <w:r w:rsidRPr="00656317">
        <w:rPr>
          <w:rFonts w:hAnsi="Times New Roman" w:ascii="Times New Roman"/>
          <w:b w:val="false"/>
          <w:lang w:val="hr-HR"/>
        </w:rPr>
        <w:t>.000,00 kn;</w:t>
      </w:r>
    </w:p>
    <w:p w:rsidRDefault="00B310F2" w:rsidP="00BD5155" w:rsidR="00B310F2" w:rsidRPr="00656317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BD5155" w:rsidR="00B92C46" w:rsidRPr="00656317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656317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656317">
        <w:rPr>
          <w:rFonts w:hAnsi="Times New Roman" w:ascii="Times New Roman"/>
          <w:b w:val="false"/>
          <w:lang w:val="hr-HR"/>
        </w:rPr>
        <w:t xml:space="preserve">im upraviteljem </w:t>
      </w:r>
      <w:r w:rsidR="00F86155" w:rsidRPr="00656317">
        <w:rPr>
          <w:rFonts w:hAnsi="Times New Roman" w:ascii="Times New Roman"/>
          <w:b w:val="false"/>
          <w:lang w:val="hr-HR"/>
        </w:rPr>
        <w:t xml:space="preserve">Gordanom Blagojevićem </w:t>
      </w:r>
      <w:r w:rsidR="00E11279" w:rsidRPr="00656317">
        <w:rPr>
          <w:rFonts w:hAnsi="Times New Roman" w:ascii="Times New Roman"/>
          <w:b w:val="false"/>
          <w:lang w:val="hr-HR"/>
        </w:rPr>
        <w:t>i</w:t>
      </w:r>
      <w:r w:rsidR="00A625DB">
        <w:rPr>
          <w:rFonts w:hAnsi="Times New Roman" w:ascii="Times New Roman"/>
          <w:b w:val="false"/>
          <w:lang w:val="hr-HR"/>
        </w:rPr>
        <w:t>z Rijeke, Markovići 21</w:t>
      </w:r>
      <w:r w:rsidR="000D6CE9" w:rsidRPr="00656317">
        <w:rPr>
          <w:rFonts w:hAnsi="Times New Roman" w:ascii="Times New Roman"/>
          <w:b w:val="false"/>
          <w:lang w:val="hr-HR"/>
        </w:rPr>
        <w:t xml:space="preserve">, OIB: </w:t>
      </w:r>
      <w:r w:rsidR="00ED0351" w:rsidRPr="0000508E">
        <w:rPr>
          <w:rFonts w:hAnsi="Times New Roman" w:ascii="Times New Roman"/>
          <w:b w:val="false"/>
        </w:rPr>
        <w:t>53507748090</w:t>
      </w:r>
      <w:r w:rsidR="00ED0351">
        <w:rPr>
          <w:rFonts w:hAnsi="Times New Roman" w:ascii="Times New Roman"/>
          <w:b w:val="false"/>
        </w:rPr>
        <w:t>,</w:t>
      </w:r>
      <w:r w:rsidR="00F86155" w:rsidRPr="00656317">
        <w:rPr>
          <w:rFonts w:hAnsi="Times New Roman" w:ascii="Times New Roman"/>
          <w:b w:val="false"/>
          <w:lang w:val="hr-HR"/>
        </w:rPr>
        <w:t xml:space="preserve"> </w:t>
      </w:r>
      <w:r w:rsidR="008D3E5A" w:rsidRPr="00656317">
        <w:rPr>
          <w:rFonts w:hAnsi="Times New Roman" w:ascii="Times New Roman"/>
          <w:b w:val="false"/>
          <w:lang w:val="hr-HR"/>
        </w:rPr>
        <w:t>koj</w:t>
      </w:r>
      <w:r w:rsidR="00C5797B" w:rsidRPr="00656317">
        <w:rPr>
          <w:rFonts w:hAnsi="Times New Roman" w:ascii="Times New Roman"/>
          <w:b w:val="false"/>
          <w:lang w:val="hr-HR"/>
        </w:rPr>
        <w:t>eg</w:t>
      </w:r>
      <w:r w:rsidR="008D3E5A" w:rsidRPr="00656317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</w:t>
      </w:r>
      <w:r w:rsidR="000D6CE9" w:rsidRPr="00656317">
        <w:rPr>
          <w:rFonts w:hAnsi="Times New Roman" w:ascii="Times New Roman"/>
          <w:b w:val="false"/>
          <w:lang w:val="hr-HR"/>
        </w:rPr>
        <w:t xml:space="preserve"> </w:t>
      </w:r>
      <w:r w:rsidR="00A625DB">
        <w:rPr>
          <w:rFonts w:hAnsi="Times New Roman" w:ascii="Times New Roman"/>
          <w:b w:val="false"/>
          <w:lang w:val="hr-HR"/>
        </w:rPr>
        <w:t>098/313-008</w:t>
      </w:r>
      <w:r w:rsidRPr="00656317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656317">
        <w:rPr>
          <w:rFonts w:hAnsi="Times New Roman" w:ascii="Times New Roman"/>
          <w:b w:val="false"/>
          <w:lang w:val="hr-HR"/>
        </w:rPr>
        <w:t>.</w:t>
      </w:r>
    </w:p>
    <w:p w:rsidRDefault="00C5797B" w:rsidP="00B310F2" w:rsidR="00C5797B" w:rsidRPr="00656317">
      <w:pPr>
        <w:jc w:val="center"/>
        <w:rPr>
          <w:rFonts w:hAnsi="Times New Roman" w:ascii="Times New Roman"/>
          <w:b w:val="false"/>
          <w:lang w:val="hr-HR"/>
        </w:rPr>
      </w:pPr>
    </w:p>
    <w:p w:rsidRDefault="00A625DB" w:rsidP="00B310F2" w:rsidR="00A625DB">
      <w:pPr>
        <w:jc w:val="center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U Pazinu</w:t>
      </w:r>
      <w:r w:rsidR="00B310F2" w:rsidRPr="00656317">
        <w:rPr>
          <w:rFonts w:hAnsi="Times New Roman" w:ascii="Times New Roman"/>
          <w:b w:val="false"/>
          <w:lang w:val="hr-HR"/>
        </w:rPr>
        <w:t xml:space="preserve">, </w:t>
      </w:r>
      <w:r w:rsidR="004A1703">
        <w:rPr>
          <w:rFonts w:hAnsi="Times New Roman" w:ascii="Times New Roman"/>
          <w:b w:val="false"/>
          <w:lang w:val="hr-HR"/>
        </w:rPr>
        <w:t>4. travnja</w:t>
      </w:r>
      <w:r w:rsidR="00FF0794" w:rsidRPr="00656317">
        <w:rPr>
          <w:rFonts w:hAnsi="Times New Roman" w:ascii="Times New Roman"/>
          <w:b w:val="false"/>
          <w:lang w:val="hr-HR"/>
        </w:rPr>
        <w:t xml:space="preserve"> </w:t>
      </w:r>
      <w:r w:rsidR="001C5B2F" w:rsidRPr="00656317">
        <w:rPr>
          <w:rFonts w:hAnsi="Times New Roman" w:ascii="Times New Roman"/>
          <w:b w:val="false"/>
          <w:lang w:val="hr-HR"/>
        </w:rPr>
        <w:t>2018.</w:t>
      </w:r>
      <w:r w:rsidR="00B310F2" w:rsidRPr="00656317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656317">
      <w:pPr>
        <w:jc w:val="center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656317">
      <w:pPr>
        <w:jc w:val="both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656317">
      <w:pPr>
        <w:jc w:val="both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</w:t>
      </w:r>
      <w:r w:rsidR="00FF0794" w:rsidRPr="00656317">
        <w:rPr>
          <w:rFonts w:hAnsi="Times New Roman" w:ascii="Times New Roman"/>
          <w:b w:val="false"/>
          <w:lang w:val="hr-HR"/>
        </w:rPr>
        <w:t>Damir Rabar</w:t>
      </w:r>
      <w:r w:rsidR="00665210">
        <w:rPr>
          <w:rFonts w:hAnsi="Times New Roman" w:ascii="Times New Roman"/>
          <w:b w:val="false"/>
          <w:lang w:val="hr-HR"/>
        </w:rPr>
        <w:t>, v.r.</w:t>
      </w:r>
    </w:p>
    <w:p w:rsidRDefault="00B310F2" w:rsidR="00B310F2" w:rsidRPr="00656317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656317">
      <w:pPr>
        <w:jc w:val="right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656317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656317">
      <w:pPr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656317">
      <w:pPr>
        <w:jc w:val="both"/>
        <w:rPr>
          <w:rFonts w:hAnsi="Times New Roman" w:ascii="Times New Roman"/>
          <w:b w:val="false"/>
          <w:lang w:val="hr-HR"/>
        </w:rPr>
      </w:pPr>
      <w:r w:rsidRPr="00656317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656317">
          <w:rPr>
            <w:rFonts w:hAnsi="Times New Roman" w:ascii="Times New Roman"/>
            <w:b w:val="false"/>
            <w:lang w:val="hr-HR"/>
          </w:rPr>
          <w:t>11. st</w:t>
        </w:r>
      </w:smartTag>
      <w:r w:rsidRPr="00656317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C5797B" w:rsidP="00B310F2" w:rsidR="00C5797B" w:rsidRPr="00656317">
      <w:pPr>
        <w:jc w:val="both"/>
        <w:rPr>
          <w:rFonts w:hAnsi="Times New Roman" w:ascii="Times New Roman"/>
          <w:b w:val="false"/>
          <w:lang w:val="hr-HR"/>
        </w:rPr>
      </w:pPr>
    </w:p>
    <w:p w:rsidRDefault="00C5797B" w:rsidP="00B310F2" w:rsidR="00C5797B" w:rsidRPr="00656317">
      <w:pPr>
        <w:jc w:val="both"/>
        <w:rPr>
          <w:rFonts w:hAnsi="Times New Roman" w:ascii="Times New Roman"/>
          <w:b w:val="false"/>
          <w:lang w:val="hr-HR"/>
        </w:rPr>
      </w:pPr>
    </w:p>
    <w:p w:rsidRDefault="00A625DB" w:rsidP="00A625DB" w:rsidR="00A625DB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DNA:</w:t>
      </w:r>
    </w:p>
    <w:p w:rsidRDefault="00A625DB" w:rsidP="00A625DB" w:rsidR="00A625DB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- stečajni  upravitelj Gordan Blagojević, Rijeka, Markovići 21</w:t>
      </w:r>
    </w:p>
    <w:p w:rsidRDefault="00A625DB" w:rsidP="00A625DB" w:rsidR="00A625DB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- razlučnim vjerovnicima:</w:t>
      </w:r>
    </w:p>
    <w:p w:rsidRDefault="00A625DB" w:rsidP="00A625DB" w:rsidR="00A625DB" w:rsidRPr="00FE55FA">
      <w:pPr>
        <w:jc w:val="both"/>
        <w:rPr>
          <w:rFonts w:hAnsi="Times New Roman" w:ascii="Times New Roman"/>
          <w:b w:val="false"/>
          <w:bCs/>
          <w:lang w:eastAsia="hr-HR" w:val="hr-HR"/>
        </w:rPr>
      </w:pPr>
      <w:r w:rsidRPr="00FE55FA">
        <w:rPr>
          <w:rFonts w:hAnsi="Times New Roman" w:ascii="Times New Roman"/>
          <w:b w:val="false"/>
          <w:lang w:val="hr-HR"/>
        </w:rPr>
        <w:t>- R</w:t>
      </w:r>
      <w:r w:rsidRPr="00FE55FA">
        <w:rPr>
          <w:rFonts w:hAnsi="Times New Roman" w:ascii="Times New Roman"/>
          <w:b w:val="false"/>
          <w:bCs/>
          <w:lang w:eastAsia="hr-HR" w:val="hr-HR"/>
        </w:rPr>
        <w:t xml:space="preserve">aiffeisenbank Austria d.d., podružnica Pula, </w:t>
      </w:r>
      <w:r>
        <w:rPr>
          <w:rFonts w:hAnsi="Times New Roman" w:ascii="Times New Roman"/>
          <w:b w:val="false"/>
          <w:bCs/>
          <w:lang w:eastAsia="hr-HR" w:val="hr-HR"/>
        </w:rPr>
        <w:t>po pun. Maćešić i partneri d.o.o., Rijeka, Pod Kaštelom 4</w:t>
      </w:r>
    </w:p>
    <w:p w:rsidRDefault="00A625DB" w:rsidP="00A625DB" w:rsidR="00A625DB" w:rsidRPr="00FE55FA">
      <w:pPr>
        <w:jc w:val="both"/>
        <w:rPr>
          <w:rFonts w:hAnsi="Times New Roman" w:ascii="Times New Roman"/>
          <w:b w:val="false"/>
          <w:bCs/>
          <w:lang w:eastAsia="hr-HR" w:val="hr-HR"/>
        </w:rPr>
      </w:pPr>
      <w:r>
        <w:rPr>
          <w:rFonts w:hAnsi="Times New Roman" w:ascii="Times New Roman"/>
          <w:b w:val="false"/>
          <w:bCs/>
          <w:lang w:eastAsia="hr-HR" w:val="hr-HR"/>
        </w:rPr>
        <w:t>- Bošnjak Josip, Poreč, po pun. ZOU Irene Zustović i Ingrid Zustović Batelić, Labin, Titov trg 6</w:t>
      </w:r>
    </w:p>
    <w:p w:rsidRDefault="00A625DB" w:rsidP="00A625DB" w:rsidR="00A625DB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val="hr-HR"/>
        </w:rPr>
        <w:t>- e-Oglasna ploča 8 dana</w:t>
      </w:r>
    </w:p>
    <w:p w:rsidRDefault="00A625DB" w:rsidP="00A625DB" w:rsidR="00A625DB" w:rsidRPr="00FE55FA">
      <w:pPr>
        <w:jc w:val="both"/>
        <w:rPr>
          <w:rFonts w:hAnsi="Times New Roman" w:ascii="Times New Roman"/>
          <w:b w:val="false"/>
          <w:lang w:val="hr-HR"/>
        </w:rPr>
      </w:pPr>
      <w:r w:rsidRPr="00FE55FA">
        <w:rPr>
          <w:rFonts w:hAnsi="Times New Roman" w:ascii="Times New Roman"/>
          <w:b w:val="false"/>
          <w:lang w:eastAsia="hr-HR" w:val="hr-HR"/>
        </w:rPr>
        <w:tab/>
      </w:r>
    </w:p>
    <w:p w:rsidRDefault="00C5797B" w:rsidP="00B310F2" w:rsidR="00C5797B" w:rsidRPr="00656317">
      <w:pPr>
        <w:jc w:val="both"/>
        <w:rPr>
          <w:rFonts w:hAnsi="Times New Roman" w:ascii="Times New Roman"/>
          <w:b w:val="false"/>
          <w:lang w:val="hr-HR"/>
        </w:rPr>
      </w:pPr>
    </w:p>
    <w:sectPr w:rsidSect="00A625DB" w:rsidR="00C5797B" w:rsidRPr="00656317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BEA" w:rsidP="00B310F2" w:rsidR="002D5BEA">
      <w:r>
        <w:separator/>
      </w:r>
    </w:p>
  </w:endnote>
  <w:endnote w:id="0" w:type="continuationSeparator">
    <w:p w:rsidRDefault="002D5BEA" w:rsidP="00B310F2" w:rsidR="002D5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07DF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07DF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6207DF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BEA" w:rsidP="00B310F2" w:rsidR="002D5BEA">
      <w:r>
        <w:separator/>
      </w:r>
    </w:p>
  </w:footnote>
  <w:footnote w:id="0" w:type="continuationSeparator">
    <w:p w:rsidRDefault="002D5BEA" w:rsidP="00B310F2" w:rsidR="002D5B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97433082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A625DB" w:rsidP="00A625DB" w:rsidR="00A625DB" w:rsidRPr="00A625DB">
        <w:pPr>
          <w:pStyle w:val="Zaglavlje"/>
          <w:ind w:firstLine="708"/>
          <w:jc w:val="right"/>
          <w:rPr>
            <w:rFonts w:hAnsi="Times New Roman" w:ascii="Times New Roman"/>
            <w:b w:val="false"/>
            <w:lang w:val="hr-HR"/>
          </w:rPr>
        </w:pPr>
        <w:r w:rsidRPr="00A625DB">
          <w:rPr>
            <w:rFonts w:hAnsi="Times New Roman" w:ascii="Times New Roman"/>
            <w:b w:val="false"/>
          </w:rPr>
          <w:fldChar w:fldCharType="begin"/>
        </w:r>
        <w:r w:rsidRPr="00A625DB">
          <w:rPr>
            <w:rFonts w:hAnsi="Times New Roman" w:ascii="Times New Roman"/>
            <w:b w:val="false"/>
          </w:rPr>
          <w:instrText>PAGE   \* MERGEFORMAT</w:instrText>
        </w:r>
        <w:r w:rsidRPr="00A625DB">
          <w:rPr>
            <w:rFonts w:hAnsi="Times New Roman" w:ascii="Times New Roman"/>
            <w:b w:val="false"/>
          </w:rPr>
          <w:fldChar w:fldCharType="separate"/>
        </w:r>
        <w:r w:rsidR="006207DF" w:rsidRPr="006207DF">
          <w:rPr>
            <w:rFonts w:hAnsi="Times New Roman" w:ascii="Times New Roman"/>
            <w:b w:val="false"/>
            <w:noProof/>
            <w:lang w:val="hr-HR"/>
          </w:rPr>
          <w:t>3</w:t>
        </w:r>
        <w:r w:rsidRPr="00A625DB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</w:r>
        <w:r w:rsidR="00260065">
          <w:rPr>
            <w:rFonts w:hAnsi="Times New Roman" w:ascii="Times New Roman"/>
            <w:b w:val="false"/>
            <w:lang w:val="hr-HR"/>
          </w:rPr>
          <w:t>1 St-14/2015-294</w:t>
        </w:r>
      </w:p>
      <w:p w:rsidRDefault="006207DF" w:rsidR="00A625DB" w:rsidRPr="00A625DB">
        <w:pPr>
          <w:pStyle w:val="Zaglavlje"/>
          <w:jc w:val="center"/>
          <w:rPr>
            <w:rFonts w:hAnsi="Times New Roman" w:ascii="Times New Roman"/>
            <w:b w:val="false"/>
          </w:rPr>
        </w:pPr>
      </w:p>
    </w:sdtContent>
  </w:sdt>
  <w:p w:rsidRDefault="006207DF" w:rsidP="008C53B6" w:rsidR="00902CE6" w:rsidRPr="005B6AD6">
    <w:pPr>
      <w:pStyle w:val="Zaglavlje"/>
      <w:jc w:val="right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0065" w:rsidP="00A625DB" w:rsidR="00A625DB" w:rsidRPr="00A625DB">
    <w:pPr>
      <w:pStyle w:val="Zaglavlje"/>
      <w:jc w:val="right"/>
      <w:rPr>
        <w:rFonts w:hAnsi="Times New Roman" w:ascii="Times New Roman"/>
        <w:b w:val="false"/>
        <w:lang w:val="hr-HR"/>
      </w:rPr>
    </w:pPr>
    <w:r>
      <w:rPr>
        <w:rFonts w:hAnsi="Times New Roman" w:ascii="Times New Roman"/>
        <w:b w:val="false"/>
        <w:lang w:val="hr-HR"/>
      </w:rPr>
      <w:t>1 St-14/2015-294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A0C2DBA"/>
    <w:multiLevelType w:val="hybridMultilevel"/>
    <w:tmpl w:val="C54A3806"/>
    <w:lvl w:tplc="35FEDDF6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  <w:color w:val="000000"/>
        <w:sz w:val="15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371F2E"/>
    <w:multiLevelType w:val="hybridMultilevel"/>
    <w:tmpl w:val="ADE012C0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2CDF3566"/>
    <w:multiLevelType w:val="hybridMultilevel"/>
    <w:tmpl w:val="7724020A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5">
    <w:nsid w:val="39E11DE7"/>
    <w:multiLevelType w:val="hybridMultilevel"/>
    <w:tmpl w:val="D25A48B2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6">
    <w:nsid w:val="3AB1508B"/>
    <w:multiLevelType w:val="hybridMultilevel"/>
    <w:tmpl w:val="447CC72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D2F6D63"/>
    <w:multiLevelType w:val="hybridMultilevel"/>
    <w:tmpl w:val="21729B72"/>
    <w:lvl w:tplc="944ED94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FFC4C62"/>
    <w:multiLevelType w:val="hybridMultilevel"/>
    <w:tmpl w:val="2FC4C1C0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5EB3430C"/>
    <w:multiLevelType w:val="hybridMultilevel"/>
    <w:tmpl w:val="BFD296B6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1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12"/>
  </w:num>
  <w:num w:numId="5">
    <w:abstractNumId w:val="0"/>
  </w:num>
  <w:num w:numId="6">
    <w:abstractNumId w:val="1"/>
  </w:num>
  <w:num w:numId="7">
    <w:abstractNumId w:val="7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10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84C43"/>
    <w:rsid w:val="000B617D"/>
    <w:rsid w:val="000D63B0"/>
    <w:rsid w:val="000D6CE9"/>
    <w:rsid w:val="000D74C6"/>
    <w:rsid w:val="000F4F8D"/>
    <w:rsid w:val="00141F9B"/>
    <w:rsid w:val="001C5A8D"/>
    <w:rsid w:val="001C5B2F"/>
    <w:rsid w:val="001E0597"/>
    <w:rsid w:val="002129AC"/>
    <w:rsid w:val="002162F6"/>
    <w:rsid w:val="00252427"/>
    <w:rsid w:val="00260065"/>
    <w:rsid w:val="00267BBB"/>
    <w:rsid w:val="002B1DB9"/>
    <w:rsid w:val="002D5BEA"/>
    <w:rsid w:val="002F4C8B"/>
    <w:rsid w:val="00352788"/>
    <w:rsid w:val="003541B1"/>
    <w:rsid w:val="00363040"/>
    <w:rsid w:val="003D2633"/>
    <w:rsid w:val="003D3DDA"/>
    <w:rsid w:val="003D447A"/>
    <w:rsid w:val="004070C6"/>
    <w:rsid w:val="00407A03"/>
    <w:rsid w:val="0043333F"/>
    <w:rsid w:val="00453F86"/>
    <w:rsid w:val="00462665"/>
    <w:rsid w:val="00472A1C"/>
    <w:rsid w:val="004A1703"/>
    <w:rsid w:val="004A71B2"/>
    <w:rsid w:val="004F6C16"/>
    <w:rsid w:val="00520689"/>
    <w:rsid w:val="005346FF"/>
    <w:rsid w:val="00582BCC"/>
    <w:rsid w:val="005B452E"/>
    <w:rsid w:val="006207DF"/>
    <w:rsid w:val="0064387E"/>
    <w:rsid w:val="00656317"/>
    <w:rsid w:val="00663591"/>
    <w:rsid w:val="00665210"/>
    <w:rsid w:val="00674056"/>
    <w:rsid w:val="006A4949"/>
    <w:rsid w:val="007119BC"/>
    <w:rsid w:val="00726ED0"/>
    <w:rsid w:val="0076139A"/>
    <w:rsid w:val="007B55C9"/>
    <w:rsid w:val="007B6D04"/>
    <w:rsid w:val="0080755B"/>
    <w:rsid w:val="00836506"/>
    <w:rsid w:val="00875006"/>
    <w:rsid w:val="00880EEA"/>
    <w:rsid w:val="008B59B7"/>
    <w:rsid w:val="008B6670"/>
    <w:rsid w:val="008C2BAB"/>
    <w:rsid w:val="008C53B6"/>
    <w:rsid w:val="008D3E5A"/>
    <w:rsid w:val="009059F3"/>
    <w:rsid w:val="00927258"/>
    <w:rsid w:val="00942A0F"/>
    <w:rsid w:val="009D336F"/>
    <w:rsid w:val="00A46E8A"/>
    <w:rsid w:val="00A625DB"/>
    <w:rsid w:val="00A752B2"/>
    <w:rsid w:val="00AA43BC"/>
    <w:rsid w:val="00AF0A5D"/>
    <w:rsid w:val="00B310F2"/>
    <w:rsid w:val="00B92C46"/>
    <w:rsid w:val="00B93FF3"/>
    <w:rsid w:val="00BA3EB5"/>
    <w:rsid w:val="00BA5255"/>
    <w:rsid w:val="00BD139F"/>
    <w:rsid w:val="00BD5155"/>
    <w:rsid w:val="00BD5EF2"/>
    <w:rsid w:val="00BD7F35"/>
    <w:rsid w:val="00C06680"/>
    <w:rsid w:val="00C15009"/>
    <w:rsid w:val="00C17835"/>
    <w:rsid w:val="00C37E72"/>
    <w:rsid w:val="00C5404E"/>
    <w:rsid w:val="00C5797B"/>
    <w:rsid w:val="00C6573D"/>
    <w:rsid w:val="00CB1864"/>
    <w:rsid w:val="00D0665E"/>
    <w:rsid w:val="00D67E91"/>
    <w:rsid w:val="00DA4AC8"/>
    <w:rsid w:val="00DC0EA3"/>
    <w:rsid w:val="00DC4584"/>
    <w:rsid w:val="00E11279"/>
    <w:rsid w:val="00E518D1"/>
    <w:rsid w:val="00E81188"/>
    <w:rsid w:val="00E86153"/>
    <w:rsid w:val="00ED0351"/>
    <w:rsid w:val="00ED0D53"/>
    <w:rsid w:val="00EF155B"/>
    <w:rsid w:val="00F53BFB"/>
    <w:rsid w:val="00F86155"/>
    <w:rsid w:val="00FE2CAA"/>
    <w:rsid w:val="00FF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uiPriority w:val="99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75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2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2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2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2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uiPriority w:val="99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75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2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2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2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2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152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721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4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191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059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9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8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3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762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625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86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04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4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310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006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10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06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24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St-14/2015</izvorni_sadrzaj>
    <derivirana_varijabla naziv="DomainObject.Predmet.OznakaBroj_1">St-14/2015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spis:
OVR-51/16 - TS PAZIN</izvorni_sadrzaj>
    <derivirana_varijabla naziv="DomainObject.Predmet.PrimjedbaSuca_1">Vezani spis:
OVR-51/16 - TS PAZIN</derivirana_varijabla>
  </DomainObject.Predmet.PrimjedbaSuca>
  <DomainObject.Predmet.ProtustrankaFormated>
    <izvorni_sadrzaj>  GORAN INŽENJERING d.o.o. POREČ</izvorni_sadrzaj>
    <derivirana_varijabla naziv="DomainObject.Predmet.ProtustrankaFormated_1">  GORAN INŽENJERING d.o.o. POREČ</derivirana_varijabla>
  </DomainObject.Predmet.ProtustrankaFormated>
  <DomainObject.Predmet.ProtustrankaFormatedOIB>
    <izvorni_sadrzaj>  GORAN INŽENJERING d.o.o. POREČ, OIB 66649656334</izvorni_sadrzaj>
    <derivirana_varijabla naziv="DomainObject.Predmet.ProtustrankaFormatedOIB_1">  GORAN INŽENJERING d.o.o. POREČ, OIB 66649656334</derivirana_varijabla>
  </DomainObject.Predmet.ProtustrankaFormatedOIB>
  <DomainObject.Predmet.ProtustrankaFormatedWithAdress>
    <izvorni_sadrzaj> GORAN INŽENJERING d.o.o. POREČ, Mate Vlašića 47/a, 52440 POREČ</izvorni_sadrzaj>
    <derivirana_varijabla naziv="DomainObject.Predmet.ProtustrankaFormatedWithAdress_1"> GORAN INŽENJERING d.o.o. POREČ, Mate Vlašića 47/a, 52440 POREČ</derivirana_varijabla>
  </DomainObject.Predmet.ProtustrankaFormatedWithAdress>
  <DomainObject.Predmet.ProtustrankaFormatedWithAdressOIB>
    <izvorni_sadrzaj> GORAN INŽENJERING d.o.o. POREČ, OIB 66649656334, Mate Vlašića 47/a, 52440 POREČ</izvorni_sadrzaj>
    <derivirana_varijabla naziv="DomainObject.Predmet.ProtustrankaFormatedWithAdressOIB_1"> GORAN INŽENJERING d.o.o. POREČ, OIB 66649656334, Mate Vlašića 47/a, 52440 POREČ</derivirana_varijabla>
  </DomainObject.Predmet.ProtustrankaFormatedWithAdressOIB>
  <DomainObject.Predmet.ProtustrankaWithAdress>
    <izvorni_sadrzaj>GORAN INŽENJERING d.o.o. POREČ Mate Vlašića 47/a, 52440 POREČ</izvorni_sadrzaj>
    <derivirana_varijabla naziv="DomainObject.Predmet.ProtustrankaWithAdress_1">GORAN INŽENJERING d.o.o. POREČ Mate Vlašića 47/a, 52440 POREČ</derivirana_varijabla>
  </DomainObject.Predmet.ProtustrankaWithAdress>
  <DomainObject.Predmet.ProtustrankaWithAdressOIB>
    <izvorni_sadrzaj>GORAN INŽENJERING d.o.o. POREČ, OIB 66649656334, Mate Vlašića 47/a, 52440 POREČ</izvorni_sadrzaj>
    <derivirana_varijabla naziv="DomainObject.Predmet.ProtustrankaWithAdressOIB_1">GORAN INŽENJERING d.o.o. POREČ, OIB 66649656334, Mate Vlašića 47/a, 52440 POREČ</derivirana_varijabla>
  </DomainObject.Predmet.ProtustrankaWithAdressOIB>
  <DomainObject.Predmet.ProtustrankaNazivFormated>
    <izvorni_sadrzaj>GORAN INŽENJERING d.o.o. POREČ</izvorni_sadrzaj>
    <derivirana_varijabla naziv="DomainObject.Predmet.ProtustrankaNazivFormated_1">GORAN INŽENJERING d.o.o. POREČ</derivirana_varijabla>
  </DomainObject.Predmet.ProtustrankaNazivFormated>
  <DomainObject.Predmet.ProtustrankaNazivFormatedOIB>
    <izvorni_sadrzaj>GORAN INŽENJERING d.o.o. POREČ, OIB 66649656334</izvorni_sadrzaj>
    <derivirana_varijabla naziv="DomainObject.Predmet.ProtustrankaNazivFormatedOIB_1">GORAN INŽENJERING d.o.o. POREČ, OIB 66649656334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LACUS d.o.o. RIJEKA</izvorni_sadrzaj>
    <derivirana_varijabla naziv="DomainObject.Predmet.StrankaFormated_1">  LACUS d.o.o. RIJEKA</derivirana_varijabla>
  </DomainObject.Predmet.StrankaFormated>
  <DomainObject.Predmet.StrankaFormatedOIB>
    <izvorni_sadrzaj>  LACUS d.o.o. RIJEKA, OIB 87727969131</izvorni_sadrzaj>
    <derivirana_varijabla naziv="DomainObject.Predmet.StrankaFormatedOIB_1">  LACUS d.o.o. RIJEKA, OIB 87727969131</derivirana_varijabla>
  </DomainObject.Predmet.StrankaFormatedOIB>
  <DomainObject.Predmet.StrankaFormatedWithAdress>
    <izvorni_sadrzaj> LACUS d.o.o. RIJEKA, Andrije Medulića 4, Rijeka</izvorni_sadrzaj>
    <derivirana_varijabla naziv="DomainObject.Predmet.StrankaFormatedWithAdress_1"> LACUS d.o.o. RIJEKA, Andrije Medulića 4, Rijeka</derivirana_varijabla>
  </DomainObject.Predmet.StrankaFormatedWithAdress>
  <DomainObject.Predmet.StrankaFormatedWithAdressOIB>
    <izvorni_sadrzaj> LACUS d.o.o. RIJEKA, OIB 87727969131, Andrije Medulića 4, Rijeka</izvorni_sadrzaj>
    <derivirana_varijabla naziv="DomainObject.Predmet.StrankaFormatedWithAdressOIB_1"> LACUS d.o.o. RIJEKA, OIB 87727969131, Andrije Medulića 4, Rijeka</derivirana_varijabla>
  </DomainObject.Predmet.StrankaFormatedWithAdressOIB>
  <DomainObject.Predmet.StrankaWithAdress>
    <izvorni_sadrzaj>LACUS d.o.o. RIJEKA Andrije Medulića 4,Rijeka</izvorni_sadrzaj>
    <derivirana_varijabla naziv="DomainObject.Predmet.StrankaWithAdress_1">LACUS d.o.o. RIJEKA Andrije Medulića 4,Rijeka</derivirana_varijabla>
  </DomainObject.Predmet.StrankaWithAdress>
  <DomainObject.Predmet.StrankaWithAdressOIB>
    <izvorni_sadrzaj>LACUS d.o.o. RIJEKA, OIB 87727969131, Andrije Medulića 4,Rijeka</izvorni_sadrzaj>
    <derivirana_varijabla naziv="DomainObject.Predmet.StrankaWithAdressOIB_1">LACUS d.o.o. RIJEKA, OIB 87727969131, Andrije Medulića 4,Rijeka</derivirana_varijabla>
  </DomainObject.Predmet.StrankaWithAdressOIB>
  <DomainObject.Predmet.StrankaNazivFormated>
    <izvorni_sadrzaj>LACUS d.o.o. RIJEKA</izvorni_sadrzaj>
    <derivirana_varijabla naziv="DomainObject.Predmet.StrankaNazivFormated_1">LACUS d.o.o. RIJEKA</derivirana_varijabla>
  </DomainObject.Predmet.StrankaNazivFormated>
  <DomainObject.Predmet.StrankaNazivFormatedOIB>
    <izvorni_sadrzaj>LACUS d.o.o. RIJEKA, OIB 87727969131</izvorni_sadrzaj>
    <derivirana_varijabla naziv="DomainObject.Predmet.StrankaNazivFormatedOIB_1">LACUS d.o.o. RIJEKA, OIB 87727969131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3100677.82</izvorni_sadrzaj>
    <derivirana_varijabla naziv="DomainObject.Predmet.TrenutnaVrijednost_1">3100677.82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LACUS d.o.o. RIJEKA</item>
    </izvorni_sadrzaj>
    <derivirana_varijabla naziv="DomainObject.Predmet.StrankaListFormated_1">
      <item>LACUS d.o.o. RIJEKA</item>
    </derivirana_varijabla>
  </DomainObject.Predmet.StrankaListFormated>
  <DomainObject.Predmet.StrankaListFormatedOIB>
    <izvorni_sadrzaj>
      <item>LACUS d.o.o. RIJEKA, OIB 87727969131</item>
    </izvorni_sadrzaj>
    <derivirana_varijabla naziv="DomainObject.Predmet.StrankaListFormatedOIB_1">
      <item>LACUS d.o.o. RIJEKA, OIB 87727969131</item>
    </derivirana_varijabla>
  </DomainObject.Predmet.StrankaListFormatedOIB>
  <DomainObject.Predmet.StrankaListFormatedWithAdress>
    <izvorni_sadrzaj>
      <item>LACUS d.o.o. RIJEKA, Andrije Medulića 4, Rijeka</item>
    </izvorni_sadrzaj>
    <derivirana_varijabla naziv="DomainObject.Predmet.StrankaListFormatedWithAdress_1">
      <item>LACUS d.o.o. RIJEKA, Andrije Medulića 4, Rijeka</item>
    </derivirana_varijabla>
  </DomainObject.Predmet.StrankaListFormatedWithAdress>
  <DomainObject.Predmet.StrankaListFormatedWithAdressOIB>
    <izvorni_sadrzaj>
      <item>LACUS d.o.o. RIJEKA, OIB 87727969131, Andrije Medulića 4, Rijeka</item>
    </izvorni_sadrzaj>
    <derivirana_varijabla naziv="DomainObject.Predmet.StrankaListFormatedWithAdressOIB_1">
      <item>LACUS d.o.o. RIJEKA, OIB 87727969131, Andrije Medulića 4, Rijeka</item>
    </derivirana_varijabla>
  </DomainObject.Predmet.StrankaListFormatedWithAdressOIB>
  <DomainObject.Predmet.StrankaListNazivFormated>
    <izvorni_sadrzaj>
      <item>LACUS d.o.o. RIJEKA</item>
    </izvorni_sadrzaj>
    <derivirana_varijabla naziv="DomainObject.Predmet.StrankaListNazivFormated_1">
      <item>LACUS d.o.o. RIJEKA</item>
    </derivirana_varijabla>
  </DomainObject.Predmet.StrankaListNazivFormated>
  <DomainObject.Predmet.StrankaListNazivFormatedOIB>
    <izvorni_sadrzaj>
      <item>LACUS d.o.o. RIJEKA, OIB 87727969131</item>
    </izvorni_sadrzaj>
    <derivirana_varijabla naziv="DomainObject.Predmet.StrankaListNazivFormatedOIB_1">
      <item>LACUS d.o.o. RIJEKA, OIB 87727969131</item>
    </derivirana_varijabla>
  </DomainObject.Predmet.StrankaListNazivFormatedOIB>
  <DomainObject.Predmet.ProtuStrankaListFormated>
    <izvorni_sadrzaj>
      <item>GORAN INŽENJERING d.o.o. POREČ</item>
    </izvorni_sadrzaj>
    <derivirana_varijabla naziv="DomainObject.Predmet.ProtuStrankaListFormated_1">
      <item>GORAN INŽENJERING d.o.o. POREČ</item>
    </derivirana_varijabla>
  </DomainObject.Predmet.ProtuStrankaListFormated>
  <DomainObject.Predmet.ProtuStrankaListFormatedOIB>
    <izvorni_sadrzaj>
      <item>GORAN INŽENJERING d.o.o. POREČ, OIB 66649656334</item>
    </izvorni_sadrzaj>
    <derivirana_varijabla naziv="DomainObject.Predmet.ProtuStrankaListFormatedOIB_1">
      <item>GORAN INŽENJERING d.o.o. POREČ, OIB 66649656334</item>
    </derivirana_varijabla>
  </DomainObject.Predmet.ProtuStrankaListFormatedOIB>
  <DomainObject.Predmet.ProtuStrankaListFormatedWithAdress>
    <izvorni_sadrzaj>
      <item>GORAN INŽENJERING d.o.o. POREČ, Mate Vlašića 47/a, 52440 POREČ</item>
    </izvorni_sadrzaj>
    <derivirana_varijabla naziv="DomainObject.Predmet.ProtuStrankaListFormatedWithAdress_1">
      <item>GORAN INŽENJERING d.o.o. POREČ, Mate Vlašića 47/a, 52440 POREČ</item>
    </derivirana_varijabla>
  </DomainObject.Predmet.ProtuStrankaListFormatedWithAdress>
  <DomainObject.Predmet.ProtuStrankaListFormatedWithAdressOIB>
    <izvorni_sadrzaj>
      <item>GORAN INŽENJERING d.o.o. POREČ, OIB 66649656334, Mate Vlašića 47/a, 52440 POREČ</item>
    </izvorni_sadrzaj>
    <derivirana_varijabla naziv="DomainObject.Predmet.ProtuStrankaListFormatedWithAdressOIB_1">
      <item>GORAN INŽENJERING d.o.o. POREČ, OIB 66649656334, Mate Vlašića 47/a, 52440 POREČ</item>
    </derivirana_varijabla>
  </DomainObject.Predmet.ProtuStrankaListFormatedWithAdressOIB>
  <DomainObject.Predmet.ProtuStrankaListNazivFormated>
    <izvorni_sadrzaj>
      <item>GORAN INŽENJERING d.o.o. POREČ</item>
    </izvorni_sadrzaj>
    <derivirana_varijabla naziv="DomainObject.Predmet.ProtuStrankaListNazivFormated_1">
      <item>GORAN INŽENJERING d.o.o. POREČ</item>
    </derivirana_varijabla>
  </DomainObject.Predmet.ProtuStrankaListNazivFormated>
  <DomainObject.Predmet.ProtuStrankaListNazivFormatedOIB>
    <izvorni_sadrzaj>
      <item>GORAN INŽENJERING d.o.o. POREČ, OIB 66649656334</item>
    </izvorni_sadrzaj>
    <derivirana_varijabla naziv="DomainObject.Predmet.ProtuStrankaListNazivFormatedOIB_1">
      <item>GORAN INŽENJERING d.o.o. POREČ, OIB 66649656334</item>
    </derivirana_varijabla>
  </DomainObject.Predmet.ProtuStrankaListNazivFormatedOIB>
  <DomainObject.Predmet.OstaliListFormated>
    <izvorni_sadrzaj>
      <item>FINA -  ISPOSTAVA POREČ</item>
      <item>ŽDO PULA</item>
      <item>GORDAN BLAGOJEVIĆ</item>
      <item>Raiffeseinbank Austria d.d.</item>
      <item>VLADIMIR BEDRINA</item>
      <item>MAĆEŠIĆ I PARTNERI odvjetničko društvo d. o. o.</item>
      <item>JOSIP BOŠNJAK</item>
    </izvorni_sadrzaj>
    <derivirana_varijabla naziv="DomainObject.Predmet.OstaliListFormated_1">
      <item>FINA -  ISPOSTAVA POREČ</item>
      <item>ŽDO PULA</item>
      <item>GORDAN BLAGOJEVIĆ</item>
      <item>Raiffeseinbank Austria d.d.</item>
      <item>VLADIMIR BEDRINA</item>
      <item>MAĆEŠIĆ I PARTNERI odvjetničko društvo d. o. o.</item>
      <item>JOSIP BOŠNJAK</item>
    </derivirana_varijabla>
  </DomainObject.Predmet.OstaliListFormated>
  <DomainObject.Predmet.OstaliListFormatedOIB>
    <izvorni_sadrzaj>
      <item>FINA -  ISPOSTAVA POREČ, OIB 85821130368</item>
      <item>ŽDO PULA</item>
      <item>GORDAN BLAGOJEVIĆ, OIB 53507748090</item>
      <item>Raiffeseinbank Austria d.d., OIB 53056966535</item>
      <item>VLADIMIR BEDRINA</item>
      <item>MAĆEŠIĆ I PARTNERI odvjetničko društvo d. o. o., OIB 11793113837</item>
      <item>JOSIP BOŠNJAK</item>
    </izvorni_sadrzaj>
    <derivirana_varijabla naziv="DomainObject.Predmet.OstaliListFormatedOIB_1">
      <item>FINA -  ISPOSTAVA POREČ, OIB 85821130368</item>
      <item>ŽDO PULA</item>
      <item>GORDAN BLAGOJEVIĆ, OIB 53507748090</item>
      <item>Raiffeseinbank Austria d.d., OIB 53056966535</item>
      <item>VLADIMIR BEDRINA</item>
      <item>MAĆEŠIĆ I PARTNERI odvjetničko društvo d. o. o., OIB 11793113837</item>
      <item>JOSIP BOŠNJAK</item>
    </derivirana_varijabla>
  </DomainObject.Predmet.OstaliListFormatedOIB>
  <DomainObject.Predmet.OstaliListFormatedWithAdress>
    <izvorni_sadrzaj>
      <item>FINA -  ISPOSTAVA POREČ</item>
      <item>ŽDO PULA</item>
      <item>GORDAN BLAGOJEVIĆ</item>
      <item>Raiffeseinbank Austria d.d.</item>
      <item>VLADIMIR BEDRINA</item>
      <item>MAĆEŠIĆ I PARTNERI odvjetničko društvo d. o. o., Pod Kaštelom 4, 51000 Rijeka</item>
      <item>JOSIP BOŠNJAK, Punta 8, 52440 Poreč</item>
    </izvorni_sadrzaj>
    <derivirana_varijabla naziv="DomainObject.Predmet.OstaliListFormatedWithAdress_1">
      <item>FINA -  ISPOSTAVA POREČ</item>
      <item>ŽDO PULA</item>
      <item>GORDAN BLAGOJEVIĆ</item>
      <item>Raiffeseinbank Austria d.d.</item>
      <item>VLADIMIR BEDRINA</item>
      <item>MAĆEŠIĆ I PARTNERI odvjetničko društvo d. o. o., Pod Kaštelom 4, 51000 Rijeka</item>
      <item>JOSIP BOŠNJAK, Punta 8, 52440 Poreč</item>
    </derivirana_varijabla>
  </DomainObject.Predmet.OstaliListFormatedWithAdress>
  <DomainObject.Predmet.OstaliListFormatedWithAdressOIB>
    <izvorni_sadrzaj>
      <item>FINA -  ISPOSTAVA POREČ, OIB 85821130368</item>
      <item>ŽDO PULA</item>
      <item>GORDAN BLAGOJEVIĆ, OIB 53507748090</item>
      <item>Raiffeseinbank Austria d.d., OIB 53056966535</item>
      <item>VLADIMIR BEDRINA</item>
      <item>MAĆEŠIĆ I PARTNERI odvjetničko društvo d. o. o., OIB 11793113837, Pod Kaštelom 4, 51000 Rijeka</item>
      <item>JOSIP BOŠNJAK, Punta 8, 52440 Poreč</item>
    </izvorni_sadrzaj>
    <derivirana_varijabla naziv="DomainObject.Predmet.OstaliListFormatedWithAdressOIB_1">
      <item>FINA -  ISPOSTAVA POREČ, OIB 85821130368</item>
      <item>ŽDO PULA</item>
      <item>GORDAN BLAGOJEVIĆ, OIB 53507748090</item>
      <item>Raiffeseinbank Austria d.d., OIB 53056966535</item>
      <item>VLADIMIR BEDRINA</item>
      <item>MAĆEŠIĆ I PARTNERI odvjetničko društvo d. o. o., OIB 11793113837, Pod Kaštelom 4, 51000 Rijeka</item>
      <item>JOSIP BOŠNJAK, Punta 8, 52440 Poreč</item>
    </derivirana_varijabla>
  </DomainObject.Predmet.OstaliListFormatedWithAdressOIB>
  <DomainObject.Predmet.OstaliListNazivFormated>
    <izvorni_sadrzaj>
      <item>FINA -  ISPOSTAVA POREČ</item>
      <item>ŽDO PULA</item>
      <item>GORDAN BLAGOJEVIĆ</item>
      <item>Raiffeseinbank Austria d.d.</item>
      <item>VLADIMIR BEDRINA</item>
      <item>MAĆEŠIĆ I PARTNERI odvjetničko društvo d. o. o.</item>
      <item>JOSIP BOŠNJAK</item>
    </izvorni_sadrzaj>
    <derivirana_varijabla naziv="DomainObject.Predmet.OstaliListNazivFormated_1">
      <item>FINA -  ISPOSTAVA POREČ</item>
      <item>ŽDO PULA</item>
      <item>GORDAN BLAGOJEVIĆ</item>
      <item>Raiffeseinbank Austria d.d.</item>
      <item>VLADIMIR BEDRINA</item>
      <item>MAĆEŠIĆ I PARTNERI odvjetničko društvo d. o. o.</item>
      <item>JOSIP BOŠNJAK</item>
    </derivirana_varijabla>
  </DomainObject.Predmet.OstaliListNazivFormated>
  <DomainObject.Predmet.OstaliListNazivFormatedOIB>
    <izvorni_sadrzaj>
      <item>FINA -  ISPOSTAVA POREČ, OIB 85821130368</item>
      <item>ŽDO PULA</item>
      <item>GORDAN BLAGOJEVIĆ, OIB 53507748090</item>
      <item>Raiffeseinbank Austria d.d., OIB 53056966535</item>
      <item>VLADIMIR BEDRINA</item>
      <item>MAĆEŠIĆ I PARTNERI odvjetničko društvo d. o. o., OIB 11793113837</item>
      <item>JOSIP BOŠNJAK</item>
    </izvorni_sadrzaj>
    <derivirana_varijabla naziv="DomainObject.Predmet.OstaliListNazivFormatedOIB_1">
      <item>FINA -  ISPOSTAVA POREČ, OIB 85821130368</item>
      <item>ŽDO PULA</item>
      <item>GORDAN BLAGOJEVIĆ, OIB 53507748090</item>
      <item>Raiffeseinbank Austria d.d., OIB 53056966535</item>
      <item>VLADIMIR BEDRINA</item>
      <item>MAĆEŠIĆ I PARTNERI odvjetničko društvo d. o. o., OIB 11793113837</item>
      <item>JOSIP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LACUS d.o.o. RIJEKA</izvorni_sadrzaj>
    <derivirana_varijabla naziv="DomainObject.Predmet.StrankaIDrugi_1">LACUS d.o.o. RIJEKA</derivirana_varijabla>
  </DomainObject.Predmet.StrankaIDrugi>
  <DomainObject.Predmet.ProtustrankaIDrugi>
    <izvorni_sadrzaj>GORAN INŽENJERING d.o.o. POREČ</izvorni_sadrzaj>
    <derivirana_varijabla naziv="DomainObject.Predmet.ProtustrankaIDrugi_1">GORAN INŽENJERING d.o.o. POREČ</derivirana_varijabla>
  </DomainObject.Predmet.ProtustrankaIDrugi>
  <DomainObject.Predmet.StrankaIDrugiAdressOIB>
    <izvorni_sadrzaj>LACUS d.o.o. RIJEKA, OIB 87727969131, Andrije Medulića 4, Rijeka</izvorni_sadrzaj>
    <derivirana_varijabla naziv="DomainObject.Predmet.StrankaIDrugiAdressOIB_1">LACUS d.o.o. RIJEKA, OIB 87727969131, Andrije Medulića 4, Rijeka</derivirana_varijabla>
  </DomainObject.Predmet.StrankaIDrugiAdressOIB>
  <DomainObject.Predmet.ProtustrankaIDrugiAdressOIB>
    <izvorni_sadrzaj>GORAN INŽENJERING d.o.o. POREČ, OIB 66649656334, Mate Vlašića 47/a, 52440 POREČ</izvorni_sadrzaj>
    <derivirana_varijabla naziv="DomainObject.Predmet.ProtustrankaIDrugiAdressOIB_1">GORAN INŽENJERING d.o.o. POREČ, OIB 66649656334, Mate Vlašića 47/a,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LACUS d.o.o. RIJEKA</item>
      <item>GORAN INŽENJERING d.o.o. POREČ</item>
      <item>FINA -  ISPOSTAVA POREČ</item>
      <item>ŽDO PULA</item>
      <item>GORDAN BLAGOJEVIĆ</item>
      <item>Raiffeseinbank Austria d.d.</item>
      <item>VLADIMIR BEDRINA</item>
      <item>MAĆEŠIĆ I PARTNERI odvjetničko društvo d. o. o.</item>
      <item>JOSIP BOŠNJAK</item>
    </izvorni_sadrzaj>
    <derivirana_varijabla naziv="DomainObject.Predmet.SudioniciListNaziv_1">
      <item>LACUS d.o.o. RIJEKA</item>
      <item>GORAN INŽENJERING d.o.o. POREČ</item>
      <item>FINA -  ISPOSTAVA POREČ</item>
      <item>ŽDO PULA</item>
      <item>GORDAN BLAGOJEVIĆ</item>
      <item>Raiffeseinbank Austria d.d.</item>
      <item>VLADIMIR BEDRINA</item>
      <item>MAĆEŠIĆ I PARTNERI odvjetničko društvo d. o. o.</item>
      <item>JOSIP BOŠNJAK</item>
    </derivirana_varijabla>
  </DomainObject.Predmet.SudioniciListNaziv>
  <DomainObject.Predmet.SudioniciListAdressOIB>
    <izvorni_sadrzaj>
      <item>LACUS d.o.o. RIJEKA, OIB 87727969131, Andrije Medulića 4,Rijeka</item>
      <item>GORAN INŽENJERING d.o.o. POREČ, OIB 66649656334, Mate Vlašića 47/a,52440 POREČ</item>
      <item>FINA -  ISPOSTAVA POREČ, OIB 85821130368</item>
      <item>ŽDO PULA</item>
      <item>GORDAN BLAGOJEVIĆ, OIB 53507748090</item>
      <item>Raiffeseinbank Austria d.d., OIB 53056966535</item>
      <item>VLADIMIR BEDRINA</item>
      <item>MAĆEŠIĆ I PARTNERI odvjetničko društvo d. o. o., OIB 11793113837, Pod Kaštelom 4,51000 Rijeka</item>
      <item>JOSIP BOŠNJAK, Punta 8,52440 Poreč</item>
    </izvorni_sadrzaj>
    <derivirana_varijabla naziv="DomainObject.Predmet.SudioniciListAdressOIB_1">
      <item>LACUS d.o.o. RIJEKA, OIB 87727969131, Andrije Medulića 4,Rijeka</item>
      <item>GORAN INŽENJERING d.o.o. POREČ, OIB 66649656334, Mate Vlašića 47/a,52440 POREČ</item>
      <item>FINA -  ISPOSTAVA POREČ, OIB 85821130368</item>
      <item>ŽDO PULA</item>
      <item>GORDAN BLAGOJEVIĆ, OIB 53507748090</item>
      <item>Raiffeseinbank Austria d.d., OIB 53056966535</item>
      <item>VLADIMIR BEDRINA</item>
      <item>MAĆEŠIĆ I PARTNERI odvjetničko društvo d. o. o., OIB 11793113837, Pod Kaštelom 4,51000 Rijeka</item>
      <item>JOSIP BOŠNJAK, Punta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87727969131</item>
      <item>, OIB 66649656334</item>
      <item>, OIB 85821130368</item>
      <item>, OIB null</item>
      <item>, OIB 53507748090</item>
      <item>, OIB 53056966535</item>
      <item>, OIB null</item>
      <item>, OIB 11793113837</item>
      <item>, OIB null</item>
    </izvorni_sadrzaj>
    <derivirana_varijabla naziv="DomainObject.Predmet.SudioniciListNazivOIB_1">
      <item>, OIB 87727969131</item>
      <item>, OIB 66649656334</item>
      <item>, OIB 85821130368</item>
      <item>, OIB null</item>
      <item>, OIB 53507748090</item>
      <item>, OIB 53056966535</item>
      <item>, OIB null</item>
      <item>, OIB 11793113837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840</properties:Words>
  <properties:Characters>4752</properties:Characters>
  <properties:Lines>111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2018-03-27T12:20:00Z</dcterms:created>
  <dc:creator>Vera Jelenović</dc:creator>
  <cp:lastModifiedBy>Lorena Paris Aničić</cp:lastModifiedBy>
  <cp:lastPrinted>2018-04-04T07:11:00Z</cp:lastPrinted>
  <dcterms:modified xmlns:xsi="http://www.w3.org/2001/XMLSchema-instance" xsi:type="dcterms:W3CDTF">2018-04-04T07:14:00Z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- o prodaji (ZAKLJUČAK O PRODAJI II.docx)</vt:lpwstr>
  </prop:property>
  <prop:property name="CC_coloring" pid="5" fmtid="{D5CDD505-2E9C-101B-9397-08002B2CF9AE}">
    <vt:bool>false</vt:bool>
  </prop:property>
</prop:Properties>
</file>