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64d2" w14:paraId="cfb64d2" w:rsidRDefault="00CD4C1E" w:rsidP="00CD4C1E" w:rsidR="00CD4C1E" w:rsidRPr="00C36B1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C36B12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C36B12">
      <w:pPr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>REPUBLIKA HRVATSKA</w:t>
      </w:r>
    </w:p>
    <w:p w:rsidRDefault="00CD4C1E" w:rsidP="00CD4C1E" w:rsidR="00CD4C1E" w:rsidRPr="00C36B12">
      <w:pPr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>TRGOVAČKI SUD U SPLITU</w:t>
      </w:r>
    </w:p>
    <w:p w:rsidRDefault="00CD4C1E" w:rsidP="00CD4C1E" w:rsidR="00CD4C1E" w:rsidRPr="00C36B12">
      <w:pPr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>STALNA SLUŽBA U DUBROVNIKU</w:t>
      </w:r>
    </w:p>
    <w:p w:rsidRDefault="00CD4C1E" w:rsidP="00CD4C1E" w:rsidR="00CD4C1E" w:rsidRPr="00C36B12">
      <w:pPr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>Dr. A. Starčevića 23, Dubrovnik</w:t>
      </w:r>
    </w:p>
    <w:p w:rsidRDefault="00CD4C1E" w:rsidP="00CD4C1E" w:rsidR="00CD4C1E" w:rsidRPr="00C36B12">
      <w:pPr>
        <w:rPr>
          <w:b/>
          <w:sz w:val="22"/>
          <w:szCs w:val="22"/>
        </w:rPr>
      </w:pPr>
    </w:p>
    <w:p w:rsidRDefault="00637325" w:rsidP="00CD4C1E" w:rsidR="00CD4C1E" w:rsidRPr="00C36B12">
      <w:pPr>
        <w:jc w:val="right"/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>Posl.br.7.St. 443/13</w:t>
      </w:r>
    </w:p>
    <w:p w:rsidRDefault="00CD4C1E" w:rsidP="00CD4C1E" w:rsidR="00CD4C1E" w:rsidRPr="00C36B12">
      <w:pPr>
        <w:jc w:val="both"/>
        <w:rPr>
          <w:b/>
          <w:sz w:val="22"/>
          <w:szCs w:val="22"/>
        </w:rPr>
      </w:pPr>
    </w:p>
    <w:p w:rsidRDefault="00CD4C1E" w:rsidP="00CD4C1E" w:rsidR="00CD4C1E" w:rsidRPr="00C36B12">
      <w:pPr>
        <w:rPr>
          <w:sz w:val="22"/>
          <w:szCs w:val="22"/>
        </w:rPr>
      </w:pPr>
    </w:p>
    <w:p w:rsidRDefault="00CD4C1E" w:rsidP="00CD4C1E" w:rsidR="00CD4C1E" w:rsidRPr="00C36B12">
      <w:pPr>
        <w:jc w:val="center"/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>R E P U B L I K A  H R V A T S K A</w:t>
      </w:r>
    </w:p>
    <w:p w:rsidRDefault="00CD4C1E" w:rsidP="00CD4C1E" w:rsidR="00CD4C1E" w:rsidRPr="00C36B12">
      <w:pPr>
        <w:pStyle w:val="Naslov2"/>
        <w:rPr>
          <w:sz w:val="22"/>
          <w:szCs w:val="22"/>
        </w:rPr>
      </w:pPr>
      <w:r w:rsidRPr="00C36B12">
        <w:rPr>
          <w:sz w:val="22"/>
          <w:szCs w:val="22"/>
        </w:rPr>
        <w:t>R J E Š E N J E</w:t>
      </w:r>
    </w:p>
    <w:p w:rsidRDefault="00CD4C1E" w:rsidP="00CD4C1E" w:rsidR="00CD4C1E" w:rsidRPr="00C36B12">
      <w:pPr>
        <w:rPr>
          <w:b/>
          <w:sz w:val="22"/>
          <w:szCs w:val="22"/>
        </w:rPr>
      </w:pPr>
    </w:p>
    <w:p w:rsidRDefault="00CD4C1E" w:rsidP="00637325" w:rsidR="00CD4C1E" w:rsidRPr="00C36B12">
      <w:pPr>
        <w:ind w:firstLine="708"/>
        <w:jc w:val="both"/>
        <w:rPr>
          <w:sz w:val="22"/>
          <w:szCs w:val="22"/>
        </w:rPr>
      </w:pPr>
      <w:r w:rsidRPr="00C36B12">
        <w:rPr>
          <w:sz w:val="22"/>
          <w:szCs w:val="22"/>
        </w:rPr>
        <w:t>Trgovački sud u Splitu, Stalna služba u Dubrovniku,  po sucu tog suda Diani Butigan Granić, u stečajnom postupku nad stečajnim dužnikom</w:t>
      </w:r>
      <w:r w:rsidR="001B4C00" w:rsidRPr="00C36B12">
        <w:rPr>
          <w:sz w:val="22"/>
          <w:szCs w:val="22"/>
        </w:rPr>
        <w:t xml:space="preserve"> </w:t>
      </w:r>
      <w:r w:rsidR="00637325" w:rsidRPr="00C36B12">
        <w:rPr>
          <w:sz w:val="22"/>
          <w:szCs w:val="22"/>
        </w:rPr>
        <w:t xml:space="preserve">VULIX d.o.o. u stečaju,  Dubrovnik, </w:t>
      </w:r>
      <w:proofErr w:type="spellStart"/>
      <w:r w:rsidR="00637325" w:rsidRPr="00C36B12">
        <w:rPr>
          <w:sz w:val="22"/>
          <w:szCs w:val="22"/>
        </w:rPr>
        <w:t>Brsečinska</w:t>
      </w:r>
      <w:proofErr w:type="spellEnd"/>
      <w:r w:rsidR="00637325" w:rsidRPr="00C36B12">
        <w:rPr>
          <w:sz w:val="22"/>
          <w:szCs w:val="22"/>
        </w:rPr>
        <w:t xml:space="preserve"> 2 A, OIB: 21097758020,</w:t>
      </w:r>
      <w:r w:rsidR="007F6A4F">
        <w:rPr>
          <w:sz w:val="22"/>
          <w:szCs w:val="22"/>
        </w:rPr>
        <w:t xml:space="preserve"> </w:t>
      </w:r>
      <w:r w:rsidR="001B4C00" w:rsidRPr="00C36B12">
        <w:rPr>
          <w:sz w:val="22"/>
          <w:szCs w:val="22"/>
        </w:rPr>
        <w:t xml:space="preserve">zastupanog po stečajnom upravitelju </w:t>
      </w:r>
      <w:proofErr w:type="spellStart"/>
      <w:r w:rsidR="00637325" w:rsidRPr="00C36B12">
        <w:rPr>
          <w:sz w:val="22"/>
          <w:szCs w:val="22"/>
        </w:rPr>
        <w:t>Maroju</w:t>
      </w:r>
      <w:proofErr w:type="spellEnd"/>
      <w:r w:rsidR="00637325" w:rsidRPr="00C36B12">
        <w:rPr>
          <w:sz w:val="22"/>
          <w:szCs w:val="22"/>
        </w:rPr>
        <w:t xml:space="preserve"> </w:t>
      </w:r>
      <w:proofErr w:type="spellStart"/>
      <w:r w:rsidR="00637325" w:rsidRPr="00C36B12">
        <w:rPr>
          <w:sz w:val="22"/>
          <w:szCs w:val="22"/>
        </w:rPr>
        <w:t>Stjepoviću</w:t>
      </w:r>
      <w:proofErr w:type="spellEnd"/>
      <w:r w:rsidR="001B4C00" w:rsidRPr="00C36B12">
        <w:rPr>
          <w:sz w:val="22"/>
          <w:szCs w:val="22"/>
        </w:rPr>
        <w:t xml:space="preserve">, </w:t>
      </w:r>
      <w:r w:rsidR="00546AA0" w:rsidRPr="00C36B12">
        <w:rPr>
          <w:sz w:val="22"/>
          <w:szCs w:val="22"/>
        </w:rPr>
        <w:t xml:space="preserve">dana </w:t>
      </w:r>
      <w:r w:rsidR="00637325" w:rsidRPr="00C36B12">
        <w:rPr>
          <w:sz w:val="22"/>
          <w:szCs w:val="22"/>
        </w:rPr>
        <w:t>1</w:t>
      </w:r>
      <w:r w:rsidR="005C5F2C">
        <w:rPr>
          <w:sz w:val="22"/>
          <w:szCs w:val="22"/>
        </w:rPr>
        <w:t>6</w:t>
      </w:r>
      <w:r w:rsidR="00637325" w:rsidRPr="00C36B12">
        <w:rPr>
          <w:sz w:val="22"/>
          <w:szCs w:val="22"/>
        </w:rPr>
        <w:t>. studenog</w:t>
      </w:r>
      <w:r w:rsidR="001B4C00" w:rsidRPr="00C36B12">
        <w:rPr>
          <w:sz w:val="22"/>
          <w:szCs w:val="22"/>
        </w:rPr>
        <w:t xml:space="preserve"> </w:t>
      </w:r>
      <w:r w:rsidR="00546AA0" w:rsidRPr="00C36B12">
        <w:rPr>
          <w:sz w:val="22"/>
          <w:szCs w:val="22"/>
        </w:rPr>
        <w:t>2017.g.</w:t>
      </w:r>
    </w:p>
    <w:p w:rsidRDefault="00CD4C1E" w:rsidP="00CD4C1E" w:rsidR="00CD4C1E" w:rsidRPr="00C36B12">
      <w:pPr>
        <w:ind w:firstLine="720"/>
        <w:jc w:val="both"/>
        <w:rPr>
          <w:sz w:val="22"/>
          <w:szCs w:val="22"/>
        </w:rPr>
      </w:pPr>
    </w:p>
    <w:p w:rsidRDefault="00CD4C1E" w:rsidP="00CD4C1E" w:rsidR="00CD4C1E" w:rsidRPr="00C36B12">
      <w:pPr>
        <w:jc w:val="center"/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>r i j e š i o    j e</w:t>
      </w:r>
    </w:p>
    <w:p w:rsidRDefault="00CD4C1E" w:rsidP="00CD4C1E" w:rsidR="00CD4C1E" w:rsidRPr="00C36B12">
      <w:pPr>
        <w:rPr>
          <w:sz w:val="22"/>
          <w:szCs w:val="22"/>
        </w:rPr>
      </w:pPr>
    </w:p>
    <w:p w:rsidRDefault="00CD4C1E" w:rsidP="00CD4C1E" w:rsidR="006D44E7" w:rsidRPr="00C36B12">
      <w:pPr>
        <w:pStyle w:val="Tijeloteksta"/>
        <w:rPr>
          <w:sz w:val="22"/>
          <w:szCs w:val="22"/>
        </w:rPr>
      </w:pPr>
      <w:r w:rsidRPr="00C36B12">
        <w:rPr>
          <w:sz w:val="22"/>
          <w:szCs w:val="22"/>
        </w:rPr>
        <w:t xml:space="preserve">           Ispravlja se rješenje Trgovačkog suda u Splitu, Stalna služba u</w:t>
      </w:r>
      <w:r w:rsidR="001B4C00" w:rsidRPr="00C36B12">
        <w:rPr>
          <w:sz w:val="22"/>
          <w:szCs w:val="22"/>
        </w:rPr>
        <w:t xml:space="preserve"> Dubrovniku,  </w:t>
      </w:r>
      <w:proofErr w:type="spellStart"/>
      <w:r w:rsidR="001B4C00" w:rsidRPr="00C36B12">
        <w:rPr>
          <w:sz w:val="22"/>
          <w:szCs w:val="22"/>
        </w:rPr>
        <w:t>posl</w:t>
      </w:r>
      <w:proofErr w:type="spellEnd"/>
      <w:r w:rsidR="001B4C00" w:rsidRPr="00C36B12">
        <w:rPr>
          <w:sz w:val="22"/>
          <w:szCs w:val="22"/>
        </w:rPr>
        <w:t xml:space="preserve">. br. 7. St. </w:t>
      </w:r>
      <w:r w:rsidR="00C36B12" w:rsidRPr="00C36B12">
        <w:rPr>
          <w:sz w:val="22"/>
          <w:szCs w:val="22"/>
        </w:rPr>
        <w:t xml:space="preserve">443/13 od 15. studenog </w:t>
      </w:r>
      <w:r w:rsidR="001B4C00" w:rsidRPr="00C36B12">
        <w:rPr>
          <w:sz w:val="22"/>
          <w:szCs w:val="22"/>
        </w:rPr>
        <w:t>2017.g.</w:t>
      </w:r>
      <w:r w:rsidR="00546AA0" w:rsidRPr="00C36B12">
        <w:rPr>
          <w:sz w:val="22"/>
          <w:szCs w:val="22"/>
        </w:rPr>
        <w:t xml:space="preserve"> </w:t>
      </w:r>
      <w:r w:rsidRPr="00C36B12">
        <w:rPr>
          <w:sz w:val="22"/>
          <w:szCs w:val="22"/>
        </w:rPr>
        <w:t xml:space="preserve"> na način da se </w:t>
      </w:r>
      <w:r w:rsidR="00546AA0" w:rsidRPr="00C36B12">
        <w:rPr>
          <w:sz w:val="22"/>
          <w:szCs w:val="22"/>
        </w:rPr>
        <w:t>u</w:t>
      </w:r>
      <w:r w:rsidR="001B4C00" w:rsidRPr="00C36B12">
        <w:rPr>
          <w:sz w:val="22"/>
          <w:szCs w:val="22"/>
        </w:rPr>
        <w:t xml:space="preserve"> </w:t>
      </w:r>
      <w:r w:rsidR="00C36B12" w:rsidRPr="00C36B12">
        <w:rPr>
          <w:sz w:val="22"/>
          <w:szCs w:val="22"/>
        </w:rPr>
        <w:t xml:space="preserve">točki I. i II. izreke te obrazloženju </w:t>
      </w:r>
      <w:r w:rsidR="001B4C00" w:rsidRPr="00C36B12">
        <w:rPr>
          <w:sz w:val="22"/>
          <w:szCs w:val="22"/>
        </w:rPr>
        <w:t xml:space="preserve">rješenja </w:t>
      </w:r>
      <w:r w:rsidR="00546AA0" w:rsidRPr="00C36B12">
        <w:rPr>
          <w:sz w:val="22"/>
          <w:szCs w:val="22"/>
        </w:rPr>
        <w:t xml:space="preserve">netočno naveden OIB </w:t>
      </w:r>
      <w:r w:rsidR="007F6A4F">
        <w:rPr>
          <w:sz w:val="22"/>
          <w:szCs w:val="22"/>
        </w:rPr>
        <w:t xml:space="preserve">ponuditelja </w:t>
      </w:r>
      <w:proofErr w:type="spellStart"/>
      <w:r w:rsidR="007F6A4F">
        <w:rPr>
          <w:sz w:val="22"/>
          <w:szCs w:val="22"/>
        </w:rPr>
        <w:t>Lapad</w:t>
      </w:r>
      <w:proofErr w:type="spellEnd"/>
      <w:r w:rsidR="007F6A4F">
        <w:rPr>
          <w:sz w:val="22"/>
          <w:szCs w:val="22"/>
        </w:rPr>
        <w:t xml:space="preserve"> Graditelj d.o.o. </w:t>
      </w:r>
      <w:r w:rsidR="001B4C00" w:rsidRPr="00C36B12">
        <w:rPr>
          <w:sz w:val="22"/>
          <w:szCs w:val="22"/>
        </w:rPr>
        <w:t>"</w:t>
      </w:r>
      <w:r w:rsidR="00C36B12" w:rsidRPr="00C36B12">
        <w:rPr>
          <w:sz w:val="22"/>
          <w:szCs w:val="22"/>
        </w:rPr>
        <w:t>77119426531</w:t>
      </w:r>
      <w:r w:rsidR="006D44E7" w:rsidRPr="00C36B12">
        <w:rPr>
          <w:sz w:val="22"/>
          <w:szCs w:val="22"/>
        </w:rPr>
        <w:t xml:space="preserve">" </w:t>
      </w:r>
      <w:r w:rsidR="00546AA0" w:rsidRPr="00C36B12">
        <w:rPr>
          <w:sz w:val="22"/>
          <w:szCs w:val="22"/>
        </w:rPr>
        <w:t>zamjenjuje točnim OIB-</w:t>
      </w:r>
      <w:r w:rsidR="001B4C00" w:rsidRPr="00C36B12">
        <w:rPr>
          <w:sz w:val="22"/>
          <w:szCs w:val="22"/>
        </w:rPr>
        <w:t>om "</w:t>
      </w:r>
      <w:r w:rsidR="00C36B12" w:rsidRPr="00C36B12">
        <w:rPr>
          <w:sz w:val="22"/>
          <w:szCs w:val="22"/>
        </w:rPr>
        <w:t>87407376159</w:t>
      </w:r>
      <w:r w:rsidR="001B4C00" w:rsidRPr="00C36B12">
        <w:rPr>
          <w:sz w:val="22"/>
          <w:szCs w:val="22"/>
        </w:rPr>
        <w:t>".</w:t>
      </w:r>
    </w:p>
    <w:p w:rsidRDefault="00CD4C1E" w:rsidP="00CD4C1E" w:rsidR="00CD4C1E" w:rsidRPr="00C36B12">
      <w:pPr>
        <w:pStyle w:val="Tijeloteksta"/>
        <w:rPr>
          <w:sz w:val="22"/>
          <w:szCs w:val="22"/>
        </w:rPr>
      </w:pPr>
    </w:p>
    <w:p w:rsidRDefault="00CD4C1E" w:rsidP="00CD4C1E" w:rsidR="00CD4C1E" w:rsidRPr="00C36B12">
      <w:pPr>
        <w:ind w:firstLine="708"/>
        <w:jc w:val="center"/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>Obrazloženje</w:t>
      </w:r>
    </w:p>
    <w:p w:rsidRDefault="00CD4C1E" w:rsidP="00CD4C1E" w:rsidR="00CD4C1E" w:rsidRPr="00C36B12">
      <w:pPr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ab/>
      </w:r>
    </w:p>
    <w:p w:rsidRDefault="00CD4C1E" w:rsidP="00546AA0" w:rsidR="006D44E7" w:rsidRPr="00C36B12">
      <w:pPr>
        <w:pStyle w:val="Tijeloteksta"/>
        <w:rPr>
          <w:sz w:val="22"/>
          <w:szCs w:val="22"/>
        </w:rPr>
      </w:pPr>
      <w:r w:rsidRPr="00C36B12">
        <w:rPr>
          <w:sz w:val="22"/>
          <w:szCs w:val="22"/>
        </w:rPr>
        <w:tab/>
        <w:t xml:space="preserve"> Oč</w:t>
      </w:r>
      <w:r w:rsidR="006D44E7" w:rsidRPr="00C36B12">
        <w:rPr>
          <w:sz w:val="22"/>
          <w:szCs w:val="22"/>
        </w:rPr>
        <w:t xml:space="preserve">itom omaškom u pisanju sud je </w:t>
      </w:r>
      <w:r w:rsidR="00546AA0" w:rsidRPr="00C36B12">
        <w:rPr>
          <w:sz w:val="22"/>
          <w:szCs w:val="22"/>
        </w:rPr>
        <w:t xml:space="preserve"> </w:t>
      </w:r>
      <w:r w:rsidR="006D44E7" w:rsidRPr="00C36B12">
        <w:rPr>
          <w:sz w:val="22"/>
          <w:szCs w:val="22"/>
        </w:rPr>
        <w:t xml:space="preserve">u </w:t>
      </w:r>
      <w:r w:rsidR="00546AA0" w:rsidRPr="00C36B12">
        <w:rPr>
          <w:sz w:val="22"/>
          <w:szCs w:val="22"/>
        </w:rPr>
        <w:t xml:space="preserve">izreci  rješenja netočno naveo OIB </w:t>
      </w:r>
      <w:r w:rsidR="007F6A4F">
        <w:rPr>
          <w:sz w:val="22"/>
          <w:szCs w:val="22"/>
        </w:rPr>
        <w:t xml:space="preserve">ponuditelja </w:t>
      </w:r>
      <w:proofErr w:type="spellStart"/>
      <w:r w:rsidR="007F6A4F">
        <w:rPr>
          <w:sz w:val="22"/>
          <w:szCs w:val="22"/>
        </w:rPr>
        <w:t>Lapad</w:t>
      </w:r>
      <w:proofErr w:type="spellEnd"/>
      <w:r w:rsidR="007F6A4F">
        <w:rPr>
          <w:sz w:val="22"/>
          <w:szCs w:val="22"/>
        </w:rPr>
        <w:t xml:space="preserve"> Graditelj d.o.o. </w:t>
      </w:r>
      <w:r w:rsidR="006D44E7" w:rsidRPr="00C36B12">
        <w:rPr>
          <w:sz w:val="22"/>
          <w:szCs w:val="22"/>
        </w:rPr>
        <w:t>"</w:t>
      </w:r>
      <w:r w:rsidR="00C36B12" w:rsidRPr="00C36B12">
        <w:rPr>
          <w:sz w:val="22"/>
          <w:szCs w:val="22"/>
        </w:rPr>
        <w:t>77119426531</w:t>
      </w:r>
      <w:r w:rsidR="001B4C00" w:rsidRPr="00C36B12">
        <w:rPr>
          <w:sz w:val="22"/>
          <w:szCs w:val="22"/>
        </w:rPr>
        <w:t xml:space="preserve">" </w:t>
      </w:r>
      <w:r w:rsidR="00546AA0" w:rsidRPr="00C36B12">
        <w:rPr>
          <w:sz w:val="22"/>
          <w:szCs w:val="22"/>
        </w:rPr>
        <w:t xml:space="preserve">umjesto točan OIB </w:t>
      </w:r>
      <w:r w:rsidR="006D44E7" w:rsidRPr="00C36B12">
        <w:rPr>
          <w:sz w:val="22"/>
          <w:szCs w:val="22"/>
        </w:rPr>
        <w:t>"</w:t>
      </w:r>
      <w:r w:rsidR="00C36B12" w:rsidRPr="00C36B12">
        <w:rPr>
          <w:sz w:val="22"/>
          <w:szCs w:val="22"/>
        </w:rPr>
        <w:t>87407376159</w:t>
      </w:r>
      <w:r w:rsidR="001B4C00" w:rsidRPr="00C36B12">
        <w:rPr>
          <w:sz w:val="22"/>
          <w:szCs w:val="22"/>
        </w:rPr>
        <w:t>".</w:t>
      </w:r>
    </w:p>
    <w:p w:rsidRDefault="00CD4C1E" w:rsidP="00CD4C1E" w:rsidR="00CD4C1E" w:rsidRPr="00C36B12">
      <w:pPr>
        <w:jc w:val="both"/>
        <w:rPr>
          <w:sz w:val="22"/>
          <w:szCs w:val="22"/>
        </w:rPr>
      </w:pPr>
    </w:p>
    <w:p w:rsidRDefault="00CD4C1E" w:rsidP="00CD4C1E" w:rsidR="00CD4C1E" w:rsidRPr="00C36B12">
      <w:pPr>
        <w:ind w:firstLine="708"/>
        <w:jc w:val="both"/>
        <w:rPr>
          <w:sz w:val="22"/>
          <w:szCs w:val="22"/>
        </w:rPr>
      </w:pPr>
      <w:r w:rsidRPr="00C36B12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CD4C1E" w:rsidP="00CD4C1E" w:rsidR="00CD4C1E" w:rsidRPr="00C36B12">
      <w:pPr>
        <w:rPr>
          <w:sz w:val="22"/>
          <w:szCs w:val="22"/>
        </w:rPr>
      </w:pPr>
    </w:p>
    <w:p w:rsidRDefault="00546AA0" w:rsidP="00CD4C1E" w:rsidR="00CD4C1E" w:rsidRPr="00C36B12">
      <w:pPr>
        <w:ind w:firstLine="708"/>
        <w:jc w:val="center"/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 xml:space="preserve">U Dubrovniku, </w:t>
      </w:r>
      <w:r w:rsidR="00C36B12" w:rsidRPr="00C36B12">
        <w:rPr>
          <w:b/>
          <w:sz w:val="22"/>
          <w:szCs w:val="22"/>
        </w:rPr>
        <w:t>1</w:t>
      </w:r>
      <w:r w:rsidR="005C5F2C">
        <w:rPr>
          <w:b/>
          <w:sz w:val="22"/>
          <w:szCs w:val="22"/>
        </w:rPr>
        <w:t>6</w:t>
      </w:r>
      <w:r w:rsidR="00C36B12" w:rsidRPr="00C36B12">
        <w:rPr>
          <w:b/>
          <w:sz w:val="22"/>
          <w:szCs w:val="22"/>
        </w:rPr>
        <w:t xml:space="preserve">. studenog </w:t>
      </w:r>
      <w:r w:rsidRPr="00C36B12">
        <w:rPr>
          <w:b/>
          <w:sz w:val="22"/>
          <w:szCs w:val="22"/>
        </w:rPr>
        <w:t>2017.g.</w:t>
      </w:r>
    </w:p>
    <w:p w:rsidRDefault="00CD4C1E" w:rsidP="00CD4C1E" w:rsidR="00CD4C1E" w:rsidRPr="00C36B12">
      <w:pPr>
        <w:rPr>
          <w:b/>
          <w:sz w:val="22"/>
          <w:szCs w:val="22"/>
        </w:rPr>
      </w:pPr>
    </w:p>
    <w:p w:rsidRDefault="00CD4C1E" w:rsidP="00CD4C1E" w:rsidR="00CD4C1E" w:rsidRPr="00C36B12">
      <w:pPr>
        <w:rPr>
          <w:b/>
          <w:sz w:val="22"/>
          <w:szCs w:val="22"/>
        </w:rPr>
      </w:pPr>
    </w:p>
    <w:p w:rsidRDefault="00CD4C1E" w:rsidP="00CD4C1E" w:rsidR="00CD4C1E" w:rsidRPr="00C36B12">
      <w:pPr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  <w:t>S u d a c :</w:t>
      </w:r>
    </w:p>
    <w:p w:rsidRDefault="00CD4C1E" w:rsidP="00CD4C1E" w:rsidR="00CD4C1E" w:rsidRPr="00C36B12">
      <w:pPr>
        <w:rPr>
          <w:b/>
          <w:sz w:val="22"/>
          <w:szCs w:val="22"/>
        </w:rPr>
      </w:pPr>
    </w:p>
    <w:p w:rsidRDefault="00CD4C1E" w:rsidP="00CD4C1E" w:rsidR="00CD4C1E" w:rsidRPr="00C36B12">
      <w:pPr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 xml:space="preserve"> </w:t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</w:r>
      <w:r w:rsidRPr="00C36B12">
        <w:rPr>
          <w:b/>
          <w:sz w:val="22"/>
          <w:szCs w:val="22"/>
        </w:rPr>
        <w:tab/>
        <w:t>Diana Butigan Granić</w:t>
      </w:r>
      <w:r w:rsidR="00735BD4">
        <w:rPr>
          <w:b/>
          <w:sz w:val="22"/>
          <w:szCs w:val="22"/>
        </w:rPr>
        <w:t>, v.r.</w:t>
      </w:r>
    </w:p>
    <w:p w:rsidRDefault="00CD4C1E" w:rsidP="00CD4C1E" w:rsidR="00CD4C1E" w:rsidRPr="00C36B12">
      <w:pPr>
        <w:jc w:val="both"/>
        <w:rPr>
          <w:b/>
          <w:sz w:val="22"/>
          <w:szCs w:val="22"/>
        </w:rPr>
      </w:pPr>
    </w:p>
    <w:p w:rsidRDefault="00CD4C1E" w:rsidP="00CD4C1E" w:rsidR="00CD4C1E" w:rsidRPr="00C36B12">
      <w:pPr>
        <w:jc w:val="both"/>
        <w:rPr>
          <w:sz w:val="22"/>
          <w:szCs w:val="22"/>
        </w:rPr>
      </w:pPr>
      <w:r w:rsidRPr="00C36B12">
        <w:rPr>
          <w:b/>
          <w:sz w:val="22"/>
          <w:szCs w:val="22"/>
        </w:rPr>
        <w:t>UPUTA O PRAVNOM LIJEKU:</w:t>
      </w:r>
      <w:r w:rsidRPr="00C36B12">
        <w:rPr>
          <w:sz w:val="22"/>
          <w:szCs w:val="22"/>
        </w:rPr>
        <w:t xml:space="preserve"> </w:t>
      </w:r>
    </w:p>
    <w:p w:rsidRDefault="00CD4C1E" w:rsidP="00CD4C1E" w:rsidR="00CD4C1E" w:rsidRPr="00C36B12">
      <w:pPr>
        <w:jc w:val="both"/>
        <w:rPr>
          <w:sz w:val="22"/>
          <w:szCs w:val="22"/>
        </w:rPr>
      </w:pPr>
      <w:r w:rsidRPr="00C36B12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CD4C1E" w:rsidP="00CD4C1E" w:rsidR="00CD4C1E" w:rsidRPr="00C36B12">
      <w:pPr>
        <w:jc w:val="both"/>
        <w:rPr>
          <w:sz w:val="22"/>
          <w:szCs w:val="22"/>
        </w:rPr>
      </w:pPr>
    </w:p>
    <w:p w:rsidRDefault="00C36B12" w:rsidP="00C36B12" w:rsidR="00C36B12" w:rsidRPr="00C36B12">
      <w:pPr>
        <w:jc w:val="both"/>
        <w:rPr>
          <w:b/>
          <w:sz w:val="22"/>
          <w:szCs w:val="22"/>
        </w:rPr>
      </w:pPr>
      <w:r w:rsidRPr="00C36B12">
        <w:rPr>
          <w:b/>
          <w:sz w:val="22"/>
          <w:szCs w:val="22"/>
        </w:rPr>
        <w:t>DN-a:</w:t>
      </w:r>
    </w:p>
    <w:p w:rsidRDefault="00C36B12" w:rsidP="00C36B12" w:rsidR="00C36B12" w:rsidRPr="00C36B12">
      <w:pPr>
        <w:numPr>
          <w:ilvl w:val="0"/>
          <w:numId w:val="11"/>
        </w:numPr>
        <w:jc w:val="both"/>
        <w:rPr>
          <w:sz w:val="22"/>
          <w:szCs w:val="22"/>
        </w:rPr>
      </w:pPr>
      <w:r w:rsidRPr="00C36B12">
        <w:rPr>
          <w:sz w:val="22"/>
          <w:szCs w:val="22"/>
        </w:rPr>
        <w:t>e-oglasna ploča suda</w:t>
      </w:r>
    </w:p>
    <w:p w:rsidRDefault="00C36B12" w:rsidP="00C36B12" w:rsidR="00C36B12" w:rsidRPr="00C36B12">
      <w:pPr>
        <w:numPr>
          <w:ilvl w:val="0"/>
          <w:numId w:val="11"/>
        </w:numPr>
        <w:jc w:val="both"/>
        <w:rPr>
          <w:sz w:val="22"/>
          <w:szCs w:val="22"/>
        </w:rPr>
      </w:pPr>
      <w:r w:rsidRPr="00C36B12">
        <w:rPr>
          <w:sz w:val="22"/>
          <w:szCs w:val="22"/>
        </w:rPr>
        <w:t xml:space="preserve">stečajnom upravitelju </w:t>
      </w:r>
    </w:p>
    <w:p w:rsidRDefault="00C36B12" w:rsidP="00C36B12" w:rsidR="00C36B12" w:rsidRPr="00C36B12">
      <w:pPr>
        <w:pStyle w:val="Tijeloteksta"/>
        <w:numPr>
          <w:ilvl w:val="0"/>
          <w:numId w:val="11"/>
        </w:numPr>
        <w:rPr>
          <w:sz w:val="22"/>
          <w:szCs w:val="22"/>
        </w:rPr>
      </w:pPr>
      <w:proofErr w:type="spellStart"/>
      <w:r w:rsidRPr="00C36B12">
        <w:rPr>
          <w:sz w:val="22"/>
          <w:szCs w:val="22"/>
        </w:rPr>
        <w:t>Raif</w:t>
      </w:r>
      <w:r>
        <w:rPr>
          <w:sz w:val="22"/>
          <w:szCs w:val="22"/>
        </w:rPr>
        <w:t>f</w:t>
      </w:r>
      <w:r w:rsidRPr="00C36B12">
        <w:rPr>
          <w:sz w:val="22"/>
          <w:szCs w:val="22"/>
        </w:rPr>
        <w:t>eisenbank</w:t>
      </w:r>
      <w:proofErr w:type="spellEnd"/>
      <w:r w:rsidRPr="00C36B12">
        <w:rPr>
          <w:sz w:val="22"/>
          <w:szCs w:val="22"/>
        </w:rPr>
        <w:t xml:space="preserve"> </w:t>
      </w:r>
      <w:proofErr w:type="spellStart"/>
      <w:r w:rsidRPr="00C36B12">
        <w:rPr>
          <w:sz w:val="22"/>
          <w:szCs w:val="22"/>
        </w:rPr>
        <w:t>Austria</w:t>
      </w:r>
      <w:proofErr w:type="spellEnd"/>
      <w:r w:rsidRPr="00C36B12">
        <w:rPr>
          <w:sz w:val="22"/>
          <w:szCs w:val="22"/>
        </w:rPr>
        <w:t xml:space="preserve"> d.d. Zagreb, </w:t>
      </w:r>
    </w:p>
    <w:p w:rsidRDefault="00C36B12" w:rsidP="00C36B12" w:rsidR="00C36B12" w:rsidRPr="00C36B12">
      <w:pPr>
        <w:numPr>
          <w:ilvl w:val="0"/>
          <w:numId w:val="11"/>
        </w:numPr>
        <w:jc w:val="both"/>
        <w:rPr>
          <w:sz w:val="22"/>
          <w:szCs w:val="22"/>
        </w:rPr>
      </w:pPr>
      <w:r w:rsidRPr="00C36B12">
        <w:rPr>
          <w:sz w:val="22"/>
          <w:szCs w:val="22"/>
        </w:rPr>
        <w:t>GUO ŽDO</w:t>
      </w:r>
    </w:p>
    <w:p w:rsidRDefault="00C36B12" w:rsidP="00C36B12" w:rsidR="00C36B12" w:rsidRPr="00C36B12">
      <w:pPr>
        <w:numPr>
          <w:ilvl w:val="0"/>
          <w:numId w:val="11"/>
        </w:numPr>
        <w:jc w:val="both"/>
        <w:rPr>
          <w:sz w:val="22"/>
          <w:szCs w:val="22"/>
        </w:rPr>
      </w:pPr>
      <w:r w:rsidRPr="00C36B12">
        <w:rPr>
          <w:sz w:val="22"/>
          <w:szCs w:val="22"/>
        </w:rPr>
        <w:t>Općinski sud u Dubrovniku, Zemljišnoknjižni odjel Dubrovnik</w:t>
      </w:r>
    </w:p>
    <w:p w:rsidRDefault="00C36B12" w:rsidP="00C36B12" w:rsidR="00C36B12" w:rsidRPr="00C36B12">
      <w:pPr>
        <w:numPr>
          <w:ilvl w:val="0"/>
          <w:numId w:val="11"/>
        </w:numPr>
        <w:jc w:val="both"/>
        <w:rPr>
          <w:sz w:val="22"/>
          <w:szCs w:val="22"/>
        </w:rPr>
      </w:pPr>
      <w:r w:rsidRPr="00C36B12">
        <w:rPr>
          <w:sz w:val="22"/>
          <w:szCs w:val="22"/>
        </w:rPr>
        <w:t>Porezna uprava,  Ispostava Dubrovnik</w:t>
      </w:r>
    </w:p>
    <w:p w:rsidRDefault="00C36B12" w:rsidP="00C36B12" w:rsidR="00C36B12" w:rsidRPr="00C36B12">
      <w:pPr>
        <w:numPr>
          <w:ilvl w:val="0"/>
          <w:numId w:val="11"/>
        </w:numPr>
        <w:jc w:val="both"/>
        <w:rPr>
          <w:sz w:val="22"/>
          <w:szCs w:val="22"/>
        </w:rPr>
      </w:pPr>
      <w:r w:rsidRPr="00C36B12">
        <w:rPr>
          <w:sz w:val="22"/>
          <w:szCs w:val="22"/>
        </w:rPr>
        <w:t>FINA, RC Split, radi objave na mrežnim stranicama – nakon pravomoćnosti</w:t>
      </w:r>
    </w:p>
    <w:p w:rsidRDefault="00C36B12" w:rsidP="00C36B12" w:rsidR="00CC4A8E" w:rsidRPr="00C36B12">
      <w:pPr>
        <w:numPr>
          <w:ilvl w:val="0"/>
          <w:numId w:val="11"/>
        </w:numPr>
        <w:jc w:val="both"/>
        <w:rPr>
          <w:sz w:val="22"/>
          <w:szCs w:val="22"/>
        </w:rPr>
      </w:pPr>
      <w:r w:rsidRPr="00C36B12">
        <w:rPr>
          <w:sz w:val="22"/>
          <w:szCs w:val="22"/>
        </w:rPr>
        <w:t>LAPAD GRADITELJ  d.o.o.</w:t>
      </w:r>
    </w:p>
    <w:sectPr w:rsidSect="00BE2AED" w:rsidR="00CC4A8E" w:rsidRPr="00C36B12">
      <w:headerReference w:type="even" r:id="rId12"/>
      <w:pgSz w:h="16838" w:w="11906"/>
      <w:pgMar w:gutter="0" w:footer="709" w:header="709" w:left="1560" w:bottom="1440" w:right="1133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2C1E"/>
    <w:rsid w:val="00114B37"/>
    <w:rsid w:val="0012294D"/>
    <w:rsid w:val="00126ADD"/>
    <w:rsid w:val="00130C6D"/>
    <w:rsid w:val="00162933"/>
    <w:rsid w:val="001634E0"/>
    <w:rsid w:val="00173E66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6AB8"/>
    <w:rsid w:val="00275703"/>
    <w:rsid w:val="002D17D0"/>
    <w:rsid w:val="002D4F12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D6C24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46AA0"/>
    <w:rsid w:val="00575D61"/>
    <w:rsid w:val="00580D82"/>
    <w:rsid w:val="00594BC8"/>
    <w:rsid w:val="005A660C"/>
    <w:rsid w:val="005B5359"/>
    <w:rsid w:val="005B5CCB"/>
    <w:rsid w:val="005C00B9"/>
    <w:rsid w:val="005C5F2C"/>
    <w:rsid w:val="005E0CD9"/>
    <w:rsid w:val="00617FD9"/>
    <w:rsid w:val="0062690E"/>
    <w:rsid w:val="00637325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35BD4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7F6A4F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F4F5A"/>
    <w:rsid w:val="00925A20"/>
    <w:rsid w:val="00927D71"/>
    <w:rsid w:val="0093417E"/>
    <w:rsid w:val="0094094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36B12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2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C1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C1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C1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C1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uiPriority w:val="99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2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C1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C1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C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C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282</properties:Words>
  <properties:Characters>1437</properties:Characters>
  <properties:Lines>52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2017-11-15T13:12:00Z</dcterms:created>
  <dc:creator>RH-TDU</dc:creator>
  <cp:lastModifiedBy>Mara Marčinko</cp:lastModifiedBy>
  <cp:lastPrinted>2017-11-15T13:23:00Z</cp:lastPrinted>
  <dcterms:modified xmlns:xsi="http://www.w3.org/2001/XMLSchema-instance" xsi:type="dcterms:W3CDTF">2017-11-16T07:18:00Z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