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4b21" w14:paraId="a644b21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CD29E1">
        <w:rPr>
          <w:rFonts w:hAnsi="Times New Roman" w:ascii="Times New Roman"/>
          <w:szCs w:val="24"/>
          <w:lang w:val="hr-HR"/>
        </w:rPr>
        <w:t>ORETON j.d.o.o. za trgovinu,Zagreb, Milivoja Matošeca 6, OIB 89419543141,</w:t>
      </w:r>
      <w:r w:rsidR="00BB4D1F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CD29E1">
        <w:rPr>
          <w:rFonts w:hAnsi="Times New Roman" w:ascii="Times New Roman"/>
          <w:szCs w:val="24"/>
          <w:lang w:val="hr-HR"/>
        </w:rPr>
        <w:t>23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CD29E1">
        <w:rPr>
          <w:rFonts w:hAnsi="Times New Roman" w:ascii="Times New Roman"/>
          <w:szCs w:val="24"/>
          <w:lang w:val="hr-HR"/>
        </w:rPr>
        <w:t>ožujka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CD29E1">
        <w:rPr>
          <w:rFonts w:hAnsi="Times New Roman" w:ascii="Times New Roman"/>
          <w:szCs w:val="24"/>
        </w:rPr>
        <w:t>ORETON j.d.o.o. za trgovinu,Zagreb, Milivoja Matošeca 6, OIB 89419543141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CD29E1">
        <w:rPr>
          <w:rFonts w:hAnsi="Times New Roman" w:ascii="Times New Roman"/>
          <w:szCs w:val="24"/>
        </w:rPr>
        <w:t>2</w:t>
      </w:r>
      <w:r w:rsidR="007E390B">
        <w:rPr>
          <w:rFonts w:hAnsi="Times New Roman" w:ascii="Times New Roman"/>
          <w:szCs w:val="24"/>
        </w:rPr>
        <w:t>3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CD29E1">
        <w:rPr>
          <w:rFonts w:hAnsi="Times New Roman" w:ascii="Times New Roman"/>
          <w:szCs w:val="24"/>
        </w:rPr>
        <w:t>ožujka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CD29E1">
        <w:rPr>
          <w:rFonts w:hAnsi="Times New Roman" w:ascii="Times New Roman"/>
          <w:szCs w:val="24"/>
        </w:rPr>
        <w:t>13,3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CD29E1" w:rsidRPr="00F25670">
        <w:rPr>
          <w:rFonts w:hAnsi="Times New Roman" w:ascii="Times New Roman"/>
          <w:szCs w:val="24"/>
        </w:rPr>
        <w:t>Marijan Drljanovčan, Miholjanec, Antuna Mihanovića 131, OIB 79708160625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CD29E1">
        <w:rPr>
          <w:rFonts w:hAnsi="Times New Roman" w:ascii="Times New Roman"/>
          <w:szCs w:val="24"/>
        </w:rPr>
        <w:t>ORETON j.d.o.o. za trgovinu,Zagreb, Milivoja Matošeca 6, OIB 89419543141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</w:t>
      </w:r>
      <w:r w:rsidR="009B4A14" w:rsidRPr="00CD29E1">
        <w:rPr>
          <w:rFonts w:hAnsi="Times New Roman" w:ascii="Times New Roman"/>
          <w:szCs w:val="24"/>
          <w:lang w:val="hr-HR"/>
        </w:rPr>
        <w:t xml:space="preserve">članka 444. stav </w:t>
      </w:r>
      <w:r w:rsidR="00BB4D1F" w:rsidRPr="00CD29E1">
        <w:rPr>
          <w:rFonts w:hAnsi="Times New Roman" w:ascii="Times New Roman"/>
          <w:szCs w:val="24"/>
          <w:lang w:val="hr-HR"/>
        </w:rPr>
        <w:t xml:space="preserve">1. </w:t>
      </w:r>
      <w:r w:rsidR="009B4A14" w:rsidRPr="00CD29E1">
        <w:rPr>
          <w:rFonts w:hAnsi="Times New Roman" w:ascii="Times New Roman"/>
          <w:lang w:val="hr-HR"/>
        </w:rPr>
        <w:t xml:space="preserve">Stečajnog zakona </w:t>
      </w:r>
      <w:r w:rsidR="009B4A14">
        <w:rPr>
          <w:rFonts w:hAnsi="Times New Roman" w:ascii="Times New Roman"/>
          <w:lang w:val="hr-HR"/>
        </w:rPr>
        <w:t xml:space="preserve">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CD29E1">
        <w:rPr>
          <w:rFonts w:hAnsi="Times New Roman" w:ascii="Times New Roman"/>
          <w:lang w:val="hr-HR"/>
        </w:rPr>
        <w:t>27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CD29E1">
        <w:rPr>
          <w:rFonts w:hAnsi="Times New Roman" w:ascii="Times New Roman"/>
          <w:lang w:val="hr-HR"/>
        </w:rPr>
        <w:t>27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CD29E1">
        <w:rPr>
          <w:rFonts w:hAnsi="Times New Roman" w:ascii="Times New Roman"/>
          <w:lang w:val="hr-HR"/>
        </w:rPr>
        <w:t>27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CD29E1">
        <w:rPr>
          <w:rFonts w:hAnsi="Times New Roman" w:ascii="Times New Roman"/>
          <w:lang w:val="hr-HR"/>
        </w:rPr>
        <w:t>2</w:t>
      </w:r>
      <w:r w:rsidR="009B4A14">
        <w:rPr>
          <w:rFonts w:hAnsi="Times New Roman" w:ascii="Times New Roman"/>
          <w:lang w:val="hr-HR"/>
        </w:rPr>
        <w:t>3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CD29E1">
        <w:rPr>
          <w:rFonts w:hAnsi="Times New Roman" w:ascii="Times New Roman"/>
          <w:lang w:val="hr-HR"/>
        </w:rPr>
        <w:t>ožujka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A759FF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759FF" w:rsidP="00324504" w:rsidR="00A759F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759FF" w:rsidP="00324504" w:rsidR="00A759F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A759FF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A759F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59F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A759F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59FF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A759FF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A759FF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A759F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59FF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A759FF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CD29E1" w:rsidRPr="00A759FF">
        <w:rPr>
          <w:rFonts w:hAnsi="Times New Roman" w:ascii="Times New Roman"/>
          <w:color w:val="FFFFFF"/>
          <w:szCs w:val="24"/>
        </w:rPr>
        <w:t>Marijan Drljanovčan</w:t>
      </w:r>
    </w:p>
    <w:p w:rsidRDefault="00532B71" w:rsidP="007062FE" w:rsidR="007062FE" w:rsidRPr="00A759F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59FF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A759FF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A759FF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CD29E1" w:rsidRPr="00A759FF">
        <w:rPr>
          <w:rFonts w:hAnsi="Times New Roman" w:ascii="Times New Roman"/>
          <w:color w:val="FFFFFF"/>
          <w:szCs w:val="24"/>
          <w:lang w:val="hr-HR"/>
        </w:rPr>
        <w:t>ORETON j.d.o.o. za trgovinu,Zagreb, Milivoja Matošeca 6,</w:t>
      </w:r>
      <w:r w:rsidR="00325928" w:rsidRPr="00A759FF">
        <w:rPr>
          <w:rFonts w:hAnsi="Times New Roman" w:ascii="Times New Roman"/>
          <w:color w:val="FFFFFF"/>
          <w:szCs w:val="24"/>
          <w:lang w:val="hr-HR"/>
        </w:rPr>
        <w:t>,</w:t>
      </w:r>
    </w:p>
    <w:p w:rsidRDefault="0017136E" w:rsidP="007062FE" w:rsidR="0017136E" w:rsidRPr="00A759F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59FF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CD29E1" w:rsidRPr="00A759FF">
        <w:rPr>
          <w:rFonts w:hAnsi="Times New Roman" w:ascii="Times New Roman"/>
          <w:color w:val="FFFFFF"/>
          <w:szCs w:val="24"/>
          <w:lang w:val="hr-HR"/>
        </w:rPr>
        <w:t>Tomislav Orehovac, Zagreb, Zvonigradska 16</w:t>
      </w:r>
    </w:p>
    <w:p w:rsidRDefault="007062FE" w:rsidP="007062FE" w:rsidR="00867F16" w:rsidRPr="00A759F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59FF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A759FF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A759FF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A759F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59FF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A759F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59FF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A759F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59FF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A759FF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A759FF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A759FF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A759FF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59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CD29E1">
      <w:rPr>
        <w:rFonts w:hAnsi="Times New Roman" w:ascii="Times New Roman"/>
        <w:lang w:val="hr-HR"/>
      </w:rPr>
      <w:t>9052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CD29E1">
      <w:rPr>
        <w:rFonts w:hAnsi="Times New Roman" w:ascii="Times New Roman"/>
        <w:lang w:val="hr-HR"/>
      </w:rPr>
      <w:t>9052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A29F9"/>
    <w:rsid w:val="007E390B"/>
    <w:rsid w:val="00817590"/>
    <w:rsid w:val="00840E3D"/>
    <w:rsid w:val="00855061"/>
    <w:rsid w:val="00867F16"/>
    <w:rsid w:val="008F6C33"/>
    <w:rsid w:val="00997BA9"/>
    <w:rsid w:val="009B4A14"/>
    <w:rsid w:val="009F5765"/>
    <w:rsid w:val="00A759FF"/>
    <w:rsid w:val="00A861BB"/>
    <w:rsid w:val="00A95334"/>
    <w:rsid w:val="00AB7883"/>
    <w:rsid w:val="00AF40B4"/>
    <w:rsid w:val="00B03169"/>
    <w:rsid w:val="00B2463B"/>
    <w:rsid w:val="00B52215"/>
    <w:rsid w:val="00BB4D1F"/>
    <w:rsid w:val="00C57CAF"/>
    <w:rsid w:val="00CD29E1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5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9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9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9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9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5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9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9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9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9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9052</izvorni_sadrzaj>
    <derivirana_varijabla naziv="DomainObject.Predmet.Broj_1">9052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St-9052/2015</izvorni_sadrzaj>
    <derivirana_varijabla naziv="DomainObject.Predmet.OznakaBroj_1">St-9052/2015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ORETON jednostavno društvo s ograničenom odgovornošću za trgovinu zastupanog po punomoćniku Tomislav Orehovac</izvorni_sadrzaj>
    <derivirana_varijabla naziv="DomainObject.Predmet.ProtustrankaFormated_1">  ORETON jednostavno društvo s ograničenom odgovornošću za trgovinu zastupanog po punomoćniku Tomislav Orehovac</derivirana_varijabla>
  </DomainObject.Predmet.ProtustrankaFormated>
  <DomainObject.Predmet.ProtustrankaFormatedOIB>
    <izvorni_sadrzaj>  ORETON jednostavno društvo s ograničenom odgovornošću za trgovinu, OIB 89419543141 zastupanog po punomoćniku Tomislav Orehovac</izvorni_sadrzaj>
    <derivirana_varijabla naziv="DomainObject.Predmet.ProtustrankaFormatedOIB_1">  ORETON jednostavno društvo s ograničenom odgovornošću za trgovinu, OIB 89419543141 zastupanog po punomoćniku Tomislav Orehovac</derivirana_varijabla>
  </DomainObject.Predmet.ProtustrankaFormatedOIB>
  <DomainObject.Predmet.ProtustrankaFormatedWithAdress>
    <izvorni_sadrzaj> ORETON jednostavno društvo s ograničenom odgovornošću za trgovinu, Milivoja Matošeca 6, 10000 Zagreb zastupanog po punomoćniku Tomislav Orehovac</izvorni_sadrzaj>
    <derivirana_varijabla naziv="DomainObject.Predmet.ProtustrankaFormatedWithAdress_1"> ORETON jednostavno društvo s ograničenom odgovornošću za trgovinu, Milivoja Matošeca 6, 10000 Zagreb zastupanog po punomoćniku Tomislav Orehovac</derivirana_varijabla>
  </DomainObject.Predmet.ProtustrankaFormatedWithAdress>
  <DomainObject.Predmet.ProtustrankaFormatedWithAdressOIB>
    <izvorni_sadrzaj> ORETON jednostavno društvo s ograničenom odgovornošću za trgovinu, OIB 89419543141, Milivoja Matošeca 6, 10000 Zagreb zastupanog po punomoćniku Tomislav Orehovac</izvorni_sadrzaj>
    <derivirana_varijabla naziv="DomainObject.Predmet.ProtustrankaFormatedWithAdressOIB_1"> ORETON jednostavno društvo s ograničenom odgovornošću za trgovinu, OIB 89419543141, Milivoja Matošeca 6, 10000 Zagreb zastupanog po punomoćniku Tomislav Orehovac</derivirana_varijabla>
  </DomainObject.Predmet.ProtustrankaFormatedWithAdressOIB>
  <DomainObject.Predmet.ProtustrankaWithAdress>
    <izvorni_sadrzaj>ORETON jednostavno društvo s ograničenom odgovornošću za trgovinu Milivoja Matošeca 6, 10000 Zagreb</izvorni_sadrzaj>
    <derivirana_varijabla naziv="DomainObject.Predmet.ProtustrankaWithAdress_1">ORETON jednostavno društvo s ograničenom odgovornošću za trgovinu Milivoja Matošeca 6, 10000 Zagreb</derivirana_varijabla>
  </DomainObject.Predmet.ProtustrankaWithAdress>
  <DomainObject.Predmet.ProtustrankaWithAdressOIB>
    <izvorni_sadrzaj>ORETON jednostavno društvo s ograničenom odgovornošću za trgovinu, OIB 89419543141, Milivoja Matošeca 6, 10000 Zagreb</izvorni_sadrzaj>
    <derivirana_varijabla naziv="DomainObject.Predmet.ProtustrankaWithAdressOIB_1">ORETON jednostavno društvo s ograničenom odgovornošću za trgovinu, OIB 89419543141, Milivoja Matošeca 6, 10000 Zagreb</derivirana_varijabla>
  </DomainObject.Predmet.ProtustrankaWithAdressOIB>
  <DomainObject.Predmet.ProtustrankaNazivFormated>
    <izvorni_sadrzaj>ORETON jednostavno društvo s ograničenom odgovornošću za trgovinu</izvorni_sadrzaj>
    <derivirana_varijabla naziv="DomainObject.Predmet.ProtustrankaNazivFormated_1">ORETON jednostavno društvo s ograničenom odgovornošću za trgovinu</derivirana_varijabla>
  </DomainObject.Predmet.ProtustrankaNazivFormated>
  <DomainObject.Predmet.ProtustrankaNazivFormatedOIB>
    <izvorni_sadrzaj>ORETON jednostavno društvo s ograničenom odgovornošću za trgovinu, OIB 89419543141</izvorni_sadrzaj>
    <derivirana_varijabla naziv="DomainObject.Predmet.ProtustrankaNazivFormatedOIB_1">ORETON jednostavno društvo s ograničenom odgovornošću za trgovinu, OIB 89419543141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ORETON jednostavno društvo s ograničenom odgovornošću za trgovinu zastupanog po punomoćniku Tomislav Orehovac</item>
    </izvorni_sadrzaj>
    <derivirana_varijabla naziv="DomainObject.Predmet.ProtuStrankaListFormated_1">
      <item>ORETON jednostavno društvo s ograničenom odgovornošću za trgovinu zastupanog po punomoćniku Tomislav Orehovac</item>
    </derivirana_varijabla>
  </DomainObject.Predmet.ProtuStrankaListFormated>
  <DomainObject.Predmet.ProtuStrankaListFormatedOIB>
    <izvorni_sadrzaj>
      <item>ORETON jednostavno društvo s ograničenom odgovornošću za trgovinu, OIB 89419543141 zastupanog po punomoćniku Tomislav Orehovac</item>
    </izvorni_sadrzaj>
    <derivirana_varijabla naziv="DomainObject.Predmet.ProtuStrankaListFormatedOIB_1">
      <item>ORETON jednostavno društvo s ograničenom odgovornošću za trgovinu, OIB 89419543141 zastupanog po punomoćniku Tomislav Orehovac</item>
    </derivirana_varijabla>
  </DomainObject.Predmet.ProtuStrankaListFormatedOIB>
  <DomainObject.Predmet.ProtuStrankaListFormatedWithAdress>
    <izvorni_sadrzaj>
      <item>ORETON jednostavno društvo s ograničenom odgovornošću za trgovinu, Milivoja Matošeca 6, 10000 Zagreb zastupanog po punomoćniku Tomislav Orehovac</item>
    </izvorni_sadrzaj>
    <derivirana_varijabla naziv="DomainObject.Predmet.ProtuStrankaListFormatedWithAdress_1">
      <item>ORETON jednostavno društvo s ograničenom odgovornošću za trgovinu, Milivoja Matošeca 6, 10000 Zagreb zastupanog po punomoćniku Tomislav Orehovac</item>
    </derivirana_varijabla>
  </DomainObject.Predmet.ProtuStrankaListFormatedWithAdress>
  <DomainObject.Predmet.ProtuStrankaListFormatedWithAdressOIB>
    <izvorni_sadrzaj>
      <item>ORETON jednostavno društvo s ograničenom odgovornošću za trgovinu, OIB 89419543141, Milivoja Matošeca 6, 10000 Zagreb zastupanog po punomoćniku Tomislav Orehovac</item>
    </izvorni_sadrzaj>
    <derivirana_varijabla naziv="DomainObject.Predmet.ProtuStrankaListFormatedWithAdressOIB_1">
      <item>ORETON jednostavno društvo s ograničenom odgovornošću za trgovinu, OIB 89419543141, Milivoja Matošeca 6, 10000 Zagreb zastupanog po punomoćniku Tomislav Orehovac</item>
    </derivirana_varijabla>
  </DomainObject.Predmet.ProtuStrankaListFormatedWithAdressOIB>
  <DomainObject.Predmet.ProtuStrankaListNazivFormated>
    <izvorni_sadrzaj>
      <item>ORETON jednostavno društvo s ograničenom odgovornošću za trgovinu</item>
    </izvorni_sadrzaj>
    <derivirana_varijabla naziv="DomainObject.Predmet.ProtuStrankaListNazivFormated_1">
      <item>ORETON jednostavno društvo s ograničenom odgovornošću za trgovinu</item>
    </derivirana_varijabla>
  </DomainObject.Predmet.ProtuStrankaListNazivFormated>
  <DomainObject.Predmet.ProtuStrankaListNazivFormatedOIB>
    <izvorni_sadrzaj>
      <item>ORETON jednostavno društvo s ograničenom odgovornošću za trgovinu, OIB 89419543141</item>
    </izvorni_sadrzaj>
    <derivirana_varijabla naziv="DomainObject.Predmet.ProtuStrankaListNazivFormatedOIB_1">
      <item>ORETON jednostavno društvo s ograničenom odgovornošću za trgovinu, OIB 89419543141</item>
    </derivirana_varijabla>
  </DomainObject.Predmet.ProtuStrankaListNazivFormatedOIB>
  <DomainObject.Predmet.OstaliListFormated>
    <izvorni_sadrzaj>
      <item>Tomislav Orehovac punomoćnik sudionika u postupku ORETON jednostavno društvo s ograničenom odgovornošću za trgovinu</item>
    </izvorni_sadrzaj>
    <derivirana_varijabla naziv="DomainObject.Predmet.OstaliListFormated_1">
      <item>Tomislav Orehovac punomoćnik sudionika u postupku ORETON jednostavno društvo s ograničenom odgovornošću za trgovinu</item>
    </derivirana_varijabla>
  </DomainObject.Predmet.OstaliListFormated>
  <DomainObject.Predmet.OstaliListFormatedOIB>
    <izvorni_sadrzaj>
      <item>Tomislav Orehovac, OIB 35913526624 punomoćnik sudionika u postupku ORETON jednostavno društvo s ograničenom odgovornošću za trgovinu</item>
    </izvorni_sadrzaj>
    <derivirana_varijabla naziv="DomainObject.Predmet.OstaliListFormatedOIB_1">
      <item>Tomislav Orehovac, OIB 35913526624 punomoćnik sudionika u postupku ORETON jednostavno društvo s ograničenom odgovornošću za trgovinu</item>
    </derivirana_varijabla>
  </DomainObject.Predmet.OstaliListFormatedOIB>
  <DomainObject.Predmet.OstaliListFormatedWithAdress>
    <izvorni_sadrzaj>
      <item>Tomislav Orehovac, Zvonigradska 16, 10000 Zagreb punomoćnik sudionika u postupku ORETON jednostavno društvo s ograničenom odgovornošću za trgovinu</item>
    </izvorni_sadrzaj>
    <derivirana_varijabla naziv="DomainObject.Predmet.OstaliListFormatedWithAdress_1">
      <item>Tomislav Orehovac, Zvonigradska 16, 10000 Zagreb punomoćnik sudionika u postupku ORETON jednostavno društvo s ograničenom odgovornošću za trgovinu</item>
    </derivirana_varijabla>
  </DomainObject.Predmet.OstaliListFormatedWithAdress>
  <DomainObject.Predmet.OstaliListFormatedWithAdressOIB>
    <izvorni_sadrzaj>
      <item>Tomislav Orehovac, OIB 35913526624, Zvonigradska 16, 10000 Zagreb punomoćnik sudionika u postupku ORETON jednostavno društvo s ograničenom odgovornošću za trgovinu</item>
    </izvorni_sadrzaj>
    <derivirana_varijabla naziv="DomainObject.Predmet.OstaliListFormatedWithAdressOIB_1">
      <item>Tomislav Orehovac, OIB 35913526624, Zvonigradska 16, 10000 Zagreb punomoćnik sudionika u postupku ORETON jednostavno društvo s ograničenom odgovornošću za trgovinu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ORETON jednostavno društvo s ograničenom odgovornošću za trgovinu</izvorni_sadrzaj>
    <derivirana_varijabla naziv="DomainObject.Predmet.ProtustrankaIDrugi_1">ORETON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ORETON jednostavno društvo s ograničenom odgovornošću za trgovinu, OIB 89419543141, Milivoja Matošeca 6, 10000 Zagreb</izvorni_sadrzaj>
    <derivirana_varijabla naziv="DomainObject.Predmet.ProtustrankaIDrugiAdressOIB_1">ORETON jednostavno društvo s ograničenom odgovornošću za trgovinu, OIB 89419543141, Milivoja Matošeca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ORETON jednostavno društvo s ograničenom odgovornošću za trgovinu</item>
      <item>Tomislav Orehovac</item>
    </izvorni_sadrzaj>
    <derivirana_varijabla naziv="DomainObject.Predmet.SudioniciListNaziv_1">
      <item>FINA Regionalni centar Zagreb</item>
      <item>ORETON jednostavno društvo s ograničenom odgovornošću za trgovinu</item>
      <item>Tomislav Orehovac</item>
    </derivirana_varijabla>
  </DomainObject.Predmet.SudioniciListNaziv>
  <DomainObject.Predmet.SudioniciListAdressOIB>
    <izvorni_sadrzaj>
      <item>FINA Regionalni centar Zagreb, OIB 85821130368, Trg svibanjskih žrtava 1995. 1,10000 Zagreb</item>
      <item>ORETON jednostavno društvo s ograničenom odgovornošću za trgovinu, OIB 89419543141, Milivoja Matošeca 6,10000 Zagreb</item>
      <item>Tomislav Orehovac, OIB 35913526624, Zvonigradska 16,10000 Zagreb</item>
    </izvorni_sadrzaj>
    <derivirana_varijabla naziv="DomainObject.Predmet.SudioniciListAdressOIB_1">
      <item>FINA Regionalni centar Zagreb, OIB 85821130368, Trg svibanjskih žrtava 1995. 1,10000 Zagreb</item>
      <item>ORETON jednostavno društvo s ograničenom odgovornošću za trgovinu, OIB 89419543141, Milivoja Matošeca 6,10000 Zagreb</item>
      <item>Tomislav Orehovac, OIB 35913526624,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89419543141</item>
      <item>, OIB 35913526624</item>
    </izvorni_sadrzaj>
    <derivirana_varijabla naziv="DomainObject.Predmet.SudioniciListNazivOIB_1">
      <item>, OIB 85821130368</item>
      <item>, OIB 89419543141</item>
      <item>, OIB 35913526624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555</properties:Words>
  <properties:Characters>3031</properties:Characters>
  <properties:Lines>82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2017-03-23T12:29:00Z</dcterms:created>
  <dc:creator>Sudsko vijeæe</dc:creator>
  <cp:lastModifiedBy>Monika Grbac</cp:lastModifiedBy>
  <cp:lastPrinted>2017-03-23T12:36:00Z</cp:lastPrinted>
  <dcterms:modified xmlns:xsi="http://www.w3.org/2001/XMLSchema-instance" xsi:type="dcterms:W3CDTF">2017-03-23T12:36:00Z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