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b9c4" w14:paraId="bf9b9c4" w:rsidRDefault="007F5ED4" w:rsidP="007F5ED4" w:rsidR="007F5ED4" w:rsidRPr="007F5ED4">
      <w:pPr>
        <w:pStyle w:val="SudNaziv"/>
        <w:ind w:firstLine="708" w:left="4956"/>
        <w15:collapsed w:val="false"/>
        <w:rPr>
          <w:b w:val="false"/>
        </w:rPr>
      </w:pPr>
      <w:r w:rsidRPr="007F5ED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F5ED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F5ED4">
        <w:rPr>
          <w:b w:val="false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5ED4">
        <w:rPr>
          <w:rFonts w:cstheme="majorBidi" w:eastAsiaTheme="majorEastAsia"/>
          <w:b w:val="false"/>
          <w:bCs/>
          <w:noProof w:val="false"/>
        </w:rPr>
        <w:t xml:space="preserve">    </w:t>
      </w:r>
      <w:r>
        <w:rPr>
          <w:rFonts w:cstheme="majorBidi" w:eastAsiaTheme="majorEastAsia"/>
          <w:b w:val="false"/>
          <w:bCs/>
          <w:noProof w:val="false"/>
        </w:rPr>
        <w:t xml:space="preserve">  </w:t>
      </w:r>
      <w:r w:rsidRPr="007F5ED4">
        <w:rPr>
          <w:rFonts w:cstheme="majorBidi" w:eastAsiaTheme="majorEastAsia"/>
          <w:b w:val="false"/>
          <w:bCs/>
          <w:noProof w:val="false"/>
        </w:rPr>
        <w:t>Poslovni broj: 4 St-449/13-137</w:t>
      </w:r>
    </w:p>
    <w:p w:rsidRDefault="007F5ED4" w:rsidP="007F5ED4" w:rsidR="007F5ED4" w:rsidRPr="007F5ED4">
      <w:pPr>
        <w:spacing w:after="0"/>
        <w:rPr>
          <w:rFonts w:cs="Times New Roman"/>
        </w:rPr>
      </w:pPr>
    </w:p>
    <w:p w:rsidRDefault="007F5ED4" w:rsidP="007F5ED4" w:rsidR="007F5ED4" w:rsidRPr="007F5ED4">
      <w:pPr>
        <w:spacing w:after="0"/>
        <w:ind w:firstLine="720"/>
        <w:rPr>
          <w:rFonts w:cs="Times New Roman"/>
        </w:rPr>
      </w:pPr>
    </w:p>
    <w:p w:rsidRDefault="007F5ED4" w:rsidP="007F5ED4" w:rsidR="007F5ED4" w:rsidRPr="007F5ED4">
      <w:pPr>
        <w:spacing w:after="0"/>
        <w:ind w:firstLine="720"/>
        <w:rPr>
          <w:rFonts w:cs="Times New Roman"/>
        </w:rPr>
      </w:pPr>
    </w:p>
    <w:p w:rsidRDefault="007F5ED4" w:rsidP="007F5ED4" w:rsidR="007F5ED4" w:rsidRPr="007F5ED4">
      <w:pPr>
        <w:spacing w:after="0"/>
        <w:rPr>
          <w:rFonts w:cs="Times New Roman"/>
        </w:rPr>
      </w:pPr>
      <w:r w:rsidRPr="007F5ED4">
        <w:rPr>
          <w:rFonts w:cs="Times New Roman"/>
        </w:rPr>
        <w:t xml:space="preserve">       REPUBLIKA HRVATSKA</w:t>
      </w:r>
    </w:p>
    <w:p w:rsidRDefault="007F5ED4" w:rsidP="007F5ED4" w:rsidR="007F5ED4" w:rsidRPr="007F5ED4">
      <w:pPr>
        <w:spacing w:after="0"/>
        <w:rPr>
          <w:rFonts w:cs="Times New Roman"/>
        </w:rPr>
      </w:pPr>
      <w:r w:rsidRPr="007F5ED4">
        <w:rPr>
          <w:rFonts w:cs="Times New Roman"/>
        </w:rPr>
        <w:t>TRGOVAČKI SUD U VARAŽDINU</w:t>
      </w:r>
    </w:p>
    <w:p w:rsidRDefault="007F5ED4" w:rsidP="007F5ED4" w:rsidR="007F5ED4" w:rsidRPr="007F5ED4">
      <w:pPr>
        <w:spacing w:after="0"/>
        <w:rPr>
          <w:rFonts w:cs="Times New Roman"/>
        </w:rPr>
      </w:pPr>
      <w:r w:rsidRPr="007F5ED4">
        <w:rPr>
          <w:rFonts w:cs="Times New Roman"/>
        </w:rPr>
        <w:t xml:space="preserve">                 Braće Radića 2</w:t>
      </w:r>
    </w:p>
    <w:p w:rsidRDefault="007F5ED4" w:rsidP="007F5ED4" w:rsidR="007F5ED4" w:rsidRPr="007F5ED4">
      <w:pPr>
        <w:spacing w:after="0"/>
        <w:rPr>
          <w:rFonts w:cs="Times New Roman"/>
        </w:rPr>
      </w:pPr>
    </w:p>
    <w:p w:rsidRDefault="007F5ED4" w:rsidP="007F5ED4" w:rsidR="007F5ED4" w:rsidRPr="007F5ED4">
      <w:pPr>
        <w:spacing w:after="0"/>
        <w:rPr>
          <w:rFonts w:cs="Times New Roman"/>
        </w:rPr>
      </w:pP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>ZAKLJUČAK O PRODAJI</w:t>
      </w: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</w:p>
    <w:p w:rsidRDefault="007F5ED4" w:rsidP="007F5ED4" w:rsidR="007F5ED4" w:rsidRPr="007F5ED4">
      <w:pPr>
        <w:spacing w:after="0"/>
        <w:ind w:firstLine="709"/>
        <w:jc w:val="both"/>
        <w:rPr>
          <w:rFonts w:cs="Times New Roman"/>
        </w:rPr>
      </w:pPr>
      <w:r w:rsidRPr="007F5ED4">
        <w:rPr>
          <w:rFonts w:cs="Times New Roman"/>
        </w:rPr>
        <w:t xml:space="preserve">TRGOVAČKI SUD U VARAŽDINU, po sucu toga suda Iris Hatvalić Nemec, kao stečajnom sucu, u stečajnom postupku nad dužnikom TRGO-GEA d.o.o. u stečaju iz Nedelišća, Maršala Tita 50, OIB: 94637373444, zastupan po stečajnom upravitelju Jeleni Stankus Tkalec, na temelju rješenja o prodaji broj St-449/13 od 26. siječnja 2015., a temeljem odredbe čl. </w:t>
      </w:r>
      <w:smartTag w:element="metricconverter" w:uri="urn:schemas-microsoft-com:office:smarttags">
        <w:smartTagPr>
          <w:attr w:val="164. st" w:name="ProductID"/>
        </w:smartTagPr>
        <w:r w:rsidRPr="007F5ED4">
          <w:rPr>
            <w:rFonts w:cs="Times New Roman"/>
          </w:rPr>
          <w:t>164. st</w:t>
        </w:r>
      </w:smartTag>
      <w:r w:rsidRPr="007F5ED4">
        <w:rPr>
          <w:rFonts w:cs="Times New Roman"/>
        </w:rPr>
        <w:t>. 4. Stečajnog zakona 29. travnja 2016. donosi slijedeći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ab/>
      </w:r>
    </w:p>
    <w:p w:rsidRDefault="007F5ED4" w:rsidP="007F5ED4" w:rsidR="007F5ED4" w:rsidRPr="007F5ED4">
      <w:pPr>
        <w:spacing w:after="0"/>
        <w:rPr>
          <w:rFonts w:cs="Times New Roman"/>
        </w:rPr>
      </w:pPr>
      <w:r w:rsidRPr="007F5ED4">
        <w:rPr>
          <w:rFonts w:cs="Times New Roman"/>
        </w:rPr>
        <w:tab/>
      </w: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 xml:space="preserve">Z A K L J U Č A K </w:t>
      </w: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>određuje se</w:t>
      </w: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>SEDMA  JAVNA  DRAŽBA</w:t>
      </w: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>za prodaju nekretnina u vlasništvu stečajnog dužnika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  <w:bCs/>
        </w:rPr>
        <w:t xml:space="preserve">1.) </w:t>
      </w:r>
      <w:r w:rsidRPr="007F5ED4">
        <w:rPr>
          <w:rFonts w:cs="Times New Roman"/>
          <w:bCs/>
        </w:rPr>
        <w:tab/>
        <w:t xml:space="preserve">Određuje se prodaja u stečajnom postupku nekretnina u vlasništvu </w:t>
      </w:r>
      <w:r w:rsidRPr="007F5ED4">
        <w:rPr>
          <w:rFonts w:cs="Times New Roman"/>
        </w:rPr>
        <w:t xml:space="preserve">stečajnog dužnika, uz odgovarajuću primjenu pravila o ovrsi na nekretninama, i to: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ind w:firstLine="708"/>
        <w:jc w:val="both"/>
        <w:rPr>
          <w:rFonts w:cs="Times New Roman"/>
        </w:rPr>
      </w:pPr>
      <w:r w:rsidRPr="007F5ED4">
        <w:rPr>
          <w:rFonts w:cs="Times New Roman"/>
        </w:rPr>
        <w:t>nekretnine upisane u z. k. ul. 10122 k.o. Ivanec, čestica broj 13879/4 šuma Zviranje od 2327 m2 u kojoj cijeloj nekretnini stečajni dužnik dolazi upisan kao vlasnik u 1/2 dijela.</w:t>
      </w:r>
    </w:p>
    <w:p w:rsidRDefault="007F5ED4" w:rsidP="007F5ED4" w:rsidR="007F5ED4" w:rsidRPr="007F5ED4">
      <w:pPr>
        <w:spacing w:after="0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 xml:space="preserve">2.) Utvrđuje se vrijednost suvlasničkog dijela nekretnine dužnika iz točke 1. izreke ovog zaključka u iznosu od 10.471,50 kn (desettisućačetristosedamdesetjednu kunu i pedeset lipa).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 xml:space="preserve">           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 xml:space="preserve">3.) Početna cijena za nekretnine iz točke 1.izreke ovog zaključka na sedmom ročištu za dražbu iznosi 3.860,00 kn.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>4.)     NAČIN PRODAJE:</w:t>
      </w:r>
    </w:p>
    <w:p w:rsidRDefault="007F5ED4" w:rsidP="007F5ED4" w:rsidR="007F5ED4" w:rsidRPr="007F5ED4">
      <w:pPr>
        <w:spacing w:after="0"/>
        <w:ind w:left="36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  <w:bCs/>
        </w:rPr>
      </w:pPr>
      <w:r w:rsidRPr="007F5ED4">
        <w:rPr>
          <w:rFonts w:cs="Times New Roman"/>
          <w:bCs/>
        </w:rPr>
        <w:tab/>
        <w:t xml:space="preserve">Ročište za prodaju sedmom usmenom javnom dražbom održat će se u zgradi Trgovačkog suda u Varaždinu, Ul. braće Radića 2, soba br. 230, dana: </w:t>
      </w:r>
    </w:p>
    <w:p w:rsidRDefault="007F5ED4" w:rsidP="007F5ED4" w:rsidR="007F5ED4" w:rsidRPr="007F5ED4">
      <w:pPr>
        <w:spacing w:after="0"/>
        <w:jc w:val="both"/>
        <w:rPr>
          <w:rFonts w:cs="Times New Roman"/>
          <w:bCs/>
        </w:rPr>
      </w:pPr>
    </w:p>
    <w:p w:rsidRDefault="007F5ED4" w:rsidP="007F5ED4" w:rsidR="007F5ED4" w:rsidRPr="007F5ED4">
      <w:pPr>
        <w:spacing w:after="0"/>
        <w:jc w:val="center"/>
        <w:rPr>
          <w:rFonts w:cs="Times New Roman"/>
          <w:bCs/>
        </w:rPr>
      </w:pPr>
      <w:r w:rsidRPr="007F5ED4">
        <w:rPr>
          <w:rFonts w:cs="Times New Roman"/>
          <w:bCs/>
        </w:rPr>
        <w:t>17. svibnja 2016. u 12,15 sati.</w:t>
      </w:r>
    </w:p>
    <w:p w:rsidRDefault="007F5ED4" w:rsidP="007F5ED4" w:rsidR="007F5ED4" w:rsidRPr="007F5ED4">
      <w:pPr>
        <w:spacing w:after="0"/>
        <w:jc w:val="both"/>
        <w:rPr>
          <w:rFonts w:cs="Times New Roman"/>
          <w:bCs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>Ovaj zaključak objavit će se na stečajnoj oglasnoj ploči ovoga suda.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>5.)      UVJETI  PRODAJE: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Nekretnina iz točke 1. u naravi predstavlja šumu.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Utvrđena vrijednost nekretnine iz točke 1. iznosi 10.471,50 kn.</w:t>
      </w:r>
    </w:p>
    <w:p w:rsidRDefault="007F5ED4" w:rsidP="007F5ED4" w:rsidR="007F5ED4" w:rsidRPr="007F5ED4">
      <w:pPr>
        <w:pStyle w:val="Odlomakpopisa"/>
        <w:spacing w:after="0"/>
        <w:ind w:left="708"/>
        <w:rPr>
          <w:rFonts w:cs="Times New Roman"/>
        </w:rPr>
      </w:pPr>
      <w:r w:rsidRPr="007F5ED4">
        <w:rPr>
          <w:rFonts w:cs="Times New Roman"/>
        </w:rPr>
        <w:t xml:space="preserve">      </w:t>
      </w: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 xml:space="preserve">Nekretnina iz točke 1. se na sedmoj dražbi ne može prodati ispod cijene od  </w:t>
      </w:r>
    </w:p>
    <w:p w:rsidRDefault="007F5ED4" w:rsidP="007F5ED4" w:rsidR="007F5ED4" w:rsidRPr="007F5ED4">
      <w:pPr>
        <w:spacing w:after="0"/>
        <w:ind w:left="1068"/>
        <w:jc w:val="both"/>
        <w:rPr>
          <w:rFonts w:cs="Times New Roman"/>
        </w:rPr>
      </w:pPr>
      <w:r w:rsidRPr="007F5ED4">
        <w:rPr>
          <w:rFonts w:cs="Times New Roman"/>
        </w:rPr>
        <w:t>3.860,00 kn</w:t>
      </w:r>
    </w:p>
    <w:p w:rsidRDefault="007F5ED4" w:rsidP="007F5ED4" w:rsidR="007F5ED4" w:rsidRPr="007F5ED4">
      <w:pPr>
        <w:spacing w:after="0"/>
        <w:ind w:left="708"/>
        <w:jc w:val="both"/>
        <w:rPr>
          <w:rFonts w:cs="Times New Roman"/>
        </w:rPr>
      </w:pPr>
      <w:r w:rsidRPr="007F5ED4">
        <w:rPr>
          <w:rFonts w:cs="Times New Roman"/>
        </w:rPr>
        <w:t xml:space="preserve">     Sve poreze i pristojbe u svezi prodaje plaća kupac.</w:t>
      </w:r>
    </w:p>
    <w:p w:rsidRDefault="007F5ED4" w:rsidP="007F5ED4" w:rsidR="007F5ED4" w:rsidRPr="007F5ED4">
      <w:pPr>
        <w:spacing w:after="0"/>
        <w:ind w:left="708"/>
        <w:jc w:val="both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 xml:space="preserve">Prodajom nekretnina brišu se svi tereti na istima. 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Osobe koje ne uplate jamčevinu neće moći sudjelovati u dražbi.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Jamčevinu nisu dužni položiti razlučni vjerovnici.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Kupac  je  dužan uplatiti razliku između uplaćene jamčevine i postignute kupoprodajne cijene u roku od 30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5.i ovog zaključka.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Nakon pravomoćnosti rješenja o dosudi i nakon što kupac položi kupovninu, sud će donijeti zaključak o predaji nekretnine kupcu, čime kupac stupa u posjed istih.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</w:t>
      </w:r>
      <w:r w:rsidRPr="007F5ED4">
        <w:rPr>
          <w:rFonts w:cs="Times New Roman"/>
        </w:rPr>
        <w:lastRenderedPageBreak/>
        <w:t>korist kupca upisati i založno pravo na nekretninama radi osiguranja tražbine po osnovi kredita, u korist davatelja kredita u skladu sa sporazumom o osiguranju.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Pravo nadmetanja imaju sve pravne i fizičke osobe.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Prodaja se provodi po načelu „viđeno – kupljeno“, što isključuje sve naknadne prigovore kupca.</w:t>
      </w:r>
    </w:p>
    <w:p w:rsidRDefault="007F5ED4" w:rsidP="007F5ED4" w:rsidR="007F5ED4" w:rsidRPr="007F5ED4">
      <w:pPr>
        <w:pStyle w:val="Odlomakpopisa"/>
        <w:spacing w:after="0"/>
        <w:rPr>
          <w:rFonts w:cs="Times New Roman"/>
        </w:rPr>
      </w:pPr>
    </w:p>
    <w:p w:rsidRDefault="007F5ED4" w:rsidP="007F5ED4" w:rsidR="007F5ED4" w:rsidRPr="007F5ED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7F5ED4">
        <w:rPr>
          <w:rFonts w:cs="Times New Roman"/>
        </w:rPr>
        <w:t>Zainteresirane osobe mogu razgledati nekretnine koje su predmet prodaje,  uz prethodni dogovor sa stečajnim upraviteljem Jelenom Stankus Tkalec na broj telefona 099 312 41 55.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>Obrazloženje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ab/>
      </w:r>
    </w:p>
    <w:p w:rsidRDefault="007F5ED4" w:rsidP="007F5ED4" w:rsidR="007F5ED4" w:rsidRPr="007F5ED4">
      <w:pPr>
        <w:spacing w:after="0"/>
        <w:jc w:val="both"/>
        <w:rPr>
          <w:rFonts w:cs="Arial" w:hAnsi="Arial" w:ascii="Arial"/>
        </w:rPr>
      </w:pPr>
      <w:r w:rsidRPr="007F5ED4">
        <w:rPr>
          <w:rFonts w:cs="Times New Roman"/>
        </w:rPr>
        <w:tab/>
        <w:t>Obzirom je šesta javna dražba za prodaju nekretnine ostala bezuspješna sud je odredio sedmu javnu dražbu, time da je stečajni sudac, u smislu odredbe čl. 164. st. 6. SZ odredio da će se na sedmom ročištu nekretnina prodati za nižu cijenu tj. za iznos koji predstavlja cijenu s šestog dražbenog ročišta umanjenu za 20 %.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  <w:r w:rsidRPr="007F5ED4">
        <w:rPr>
          <w:rFonts w:cs="Times New Roman"/>
        </w:rPr>
        <w:t>U Varaždinu, 29. travnja 2016.</w:t>
      </w: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</w:p>
    <w:p w:rsidRDefault="007F5ED4" w:rsidP="007F5ED4" w:rsidR="007F5ED4" w:rsidRPr="007F5ED4">
      <w:pPr>
        <w:spacing w:after="0"/>
        <w:jc w:val="center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 xml:space="preserve">                                                                                       Stečajni sudac: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 xml:space="preserve">                                                                                 Iris Hatvalić Nemec, v.r.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ind w:left="4248"/>
        <w:jc w:val="both"/>
        <w:rPr>
          <w:rFonts w:cs="Times New Roman"/>
        </w:rPr>
      </w:pPr>
      <w:r w:rsidRPr="007F5ED4">
        <w:rPr>
          <w:rFonts w:cs="Times New Roman"/>
        </w:rPr>
        <w:t xml:space="preserve">  Za točnost otpravka-ovlašteni službenik: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>Pouka o pravnom lijeku: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  <w:r w:rsidRPr="007F5ED4"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7F5ED4">
          <w:rPr>
            <w:rFonts w:cs="Times New Roman"/>
          </w:rPr>
          <w:t>11. st</w:t>
        </w:r>
      </w:smartTag>
      <w:r w:rsidRPr="007F5ED4">
        <w:rPr>
          <w:rFonts w:cs="Times New Roman"/>
        </w:rPr>
        <w:t>. 9. Stečajnog zakona).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7F5ED4" w:rsidP="007F5ED4" w:rsidR="007F5ED4" w:rsidRPr="007F5ED4">
      <w:pPr>
        <w:spacing w:after="0"/>
        <w:rPr>
          <w:rFonts w:cs="Times New Roman"/>
        </w:rPr>
      </w:pPr>
      <w:r w:rsidRPr="007F5ED4">
        <w:rPr>
          <w:rFonts w:cs="Times New Roman"/>
        </w:rPr>
        <w:t xml:space="preserve">DNA: </w:t>
      </w:r>
    </w:p>
    <w:p w:rsidRDefault="007F5ED4" w:rsidP="007F5ED4" w:rsidR="007F5ED4" w:rsidRPr="007F5ED4">
      <w:pPr>
        <w:numPr>
          <w:ilvl w:val="0"/>
          <w:numId w:val="48"/>
        </w:numPr>
        <w:spacing w:after="0"/>
        <w:rPr>
          <w:rFonts w:cs="Times New Roman"/>
        </w:rPr>
      </w:pPr>
      <w:r w:rsidRPr="007F5ED4">
        <w:rPr>
          <w:rFonts w:cs="Times New Roman"/>
        </w:rPr>
        <w:t>Stečajnoj upraviteljici Jeleni Stankus Tkalec</w:t>
      </w:r>
    </w:p>
    <w:p w:rsidRDefault="007F5ED4" w:rsidP="007F5ED4" w:rsidR="007F5ED4" w:rsidRPr="007F5ED4">
      <w:pPr>
        <w:numPr>
          <w:ilvl w:val="0"/>
          <w:numId w:val="48"/>
        </w:numPr>
        <w:spacing w:after="0"/>
        <w:rPr>
          <w:rFonts w:cs="Times New Roman"/>
        </w:rPr>
      </w:pPr>
      <w:r w:rsidRPr="007F5ED4">
        <w:rPr>
          <w:rFonts w:cs="Times New Roman"/>
        </w:rPr>
        <w:t>Republika Hrvatska po zastupniku po zakonu ŽDO u Varaždinu, građansko upravni odjel</w:t>
      </w:r>
    </w:p>
    <w:p w:rsidRDefault="007F5ED4" w:rsidP="007F5ED4" w:rsidR="007F5ED4" w:rsidRPr="007F5ED4">
      <w:pPr>
        <w:numPr>
          <w:ilvl w:val="0"/>
          <w:numId w:val="48"/>
        </w:numPr>
        <w:spacing w:after="0"/>
        <w:rPr>
          <w:rFonts w:cs="Times New Roman"/>
        </w:rPr>
      </w:pPr>
      <w:r w:rsidRPr="007F5ED4">
        <w:rPr>
          <w:rFonts w:cs="Times New Roman"/>
        </w:rPr>
        <w:t xml:space="preserve">Oglasna ploča </w:t>
      </w:r>
    </w:p>
    <w:p w:rsidRDefault="007F5ED4" w:rsidP="007F5ED4" w:rsidR="007F5ED4" w:rsidRPr="007F5ED4">
      <w:pPr>
        <w:spacing w:after="0"/>
        <w:jc w:val="both"/>
        <w:rPr>
          <w:rFonts w:cs="Times New Roman"/>
        </w:rPr>
      </w:pPr>
    </w:p>
    <w:p w:rsidRDefault="00CB0EA4" w:rsidP="007F5ED4" w:rsidR="00CB0EA4" w:rsidRPr="007F5ED4">
      <w:pPr>
        <w:pStyle w:val="Naslovdokumenta"/>
        <w:spacing w:after="0"/>
        <w:rPr>
          <w:b w:val="false"/>
        </w:rPr>
      </w:pPr>
    </w:p>
    <w:p w:rsidRDefault="0071688E" w:rsidP="007F5ED4" w:rsidR="0071688E" w:rsidRPr="007F5ED4">
      <w:pPr>
        <w:pStyle w:val="Poetniodjeljak"/>
        <w:spacing w:after="0"/>
      </w:pPr>
    </w:p>
    <w:p w:rsidRDefault="00A21F0D" w:rsidP="007F5ED4" w:rsidR="00A21F0D" w:rsidRPr="007F5ED4">
      <w:pPr>
        <w:pStyle w:val="NormaleSPIS"/>
        <w:spacing w:after="0"/>
        <w:rPr>
          <w:noProof/>
        </w:rPr>
      </w:pPr>
    </w:p>
    <w:p w:rsidRDefault="00DA0242" w:rsidP="007F5ED4" w:rsidR="00DA0242" w:rsidRPr="007F5ED4">
      <w:pPr>
        <w:pStyle w:val="ZapisniarPotpis"/>
        <w:spacing w:after="0"/>
      </w:pPr>
    </w:p>
    <w:sectPr w:rsidSect="0032366B" w:rsidR="00DA0242" w:rsidRPr="007F5ED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ED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4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- 7. javna dražba</izvorni_sadrzaj>
    <derivirana_varijabla naziv="DomainObject.Primjedba_1">- 7. javna dražba</derivirana_varijabla>
  </DomainObject.Primjedba>
  <DomainObject.Oznaka>
    <izvorni_sadrzaj>St-449/2013-137</izvorni_sadrzaj>
    <derivirana_varijabla naziv="DomainObject.Oznaka_1">St-449/2013-137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i IV. svežanj u opticaju</izvorni_sadrzaj>
    <derivirana_varijabla naziv="DomainObject.Predmet.PrimjedbaSuca_1">III i IV. svežanj u opticaju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St-449/2013-137</izvorni_sadrzaj>
    <derivirana_varijabla naziv="DomainObject.PoslovniBrojDokumenta_1">St-449/2013-137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73F64-A25C-49D8-A79C-0EDD63255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4592</properties:Characters>
  <properties:Lines>140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2016-04-29T07:17:00Z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St-449/2013-137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