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c634" w14:paraId="db8c63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323F5">
        <w:rPr>
          <w:rStyle w:val="Naglaeno"/>
          <w:b w:val="false"/>
        </w:rPr>
        <w:t>2</w:t>
      </w:r>
      <w:r w:rsidR="00110682">
        <w:rPr>
          <w:rStyle w:val="Naglaeno"/>
          <w:b w:val="false"/>
        </w:rPr>
        <w:t>170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4F0B19">
        <w:t>Osijek</w:t>
      </w:r>
      <w:r w:rsidR="00F564E3">
        <w:t>,</w:t>
      </w:r>
      <w:r w:rsidR="004F0B19">
        <w:t xml:space="preserve"> Podružnica Osijek</w:t>
      </w:r>
      <w:r w:rsidR="00EA1A0E">
        <w:t xml:space="preserve">, </w:t>
      </w:r>
      <w:r w:rsidR="004F0B19">
        <w:t>L. Jagera 3,</w:t>
      </w:r>
      <w:r w:rsidR="00EA1A0E">
        <w:t xml:space="preserve"> za provedbu</w:t>
      </w:r>
      <w:r w:rsidR="00867612">
        <w:t xml:space="preserve"> skraćenog stečajnog postupka </w:t>
      </w:r>
      <w:r w:rsidR="004A0D7B">
        <w:t xml:space="preserve">nad dužnikom </w:t>
      </w:r>
      <w:r w:rsidR="00D42EB3">
        <w:t>ZADRUGA BRANITELJA I LOGORAŠA PATRIA, zadruga za proizvodnju i trgovinu</w:t>
      </w:r>
      <w:r w:rsidR="003829D9">
        <w:t xml:space="preserve">, </w:t>
      </w:r>
      <w:r w:rsidR="00D42EB3">
        <w:t>Vukovar</w:t>
      </w:r>
      <w:r w:rsidR="00915922">
        <w:t xml:space="preserve">, </w:t>
      </w:r>
      <w:r w:rsidR="00D42EB3">
        <w:t xml:space="preserve">Trg Republike Hrvatske 4, </w:t>
      </w:r>
      <w:r w:rsidR="00331402">
        <w:t>MBS:</w:t>
      </w:r>
      <w:r w:rsidR="00BB3D58">
        <w:t xml:space="preserve"> </w:t>
      </w:r>
      <w:r w:rsidR="00083A93">
        <w:t>030</w:t>
      </w:r>
      <w:r w:rsidR="00D42EB3">
        <w:t>109436</w:t>
      </w:r>
      <w:r w:rsidR="0054215E">
        <w:t>,</w:t>
      </w:r>
      <w:r w:rsidR="00331402">
        <w:t xml:space="preserve"> OIB:</w:t>
      </w:r>
      <w:r w:rsidR="00BB3D58">
        <w:t xml:space="preserve"> </w:t>
      </w:r>
      <w:r w:rsidR="00D42EB3">
        <w:t>72706498355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110682">
        <w:t>23</w:t>
      </w:r>
      <w:r w:rsidR="00BB3D58">
        <w:t xml:space="preserve">. </w:t>
      </w:r>
      <w:r w:rsidR="004F0B19">
        <w:t>kolovoza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D42EB3">
        <w:t>ZADRUGA BRANITELJA I LOGORAŠA PATRIA, zadruga za proizvodnju i trgovinu, Vukovar, Trg Republike Hrvatske 4, MBS: 030109436, OIB: 72706498355</w:t>
      </w:r>
      <w:r w:rsidR="004F0B19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110682">
        <w:t>5</w:t>
      </w:r>
      <w:r w:rsidR="00083A93">
        <w:t>.</w:t>
      </w:r>
      <w:r w:rsidR="00110682">
        <w:t>350</w:t>
      </w:r>
      <w:r w:rsidR="00A85238">
        <w:t>,0</w:t>
      </w:r>
      <w:r w:rsidR="00083A93">
        <w:t>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6743B">
        <w:t>2</w:t>
      </w:r>
      <w:r w:rsidR="00110682">
        <w:t>170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110682">
        <w:t>23</w:t>
      </w:r>
      <w:r w:rsidR="004F0B19">
        <w:t>. kolovoz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10682">
        <w:t>14</w:t>
      </w:r>
      <w:r w:rsidR="004F0B19">
        <w:t>.</w:t>
      </w:r>
      <w:r w:rsidR="00ED7CF1">
        <w:t>10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8378A"/>
    <w:rsid w:val="00083A93"/>
    <w:rsid w:val="00091B4B"/>
    <w:rsid w:val="000938B8"/>
    <w:rsid w:val="0009509C"/>
    <w:rsid w:val="00095305"/>
    <w:rsid w:val="000A4DDB"/>
    <w:rsid w:val="000B0EBD"/>
    <w:rsid w:val="000B5DE1"/>
    <w:rsid w:val="000B72C7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10682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9080C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29D9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58FD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0B19"/>
    <w:rsid w:val="004F5FE8"/>
    <w:rsid w:val="004F653C"/>
    <w:rsid w:val="005126B5"/>
    <w:rsid w:val="005159C5"/>
    <w:rsid w:val="00515F79"/>
    <w:rsid w:val="005167FF"/>
    <w:rsid w:val="00516EFA"/>
    <w:rsid w:val="00530A9B"/>
    <w:rsid w:val="005323F5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57E1D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5922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86247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5238"/>
    <w:rsid w:val="00A8702F"/>
    <w:rsid w:val="00A9335A"/>
    <w:rsid w:val="00AA6B6E"/>
    <w:rsid w:val="00AB7B53"/>
    <w:rsid w:val="00AD0676"/>
    <w:rsid w:val="00AD251E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2EB3"/>
    <w:rsid w:val="00D45B7F"/>
    <w:rsid w:val="00D505FE"/>
    <w:rsid w:val="00D64021"/>
    <w:rsid w:val="00D65B8F"/>
    <w:rsid w:val="00D6743B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7BF4"/>
    <w:rsid w:val="00E313B6"/>
    <w:rsid w:val="00E50DDF"/>
    <w:rsid w:val="00E60C19"/>
    <w:rsid w:val="00E754A8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D7CF1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07EF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0E1A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9080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080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80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80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0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9080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080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80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80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St-2170/2016</izvorni_sadrzaj>
    <derivirana_varijabla naziv="DomainObject.Predmet.OznakaBroj_1">St-2170/2016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I LOGORAŠA PATRIA, zadruga za proizvodnju i trgovinu</izvorni_sadrzaj>
    <derivirana_varijabla naziv="DomainObject.Predmet.ProtustrankaFormated_1">  ZADRUGA BRANITELJA I LOGORAŠA PATRIA, zadruga za proizvodnju i trgovinu</derivirana_varijabla>
  </DomainObject.Predmet.ProtustrankaFormated>
  <DomainObject.Predmet.ProtustrankaFormatedOIB>
    <izvorni_sadrzaj>  ZADRUGA BRANITELJA I LOGORAŠA PATRIA, zadruga za proizvodnju i trgovinu, OIB 72706498355</izvorni_sadrzaj>
    <derivirana_varijabla naziv="DomainObject.Predmet.ProtustrankaFormatedOIB_1">  ZADRUGA BRANITELJA I LOGORAŠA PATRIA, zadruga za proizvodnju i trgovinu, OIB 72706498355</derivirana_varijabla>
  </DomainObject.Predmet.ProtustrankaFormatedOIB>
  <DomainObject.Predmet.ProtustrankaFormatedWithAdress>
    <izvorni_sadrzaj> ZADRUGA BRANITELJA I LOGORAŠA PATRIA, zadruga za proizvodnju i trgovinu, Trg Republike Hrvatske 4 , 32000 Vukovar</izvorni_sadrzaj>
    <derivirana_varijabla naziv="DomainObject.Predmet.ProtustrankaFormatedWithAdress_1"> ZADRUGA BRANITELJA I LOGORAŠA PATRIA, zadruga za proizvodnju i trgovinu, Trg Republike Hrvatske 4 , 32000 Vukovar</derivirana_varijabla>
  </DomainObject.Predmet.ProtustrankaFormatedWithAdress>
  <DomainObject.Predmet.ProtustrankaFormatedWithAdressOIB>
    <izvorni_sadrzaj> ZADRUGA BRANITELJA I LOGORAŠA PATRIA, zadruga za proizvodnju i trgovinu, OIB 72706498355, Trg Republike Hrvatske 4 , 32000 Vukovar</izvorni_sadrzaj>
    <derivirana_varijabla naziv="DomainObject.Predmet.ProtustrankaFormatedWithAdressOIB_1"> ZADRUGA BRANITELJA I LOGORAŠA PATRIA, zadruga za proizvodnju i trgovinu, OIB 72706498355, Trg Republike Hrvatske 4 , 32000 Vukovar</derivirana_varijabla>
  </DomainObject.Predmet.ProtustrankaFormatedWithAdressOIB>
  <DomainObject.Predmet.ProtustrankaWithAdress>
    <izvorni_sadrzaj>ZADRUGA BRANITELJA I LOGORAŠA PATRIA, zadruga za proizvodnju i trgovinu Trg Republike Hrvatske 4 , 32000 Vukovar</izvorni_sadrzaj>
    <derivirana_varijabla naziv="DomainObject.Predmet.ProtustrankaWithAdress_1">ZADRUGA BRANITELJA I LOGORAŠA PATRIA, zadruga za proizvodnju i trgovinu Trg Republike Hrvatske 4 , 32000 Vukovar</derivirana_varijabla>
  </DomainObject.Predmet.ProtustrankaWithAdress>
  <DomainObject.Predmet.ProtustrankaWithAdressOIB>
    <izvorni_sadrzaj>ZADRUGA BRANITELJA I LOGORAŠA PATRIA, zadruga za proizvodnju i trgovinu, OIB 72706498355, Trg Republike Hrvatske 4 , 32000 Vukovar</izvorni_sadrzaj>
    <derivirana_varijabla naziv="DomainObject.Predmet.ProtustrankaWithAdressOIB_1">ZADRUGA BRANITELJA I LOGORAŠA PATRIA, zadruga za proizvodnju i trgovinu, OIB 72706498355, Trg Republike Hrvatske 4 , 32000 Vukovar</derivirana_varijabla>
  </DomainObject.Predmet.ProtustrankaWithAdressOIB>
  <DomainObject.Predmet.ProtustrankaNazivFormated>
    <izvorni_sadrzaj>ZADRUGA BRANITELJA I LOGORAŠA PATRIA, zadruga za proizvodnju i trgovinu</izvorni_sadrzaj>
    <derivirana_varijabla naziv="DomainObject.Predmet.ProtustrankaNazivFormated_1">ZADRUGA BRANITELJA I LOGORAŠA PATRIA, zadruga za proizvodnju i trgovinu</derivirana_varijabla>
  </DomainObject.Predmet.ProtustrankaNazivFormated>
  <DomainObject.Predmet.ProtustrankaNazivFormatedOIB>
    <izvorni_sadrzaj>ZADRUGA BRANITELJA I LOGORAŠA PATRIA, zadruga za proizvodnju i trgovinu, OIB 72706498355</izvorni_sadrzaj>
    <derivirana_varijabla naziv="DomainObject.Predmet.ProtustrankaNazivFormatedOIB_1">ZADRUGA BRANITELJA I LOGORAŠA PATRIA, zadruga za proizvodnju i trgovinu, OIB 72706498355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ZADRUGA BRANITELJA I LOGORAŠA PATRIA, zadruga za proizvodnju i trgovinu</item>
    </izvorni_sadrzaj>
    <derivirana_varijabla naziv="DomainObject.Predmet.ProtuStrankaListFormated_1">
      <item>ZADRUGA BRANITELJA I LOGORAŠA PATRIA, zadruga za proizvodnju i trgovinu</item>
    </derivirana_varijabla>
  </DomainObject.Predmet.ProtuStrankaListFormated>
  <DomainObject.Predmet.ProtuStrankaListFormatedOIB>
    <izvorni_sadrzaj>
      <item>ZADRUGA BRANITELJA I LOGORAŠA PATRIA, zadruga za proizvodnju i trgovinu, OIB 72706498355</item>
    </izvorni_sadrzaj>
    <derivirana_varijabla naziv="DomainObject.Predmet.ProtuStrankaListFormatedOIB_1">
      <item>ZADRUGA BRANITELJA I LOGORAŠA PATRIA, zadruga za proizvodnju i trgovinu, OIB 72706498355</item>
    </derivirana_varijabla>
  </DomainObject.Predmet.ProtuStrankaListFormatedOIB>
  <DomainObject.Predmet.ProtuStrankaListFormatedWithAdress>
    <izvorni_sadrzaj>
      <item>ZADRUGA BRANITELJA I LOGORAŠA PATRIA, zadruga za proizvodnju i trgovinu, Trg Republike Hrvatske 4 , 32000 Vukovar</item>
    </izvorni_sadrzaj>
    <derivirana_varijabla naziv="DomainObject.Predmet.ProtuStrankaListFormatedWithAdress_1">
      <item>ZADRUGA BRANITELJA I LOGORAŠA PATRIA, zadruga za proizvodnju i trgovinu, Trg Republike Hrvatske 4 , 32000 Vukovar</item>
    </derivirana_varijabla>
  </DomainObject.Predmet.ProtuStrankaListFormatedWithAdress>
  <DomainObject.Predmet.ProtuStrankaListFormatedWithAdressOIB>
    <izvorni_sadrzaj>
      <item>ZADRUGA BRANITELJA I LOGORAŠA PATRIA, zadruga za proizvodnju i trgovinu, OIB 72706498355, Trg Republike Hrvatske 4 , 32000 Vukovar</item>
    </izvorni_sadrzaj>
    <derivirana_varijabla naziv="DomainObject.Predmet.ProtuStrankaListFormatedWithAdressOIB_1">
      <item>ZADRUGA BRANITELJA I LOGORAŠA PATRIA, zadruga za proizvodnju i trgovinu, OIB 72706498355, Trg Republike Hrvatske 4 , 32000 Vukovar</item>
    </derivirana_varijabla>
  </DomainObject.Predmet.ProtuStrankaListFormatedWithAdressOIB>
  <DomainObject.Predmet.ProtuStrankaListNazivFormated>
    <izvorni_sadrzaj>
      <item>ZADRUGA BRANITELJA I LOGORAŠA PATRIA, zadruga za proizvodnju i trgovinu</item>
    </izvorni_sadrzaj>
    <derivirana_varijabla naziv="DomainObject.Predmet.ProtuStrankaListNazivFormated_1">
      <item>ZADRUGA BRANITELJA I LOGORAŠA PATRIA, zadruga za proizvodnju i trgovinu</item>
    </derivirana_varijabla>
  </DomainObject.Predmet.ProtuStrankaListNazivFormated>
  <DomainObject.Predmet.ProtuStrankaListNazivFormatedOIB>
    <izvorni_sadrzaj>
      <item>ZADRUGA BRANITELJA I LOGORAŠA PATRIA, zadruga za proizvodnju i trgovinu, OIB 72706498355</item>
    </izvorni_sadrzaj>
    <derivirana_varijabla naziv="DomainObject.Predmet.ProtuStrankaListNazivFormatedOIB_1">
      <item>ZADRUGA BRANITELJA I LOGORAŠA PATRIA, zadruga za proizvodnju i trgovinu, OIB 72706498355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ZADRUGA BRANITELJA I LOGORAŠA PATRIA, zadruga za proizvodnju i trgovinu</izvorni_sadrzaj>
    <derivirana_varijabla naziv="DomainObject.Predmet.ProtustrankaIDrugi_1">ZADRUGA BRANITELJA I LOGORAŠA PATRIA, zadruga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ZADRUGA BRANITELJA I LOGORAŠA PATRIA, zadruga za proizvodnju i trgovinu, OIB 72706498355, Trg Republike Hrvatske 4 , 32000 Vukovar</izvorni_sadrzaj>
    <derivirana_varijabla naziv="DomainObject.Predmet.ProtustrankaIDrugiAdressOIB_1">ZADRUGA BRANITELJA I LOGORAŠA PATRIA, zadruga za proizvodnju i trgovinu, OIB 72706498355, Trg Republike Hrvatske 4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ZADRUGA BRANITELJA I LOGORAŠA PATRIA, zadruga za proizvodnju i trgovinu</item>
    </izvorni_sadrzaj>
    <derivirana_varijabla naziv="DomainObject.Predmet.SudioniciListNaziv_1">
      <item>FINA RC OSIJEK</item>
      <item>ZADRUGA BRANITELJA I LOGORAŠA PATRIA, zadruga za proizvodnju i trgovinu</item>
    </derivirana_varijabla>
  </DomainObject.Predmet.SudioniciListNaziv>
  <DomainObject.Predmet.SudioniciListAdressOIB>
    <izvorni_sadrzaj>
      <item>FINA RC OSIJEK, OIB 85821130368</item>
      <item>ZADRUGA BRANITELJA I LOGORAŠA PATRIA, zadruga za proizvodnju i trgovinu, OIB 72706498355, Trg Republike Hrvatske 4 ,32000 Vukovar</item>
    </izvorni_sadrzaj>
    <derivirana_varijabla naziv="DomainObject.Predmet.SudioniciListAdressOIB_1">
      <item>FINA RC OSIJEK, OIB 85821130368</item>
      <item>ZADRUGA BRANITELJA I LOGORAŠA PATRIA, zadruga za proizvodnju i trgovinu, OIB 72706498355, Trg Republike Hrvatske 4 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72706498355</item>
    </izvorni_sadrzaj>
    <derivirana_varijabla naziv="DomainObject.Predmet.SudioniciListNazivOIB_1">
      <item>, OIB 85821130368</item>
      <item>, OIB 72706498355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1D5D-55F1-4703-8633-E1DBE5B74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2114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2016-08-23T09:02:00Z</dcterms:created>
  <dc:creator>Korisnik</dc:creator>
  <cp:lastModifiedBy>Maja Videnović</cp:lastModifiedBy>
  <cp:lastPrinted>2016-08-11T09:04:00Z</cp:lastPrinted>
  <dcterms:modified xmlns:xsi="http://www.w3.org/2001/XMLSchema-instance" xsi:type="dcterms:W3CDTF">2016-08-23T09:05:00Z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