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aea0" w14:paraId="6ebaea0" w:rsidRDefault="0001726C" w:rsidP="0001726C" w:rsidR="0001726C">
      <w:pPr>
        <w:jc w:val="right"/>
        <w15:collapsed w:val="false"/>
      </w:pPr>
      <w:r>
        <w:t>6 St-</w:t>
      </w:r>
      <w:r w:rsidR="003F17C7">
        <w:t>1127</w:t>
      </w:r>
      <w:r w:rsidR="00F7512F">
        <w:t>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3F17C7">
        <w:rPr>
          <w:b/>
        </w:rPr>
        <w:t>PRIMERO d.o.o. Belišće, Vladimira Nazora 58, OIB: 88708303008, MBS: 030180563</w:t>
      </w:r>
      <w:r>
        <w:t xml:space="preserve">, dana </w:t>
      </w:r>
      <w:r w:rsidR="00AF1430">
        <w:t>5.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3F17C7">
        <w:t xml:space="preserve">Ada </w:t>
      </w:r>
      <w:proofErr w:type="spellStart"/>
      <w:r w:rsidR="003F17C7">
        <w:t>Komaromy</w:t>
      </w:r>
      <w:proofErr w:type="spellEnd"/>
      <w:r w:rsidR="003F17C7">
        <w:t>, Belišće, Vladimira Nazora 58, OIB: 98443283754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3F17C7">
        <w:rPr>
          <w:b/>
        </w:rPr>
        <w:t>1127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F17C7">
        <w:t xml:space="preserve">Ada </w:t>
      </w:r>
      <w:proofErr w:type="spellStart"/>
      <w:r w:rsidR="003F17C7">
        <w:t>Komaromy</w:t>
      </w:r>
      <w:proofErr w:type="spellEnd"/>
      <w:r w:rsidR="003F17C7">
        <w:t>, Belišće, Vladimira Nazora 58, OIB: 98443283754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3F17C7">
        <w:rPr>
          <w:b/>
        </w:rPr>
        <w:t>1127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3F17C7">
        <w:t xml:space="preserve">Ada </w:t>
      </w:r>
      <w:proofErr w:type="spellStart"/>
      <w:r w:rsidR="003F17C7">
        <w:t>Komaromy</w:t>
      </w:r>
      <w:proofErr w:type="spellEnd"/>
      <w:r w:rsidR="003F17C7">
        <w:t>, Belišće, Vladimira Nazora 58, OIB: 98443283754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F17C7">
        <w:t xml:space="preserve">Ada </w:t>
      </w:r>
      <w:proofErr w:type="spellStart"/>
      <w:r w:rsidR="003F17C7">
        <w:t>Komaromy</w:t>
      </w:r>
      <w:proofErr w:type="spellEnd"/>
      <w:r w:rsidR="003F17C7">
        <w:t>, Belišće, Vladimira Nazora 58, OIB: 98443283754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3F17C7" w:rsidP="003F17C7" w:rsidR="003F17C7">
      <w:pPr>
        <w:jc w:val="right"/>
      </w:pPr>
      <w:r>
        <w:t>6 St-1127/18-8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3F17C7">
        <w:rPr>
          <w:bCs/>
        </w:rPr>
        <w:t>11. rujna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3F17C7">
        <w:rPr>
          <w:b/>
        </w:rPr>
        <w:t>PRIMERO d.o.o. Belišće, Vladimira Nazora 58, OIB: 88708303008, MBS: 030180563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3F17C7">
        <w:rPr>
          <w:b/>
        </w:rPr>
        <w:t>11. rujna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3F17C7">
        <w:t>1127</w:t>
      </w:r>
      <w:r w:rsidR="00F7512F">
        <w:t>/18-6 od 5. studenog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3F17C7">
        <w:t>Zvonko Tomljanović iz Našica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3F17C7">
        <w:rPr>
          <w:b/>
        </w:rPr>
        <w:t>11. rujna</w:t>
      </w:r>
      <w:r w:rsidR="004C29A9">
        <w:rPr>
          <w:b/>
        </w:rPr>
        <w:t xml:space="preserve">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3F17C7">
        <w:rPr>
          <w:b/>
        </w:rPr>
        <w:t>19.126,91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3F17C7" w:rsidP="003F17C7" w:rsidR="003F17C7">
      <w:pPr>
        <w:jc w:val="right"/>
      </w:pPr>
      <w:r>
        <w:t>6 St-1127/18-8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F1430">
        <w:t>5.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3F17C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3F17C7">
        <w:t xml:space="preserve">Ada </w:t>
      </w:r>
      <w:proofErr w:type="spellStart"/>
      <w:r w:rsidR="003F17C7">
        <w:t>Komaromy</w:t>
      </w:r>
      <w:proofErr w:type="spellEnd"/>
      <w:r w:rsidR="003F17C7">
        <w:t xml:space="preserve">, Belišće, Vladimira Nazora 58 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AF1430" w:rsidP="00B97155" w:rsidR="002E5413">
      <w:pPr>
        <w:numPr>
          <w:ilvl w:val="0"/>
          <w:numId w:val="13"/>
        </w:numPr>
      </w:pPr>
      <w:r>
        <w:t>R-9.1.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D54F54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C97" w:rsidP="00C06AA6" w:rsidR="008F5C97">
      <w:r>
        <w:separator/>
      </w:r>
    </w:p>
  </w:endnote>
  <w:endnote w:id="0" w:type="continuationSeparator">
    <w:p w:rsidRDefault="008F5C97" w:rsidP="00C06AA6" w:rsidR="008F5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C97" w:rsidP="00C06AA6" w:rsidR="008F5C97">
      <w:r>
        <w:separator/>
      </w:r>
    </w:p>
  </w:footnote>
  <w:footnote w:id="0" w:type="continuationSeparator">
    <w:p w:rsidRDefault="008F5C97" w:rsidP="00C06AA6" w:rsidR="008F5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4F5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17C7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8F5C97"/>
    <w:rsid w:val="00901EF5"/>
    <w:rsid w:val="00911AC2"/>
    <w:rsid w:val="0093698F"/>
    <w:rsid w:val="00937840"/>
    <w:rsid w:val="00954F64"/>
    <w:rsid w:val="00956241"/>
    <w:rsid w:val="0096282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AF1430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54F54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7512F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F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4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F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4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PRIMERO d.o.o.za proizvodnju i usluge</izvorni_sadrzaj>
    <derivirana_varijabla naziv="DomainObject.Predmet.ProtustrankaFormated_1">  PRIMERO d.o.o.za proizvodnju i usluge</derivirana_varijabla>
  </DomainObject.Predmet.ProtustrankaFormated>
  <DomainObject.Predmet.ProtustrankaFormatedOIB>
    <izvorni_sadrzaj>  PRIMERO d.o.o.za proizvodnju i usluge, OIB 88708303008</izvorni_sadrzaj>
    <derivirana_varijabla naziv="DomainObject.Predmet.ProtustrankaFormatedOIB_1">  PRIMERO d.o.o.za proizvodnju i usluge, OIB 88708303008</derivirana_varijabla>
  </DomainObject.Predmet.ProtustrankaFormatedOIB>
  <DomainObject.Predmet.ProtustrankaFormatedWithAdress>
    <izvorni_sadrzaj> PRIMERO d.o.o.za proizvodnju i usluge, Vladimira Nazora 58, 31551 Belišće</izvorni_sadrzaj>
    <derivirana_varijabla naziv="DomainObject.Predmet.ProtustrankaFormatedWithAdress_1"> PRIMERO d.o.o.za proizvodnju i usluge, Vladimira Nazora 58, 31551 Belišće</derivirana_varijabla>
  </DomainObject.Predmet.ProtustrankaFormatedWithAdress>
  <DomainObject.Predmet.ProtustrankaFormatedWithAdressOIB>
    <izvorni_sadrzaj> PRIMERO d.o.o.za proizvodnju i usluge, OIB 88708303008, Vladimira Nazora 58, 31551 Belišće</izvorni_sadrzaj>
    <derivirana_varijabla naziv="DomainObject.Predmet.ProtustrankaFormatedWithAdressOIB_1"> PRIMERO d.o.o.za proizvodnju i usluge, OIB 88708303008, Vladimira Nazora 58, 31551 Belišće</derivirana_varijabla>
  </DomainObject.Predmet.ProtustrankaFormatedWithAdressOIB>
  <DomainObject.Predmet.ProtustrankaWithAdress>
    <izvorni_sadrzaj>PRIMERO d.o.o.za proizvodnju i usluge Vladimira Nazora 58, 31551 Belišće</izvorni_sadrzaj>
    <derivirana_varijabla naziv="DomainObject.Predmet.ProtustrankaWithAdress_1">PRIMERO d.o.o.za proizvodnju i usluge Vladimira Nazora 58, 31551 Belišće</derivirana_varijabla>
  </DomainObject.Predmet.ProtustrankaWithAdress>
  <DomainObject.Predmet.ProtustrankaWithAdressOIB>
    <izvorni_sadrzaj>PRIMERO d.o.o.za proizvodnju i usluge, OIB 88708303008, Vladimira Nazora 58, 31551 Belišće</izvorni_sadrzaj>
    <derivirana_varijabla naziv="DomainObject.Predmet.ProtustrankaWithAdressOIB_1">PRIMERO d.o.o.za proizvodnju i usluge, OIB 88708303008, Vladimira Nazora 58, 31551 Belišće</derivirana_varijabla>
  </DomainObject.Predmet.ProtustrankaWithAdressOIB>
  <DomainObject.Predmet.ProtustrankaNazivFormated>
    <izvorni_sadrzaj>PRIMERO d.o.o.za proizvodnju i usluge</izvorni_sadrzaj>
    <derivirana_varijabla naziv="DomainObject.Predmet.ProtustrankaNazivFormated_1">PRIMERO d.o.o.za proizvodnju i usluge</derivirana_varijabla>
  </DomainObject.Predmet.ProtustrankaNazivFormated>
  <DomainObject.Predmet.ProtustrankaNazivFormatedOIB>
    <izvorni_sadrzaj>PRIMERO d.o.o.za proizvodnju i usluge, OIB 88708303008</izvorni_sadrzaj>
    <derivirana_varijabla naziv="DomainObject.Predmet.ProtustrankaNazivFormatedOIB_1">PRIMERO d.o.o.za proizvodnju i usluge, OIB 88708303008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PRIMERO d.o.o.za proizvodnju i usluge</item>
    </izvorni_sadrzaj>
    <derivirana_varijabla naziv="DomainObject.Predmet.ProtuStrankaListFormated_1">
      <item>PRIMERO d.o.o.za proizvodnju i usluge</item>
    </derivirana_varijabla>
  </DomainObject.Predmet.ProtuStrankaListFormated>
  <DomainObject.Predmet.ProtuStrankaListFormatedOIB>
    <izvorni_sadrzaj>
      <item>PRIMERO d.o.o.za proizvodnju i usluge, OIB 88708303008</item>
    </izvorni_sadrzaj>
    <derivirana_varijabla naziv="DomainObject.Predmet.ProtuStrankaListFormatedOIB_1">
      <item>PRIMERO d.o.o.za proizvodnju i usluge, OIB 88708303008</item>
    </derivirana_varijabla>
  </DomainObject.Predmet.ProtuStrankaListFormatedOIB>
  <DomainObject.Predmet.ProtuStrankaListFormatedWithAdress>
    <izvorni_sadrzaj>
      <item>PRIMERO d.o.o.za proizvodnju i usluge, Vladimira Nazora 58, 31551 Belišće</item>
    </izvorni_sadrzaj>
    <derivirana_varijabla naziv="DomainObject.Predmet.ProtuStrankaListFormatedWithAdress_1">
      <item>PRIMERO d.o.o.za proizvodnju i usluge, Vladimira Nazora 58, 31551 Belišće</item>
    </derivirana_varijabla>
  </DomainObject.Predmet.ProtuStrankaListFormatedWithAdress>
  <DomainObject.Predmet.ProtuStrankaListFormatedWithAdressOIB>
    <izvorni_sadrzaj>
      <item>PRIMERO d.o.o.za proizvodnju i usluge, OIB 88708303008, Vladimira Nazora 58, 31551 Belišće</item>
    </izvorni_sadrzaj>
    <derivirana_varijabla naziv="DomainObject.Predmet.ProtuStrankaListFormatedWithAdressOIB_1">
      <item>PRIMERO d.o.o.za proizvodnju i usluge, OIB 88708303008, Vladimira Nazora 58, 31551 Belišće</item>
    </derivirana_varijabla>
  </DomainObject.Predmet.ProtuStrankaListFormatedWithAdressOIB>
  <DomainObject.Predmet.ProtuStrankaListNazivFormated>
    <izvorni_sadrzaj>
      <item>PRIMERO d.o.o.za proizvodnju i usluge</item>
    </izvorni_sadrzaj>
    <derivirana_varijabla naziv="DomainObject.Predmet.ProtuStrankaListNazivFormated_1">
      <item>PRIMERO d.o.o.za proizvodnju i usluge</item>
    </derivirana_varijabla>
  </DomainObject.Predmet.ProtuStrankaListNazivFormated>
  <DomainObject.Predmet.ProtuStrankaListNazivFormatedOIB>
    <izvorni_sadrzaj>
      <item>PRIMERO d.o.o.za proizvodnju i usluge, OIB 88708303008</item>
    </izvorni_sadrzaj>
    <derivirana_varijabla naziv="DomainObject.Predmet.ProtuStrankaListNazivFormatedOIB_1">
      <item>PRIMERO d.o.o.za proizvodnju i usluge, OIB 88708303008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PRIMERO d.o.o.za proizvodnju i usluge</izvorni_sadrzaj>
    <derivirana_varijabla naziv="DomainObject.Predmet.ProtustrankaIDrugi_1">PRIMERO d.o.o.za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PRIMERO d.o.o.za proizvodnju i usluge, OIB 88708303008, Vladimira Nazora 58, 31551 Belišće</izvorni_sadrzaj>
    <derivirana_varijabla naziv="DomainObject.Predmet.ProtustrankaIDrugiAdressOIB_1">PRIMERO d.o.o.za proizvodnju i usluge, OIB 88708303008, Vladimira Nazora 58,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PRIMERO d.o.o.za proizvodnju i usluge</item>
    </izvorni_sadrzaj>
    <derivirana_varijabla naziv="DomainObject.Predmet.SudioniciListNaziv_1">
      <item>FINA RC OSIJEK</item>
      <item>PRIMERO d.o.o.za proizvodnju i usluge</item>
    </derivirana_varijabla>
  </DomainObject.Predmet.SudioniciListNaziv>
  <DomainObject.Predmet.SudioniciListAdressOIB>
    <izvorni_sadrzaj>
      <item>FINA RC OSIJEK, OIB 85821130368</item>
      <item>PRIMERO d.o.o.za proizvodnju i usluge, OIB 88708303008, Vladimira Nazora 58,31551 Belišće</item>
    </izvorni_sadrzaj>
    <derivirana_varijabla naziv="DomainObject.Predmet.SudioniciListAdressOIB_1">
      <item>FINA RC OSIJEK, OIB 85821130368</item>
      <item>PRIMERO d.o.o.za proizvodnju i usluge, OIB 88708303008, Vladimira Nazora 58,31551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88708303008</item>
    </izvorni_sadrzaj>
    <derivirana_varijabla naziv="DomainObject.Predmet.SudioniciListNazivOIB_1">
      <item>, OIB 85821130368</item>
      <item>, OIB 88708303008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St-1127/2018-6</izvorni_sadrzaj>
    <derivirana_varijabla naziv="DomainObject.PredzadnjaOdlukaIzPredmeta.Oznaka_1">St-1127/2018-6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F3BBA-2119-4B89-8F6B-58AC77619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852</properties:Words>
  <properties:Characters>4492</properties:Characters>
  <properties:Lines>158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2018-11-05T13:21:00Z</cp:lastPrinted>
  <dcterms:modified xmlns:xsi="http://www.w3.org/2001/XMLSchema-instance" xsi:type="dcterms:W3CDTF">2018-11-05T13:22:00Z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