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0ea0" w14:paraId="75e0ea0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5F01A3">
        <w:t xml:space="preserve">                        1 St-425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5F01A3">
        <w:t>OTKOS braniteljska zadruga za trgovinu, proizvodnju i pružanje usluga Mali Zdenci, A. Mihanovića 74, OIB: 48555956001</w:t>
      </w:r>
      <w:r>
        <w:t xml:space="preserve">,  koji se vodi </w:t>
      </w:r>
      <w:r w:rsidR="00D16990">
        <w:t>kod ovoga suda pod brojem St-151</w:t>
      </w:r>
      <w:r>
        <w:t>/2015, temeljem odredbe čl. 430.,  431. i 434. Stečajnog zakona (Narodne novine 71/15), objavljuje:</w:t>
      </w:r>
    </w:p>
    <w:p w:rsidRDefault="005F01A3" w:rsidP="00276ED5" w:rsidR="00276ED5">
      <w:r>
        <w:t>I. Na dan 30. studenog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43.761,79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5F01A3">
        <w:t xml:space="preserve">Mirko </w:t>
      </w:r>
      <w:proofErr w:type="spellStart"/>
      <w:r w:rsidR="005F01A3">
        <w:t>Mađeruh</w:t>
      </w:r>
      <w:proofErr w:type="spellEnd"/>
      <w:r w:rsidR="005F01A3">
        <w:t xml:space="preserve"> iz Malih Zdenaca, A. Mihanovića 74, OIB: 85425364726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01A3" w:rsidP="00276ED5" w:rsidR="00276ED5">
      <w:r>
        <w:t>U Bjelovaru, 14. prosinca</w:t>
      </w:r>
      <w:r w:rsidR="00276ED5">
        <w:t xml:space="preserve">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5F01A3" w:rsidP="00276ED5" w:rsidR="00276ED5">
      <w:pPr>
        <w:pStyle w:val="Bezproreda"/>
      </w:pPr>
      <w:r>
        <w:t>Bjelovar, 14</w:t>
      </w:r>
      <w:r w:rsidR="00276ED5">
        <w:t>. XI</w:t>
      </w:r>
      <w:r>
        <w:t>I</w:t>
      </w:r>
      <w:r w:rsidR="00276ED5">
        <w:t xml:space="preserve"> 2015.</w:t>
      </w:r>
    </w:p>
    <w:p w:rsidRDefault="005F01A3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5F01A3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F0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F0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OTKOS 10 BRANITELJSKA ZADRUGA za trgovinu, proizvodnju i pružanje usluga, Mali Zdenci</izvorni_sadrzaj>
    <derivirana_varijabla naziv="DomainObject.Predmet.ProtustrankaFormated_1">  OTKOS 10 BRANITELJSKA ZADRUGA za trgovinu, proizvodnju i pružanje usluga, Mali Zdenci</derivirana_varijabla>
  </DomainObject.Predmet.ProtustrankaFormated>
  <DomainObject.Predmet.ProtustrankaFormatedOIB>
    <izvorni_sadrzaj>  OTKOS 10 BRANITELJSKA ZADRUGA za trgovinu, proizvodnju i pružanje usluga, Mali Zdenci, OIB 48555956001</izvorni_sadrzaj>
    <derivirana_varijabla naziv="DomainObject.Predmet.ProtustrankaFormatedOIB_1">  OTKOS 10 BRANITELJSKA ZADRUGA za trgovinu, proizvodnju i pružanje usluga, Mali Zdenci, OIB 48555956001</derivirana_varijabla>
  </DomainObject.Predmet.ProtustrankaFormatedOIB>
  <DomainObject.Predmet.ProtustrankaFormatedWithAdress>
    <izvorni_sadrzaj> OTKOS 10 BRANITELJSKA ZADRUGA za trgovinu, proizvodnju i pružanje usluga, Mali Zdenci, Antuna Mihanovića 74, 43290 Mali Zdenci</izvorni_sadrzaj>
    <derivirana_varijabla naziv="DomainObject.Predmet.ProtustrankaFormatedWithAdress_1"> OTKOS 10 BRANITELJSKA ZADRUGA za trgovinu, proizvodnju i pružanje usluga, Mali Zdenci, Antuna Mihanovića 74, 43290 Mali Zdenci</derivirana_varijabla>
  </DomainObject.Predmet.ProtustrankaFormatedWithAdress>
  <DomainObject.Predmet.ProtustrankaFormatedWithAdressOIB>
    <izvorni_sadrzaj> OTKOS 10 BRANITELJSKA ZADRUGA za trgovinu, proizvodnju i pružanje usluga, Mali Zdenci, OIB 48555956001, Antuna Mihanovića 74, 43290 Mali Zdenci</izvorni_sadrzaj>
    <derivirana_varijabla naziv="DomainObject.Predmet.ProtustrankaFormatedWithAdressOIB_1"> OTKOS 10 BRANITELJSKA ZADRUGA za trgovinu, proizvodnju i pružanje usluga, Mali Zdenci, OIB 48555956001, Antuna Mihanovića 74, 43290 Mali Zdenci</derivirana_varijabla>
  </DomainObject.Predmet.ProtustrankaFormatedWithAdressOIB>
  <DomainObject.Predmet.ProtustrankaWithAdress>
    <izvorni_sadrzaj>OTKOS 10 BRANITELJSKA ZADRUGA za trgovinu, proizvodnju i pružanje usluga, Mali Zdenci Antuna Mihanovića 74, 43290 Mali Zdenci</izvorni_sadrzaj>
    <derivirana_varijabla naziv="DomainObject.Predmet.ProtustrankaWithAdress_1">OTKOS 10 BRANITELJSKA ZADRUGA za trgovinu, proizvodnju i pružanje usluga, Mali Zdenci Antuna Mihanovića 74, 43290 Mali Zdenci</derivirana_varijabla>
  </DomainObject.Predmet.ProtustrankaWithAdress>
  <DomainObject.Predmet.ProtustrankaWithAdressOIB>
    <izvorni_sadrzaj>OTKOS 10 BRANITELJSKA ZADRUGA za trgovinu, proizvodnju i pružanje usluga, Mali Zdenci, OIB 48555956001, Antuna Mihanovića 74, 43290 Mali Zdenci</izvorni_sadrzaj>
    <derivirana_varijabla naziv="DomainObject.Predmet.ProtustrankaWithAdressOIB_1">OTKOS 10 BRANITELJSKA ZADRUGA za trgovinu, proizvodnju i pružanje usluga, Mali Zdenci, OIB 48555956001, Antuna Mihanovića 74, 43290 Mali Zdenci</derivirana_varijabla>
  </DomainObject.Predmet.ProtustrankaWithAdressOIB>
  <DomainObject.Predmet.ProtustrankaNazivFormated>
    <izvorni_sadrzaj>OTKOS 10 BRANITELJSKA ZADRUGA za trgovinu, proizvodnju i pružanje usluga, Mali Zdenci</izvorni_sadrzaj>
    <derivirana_varijabla naziv="DomainObject.Predmet.ProtustrankaNazivFormated_1">OTKOS 10 BRANITELJSKA ZADRUGA za trgovinu, proizvodnju i pružanje usluga, Mali Zdenci</derivirana_varijabla>
  </DomainObject.Predmet.ProtustrankaNazivFormated>
  <DomainObject.Predmet.ProtustrankaNazivFormatedOIB>
    <izvorni_sadrzaj>OTKOS 10 BRANITELJSKA ZADRUGA za trgovinu, proizvodnju i pružanje usluga, Mali Zdenci, OIB 48555956001</izvorni_sadrzaj>
    <derivirana_varijabla naziv="DomainObject.Predmet.ProtustrankaNazivFormatedOIB_1">OTKOS 10 BRANITELJSKA ZADRUGA za trgovinu, proizvodnju i pružanje usluga, Mali Zdenci, OIB 48555956001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OTKOS 10 BRANITELJSKA ZADRUGA za trgovinu, proizvodnju i pružanje usluga, Mali Zdenci</item>
    </izvorni_sadrzaj>
    <derivirana_varijabla naziv="DomainObject.Predmet.ProtuStrankaListFormated_1">
      <item>OTKOS 10 BRANITELJSKA ZADRUGA za trgovinu, proizvodnju i pružanje usluga, Mali Zdenci</item>
    </derivirana_varijabla>
  </DomainObject.Predmet.ProtuStrankaListFormated>
  <DomainObject.Predmet.ProtuStrankaListFormatedOIB>
    <izvorni_sadrzaj>
      <item>OTKOS 10 BRANITELJSKA ZADRUGA za trgovinu, proizvodnju i pružanje usluga, Mali Zdenci, OIB 48555956001</item>
    </izvorni_sadrzaj>
    <derivirana_varijabla naziv="DomainObject.Predmet.ProtuStrankaListFormatedOIB_1">
      <item>OTKOS 10 BRANITELJSKA ZADRUGA za trgovinu, proizvodnju i pružanje usluga, Mali Zdenci, OIB 48555956001</item>
    </derivirana_varijabla>
  </DomainObject.Predmet.ProtuStrankaListFormatedOIB>
  <DomainObject.Predmet.ProtuStrankaListFormatedWithAdress>
    <izvorni_sadrzaj>
      <item>OTKOS 10 BRANITELJSKA ZADRUGA za trgovinu, proizvodnju i pružanje usluga, Mali Zdenci, Antuna Mihanovića 74, 43290 Mali Zdenci</item>
    </izvorni_sadrzaj>
    <derivirana_varijabla naziv="DomainObject.Predmet.ProtuStrankaListFormatedWithAdress_1">
      <item>OTKOS 10 BRANITELJSKA ZADRUGA za trgovinu, proizvodnju i pružanje usluga, Mali Zdenci, Antuna Mihanovića 74, 43290 Mali Zdenci</item>
    </derivirana_varijabla>
  </DomainObject.Predmet.ProtuStrankaListFormatedWithAdress>
  <DomainObject.Predmet.ProtuStrankaListFormatedWithAdressOIB>
    <izvorni_sadrzaj>
      <item>OTKOS 10 BRANITELJSKA ZADRUGA za trgovinu, proizvodnju i pružanje usluga, Mali Zdenci, OIB 48555956001, Antuna Mihanovića 74, 43290 Mali Zdenci</item>
    </izvorni_sadrzaj>
    <derivirana_varijabla naziv="DomainObject.Predmet.ProtuStrankaListFormatedWithAdressOIB_1">
      <item>OTKOS 10 BRANITELJSKA ZADRUGA za trgovinu, proizvodnju i pružanje usluga, Mali Zdenci, OIB 48555956001, Antuna Mihanovića 74, 43290 Mali Zdenci</item>
    </derivirana_varijabla>
  </DomainObject.Predmet.ProtuStrankaListFormatedWithAdressOIB>
  <DomainObject.Predmet.ProtuStrankaListNazivFormated>
    <izvorni_sadrzaj>
      <item>OTKOS 10 BRANITELJSKA ZADRUGA za trgovinu, proizvodnju i pružanje usluga, Mali Zdenci</item>
    </izvorni_sadrzaj>
    <derivirana_varijabla naziv="DomainObject.Predmet.ProtuStrankaListNazivFormated_1">
      <item>OTKOS 10 BRANITELJSKA ZADRUGA za trgovinu, proizvodnju i pružanje usluga, Mali Zdenci</item>
    </derivirana_varijabla>
  </DomainObject.Predmet.ProtuStrankaListNazivFormated>
  <DomainObject.Predmet.ProtuStrankaListNazivFormatedOIB>
    <izvorni_sadrzaj>
      <item>OTKOS 10 BRANITELJSKA ZADRUGA za trgovinu, proizvodnju i pružanje usluga, Mali Zdenci, OIB 48555956001</item>
    </izvorni_sadrzaj>
    <derivirana_varijabla naziv="DomainObject.Predmet.ProtuStrankaListNazivFormatedOIB_1">
      <item>OTKOS 10 BRANITELJSKA ZADRUGA za trgovinu, proizvodnju i pružanje usluga, Mali Zdenci, OIB 48555956001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OTKOS 10 BRANITELJSKA ZADRUGA za trgovinu, proizvodnju i pružanje usluga, Mali Zdenci</izvorni_sadrzaj>
    <derivirana_varijabla naziv="DomainObject.Predmet.ProtustrankaIDrugi_1">OTKOS 10 BRANITELJSKA ZADRUGA za trgovinu, proizvodnju i pružanje usluga, Mali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OTKOS 10 BRANITELJSKA ZADRUGA za trgovinu, proizvodnju i pružanje usluga, Mali Zdenci, OIB 48555956001, Antuna Mihanovića 74, 43290 Mali Zdenci</izvorni_sadrzaj>
    <derivirana_varijabla naziv="DomainObject.Predmet.ProtustrankaIDrugiAdressOIB_1">OTKOS 10 BRANITELJSKA ZADRUGA za trgovinu, proizvodnju i pružanje usluga, Mali Zdenci, OIB 48555956001, Antuna Mihanovića 74,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OTKOS 10 BRANITELJSKA ZADRUGA za trgovinu, proizvodnju i pružanje usluga, Mali Zdenci</item>
    </izvorni_sadrzaj>
    <derivirana_varijabla naziv="DomainObject.Predmet.SudioniciListNaziv_1">
      <item>FINA, RC ZAGREB, Podružnica Bjelovar</item>
      <item>OTKOS 10 BRANITELJSKA ZADRUGA za trgovinu, proizvodnju i pružanje usluga, Mali Zdenci</item>
    </derivirana_varijabla>
  </DomainObject.Predmet.SudioniciListNaziv>
  <DomainObject.Predmet.SudioniciListAdressOIB>
    <izvorni_sadrzaj>
      <item>FINA, RC ZAGREB, Podružnica Bjelovar, OIB 85821130368, F. Supila 4,43000 Bjelovar</item>
      <item>OTKOS 10 BRANITELJSKA ZADRUGA za trgovinu, proizvodnju i pružanje usluga, Mali Zdenci, OIB 48555956001, Antuna Mihanovića 74,43290 Mali Zdenci</item>
    </izvorni_sadrzaj>
    <derivirana_varijabla naziv="DomainObject.Predmet.SudioniciListAdressOIB_1">
      <item>FINA, RC ZAGREB, Podružnica Bjelovar, OIB 85821130368, F. Supila 4,43000 Bjelovar</item>
      <item>OTKOS 10 BRANITELJSKA ZADRUGA za trgovinu, proizvodnju i pružanje usluga, Mali Zdenci, OIB 48555956001, Antuna Mihanovića 74,43290 Mali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48555956001</item>
    </izvorni_sadrzaj>
    <derivirana_varijabla naziv="DomainObject.Predmet.SudioniciListNazivOIB_1">
      <item>, OIB 85821130368</item>
      <item>, OIB 48555956001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1670</properties:Characters>
  <properties:Lines>35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2015-12-14T09:51:00Z</cp:lastPrinted>
  <dcterms:modified xmlns:xsi="http://www.w3.org/2001/XMLSchema-instance" xsi:type="dcterms:W3CDTF">2015-12-14T09:52:00Z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