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e312" w14:paraId="21ce312" w:rsidRDefault="00006F22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238A">
        <w:rPr>
          <w:b/>
          <w:lang w:val="hr-HR"/>
        </w:rPr>
        <w:t>197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B238A">
        <w:rPr>
          <w:lang w:val="hr-HR"/>
        </w:rPr>
        <w:t>DERIVACIJA PLUS d.o.o. Split, Krešimirova 9, OIB: 83732691387</w:t>
      </w:r>
      <w:r w:rsidR="00E36F4C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C134EF">
        <w:rPr>
          <w:lang w:val="hr-HR"/>
        </w:rPr>
        <w:t>18</w:t>
      </w:r>
      <w:r w:rsidR="00006F22">
        <w:rPr>
          <w:lang w:val="hr-HR"/>
        </w:rPr>
        <w:t xml:space="preserve">. svibnja </w:t>
      </w:r>
      <w:r w:rsidR="008C1DFE" w:rsidRPr="008C1DFE">
        <w:rPr>
          <w:lang w:val="hr-HR"/>
        </w:rPr>
        <w:t>2018.</w:t>
      </w:r>
    </w:p>
    <w:p w:rsidRDefault="00383B92" w:rsidP="00634348" w:rsidR="00383B92" w:rsidRPr="00006F22">
      <w:pPr>
        <w:pStyle w:val="Tijeloteksta"/>
        <w:rPr>
          <w:sz w:val="16"/>
          <w:szCs w:val="16"/>
          <w:lang w:val="hr-HR"/>
        </w:rPr>
      </w:pPr>
    </w:p>
    <w:p w:rsidRDefault="00006F22" w:rsidP="00D4027A" w:rsidR="00664952" w:rsidRPr="00415B2D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 </w:t>
      </w: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B238A">
        <w:rPr>
          <w:lang w:val="hr-HR"/>
        </w:rPr>
        <w:t>DERIVACIJA PLUS d.o.o. Split, Krešimirova 9, OIB: 83732691387, MBS: 060239152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C134EF">
        <w:rPr>
          <w:lang w:val="hr-HR"/>
        </w:rPr>
        <w:t>18</w:t>
      </w:r>
      <w:r w:rsidR="00006F22">
        <w:rPr>
          <w:lang w:val="hr-HR"/>
        </w:rPr>
        <w:t xml:space="preserve">. svibnja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CF0ADF">
        <w:rPr>
          <w:lang w:val="hr-HR"/>
        </w:rPr>
        <w:t>9,30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DF6332">
        <w:t>Marina Mamić, magistra prava iz Zagreb,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B238A">
        <w:rPr>
          <w:lang w:val="hr-HR"/>
        </w:rPr>
        <w:t>DERIVACIJA PLUS d.o.o. Split, Krešimirova 9, OIB: 83732691387, MBS: 060239152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A15C60">
        <w:rPr>
          <w:lang w:val="hr-HR"/>
        </w:rPr>
        <w:t>6</w:t>
      </w:r>
      <w:r w:rsidR="00667ED7">
        <w:rPr>
          <w:lang w:val="hr-HR"/>
        </w:rPr>
        <w:t xml:space="preserve">. </w:t>
      </w:r>
      <w:r w:rsidR="006A76FD">
        <w:rPr>
          <w:lang w:val="hr-HR"/>
        </w:rPr>
        <w:t>ožujka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B238A">
        <w:rPr>
          <w:lang w:val="hr-HR"/>
        </w:rPr>
        <w:t>DERIVACIJA PLUS d.o.o. Split</w:t>
      </w:r>
      <w:r w:rsidR="00E36F4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A15C60">
        <w:rPr>
          <w:lang w:val="hr-HR"/>
        </w:rPr>
        <w:t>02.03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B238A">
        <w:rPr>
          <w:lang w:val="hr-HR"/>
        </w:rPr>
        <w:t>23.065,83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</w:t>
      </w:r>
      <w:r w:rsidR="00006F22">
        <w:rPr>
          <w:lang w:val="hr-HR"/>
        </w:rPr>
        <w:t xml:space="preserve"> i podacima iz sudskog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5F321B">
        <w:rPr>
          <w:lang w:val="hr-HR"/>
        </w:rPr>
        <w:t xml:space="preserve">16. ožujka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134EF">
        <w:rPr>
          <w:lang w:val="hr-HR"/>
        </w:rPr>
        <w:t>18</w:t>
      </w:r>
      <w:r w:rsidR="00006F22">
        <w:rPr>
          <w:lang w:val="hr-HR"/>
        </w:rPr>
        <w:t>. svibnja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1424A" w:rsidRPr="0021424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B238A">
      <w:t>197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6F22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424A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31F7A"/>
    <w:rsid w:val="004502BD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5F321B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A76FD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B238A"/>
    <w:rsid w:val="009D2638"/>
    <w:rsid w:val="009D46D2"/>
    <w:rsid w:val="009D6605"/>
    <w:rsid w:val="009D7CAA"/>
    <w:rsid w:val="009E1426"/>
    <w:rsid w:val="009E563F"/>
    <w:rsid w:val="00A01740"/>
    <w:rsid w:val="00A15C6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134EF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0ADF"/>
    <w:rsid w:val="00CF14AC"/>
    <w:rsid w:val="00CF5A6A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DF6332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4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24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424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424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424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4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24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424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424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424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DERIVACIJA PLUS d.o.o. za dizajniranje i proizvodnju namještaja</izvorni_sadrzaj>
    <derivirana_varijabla naziv="DomainObject.Predmet.ProtustrankaFormated_1">  DERIVACIJA PLUS d.o.o. za dizajniranje i proizvodnju namještaja</derivirana_varijabla>
  </DomainObject.Predmet.ProtustrankaFormated>
  <DomainObject.Predmet.ProtustrankaFormatedOIB>
    <izvorni_sadrzaj>  DERIVACIJA PLUS d.o.o. za dizajniranje i proizvodnju namještaja, OIB 83732691387</izvorni_sadrzaj>
    <derivirana_varijabla naziv="DomainObject.Predmet.ProtustrankaFormatedOIB_1">  DERIVACIJA PLUS d.o.o. za dizajniranje i proizvodnju namještaja, OIB 83732691387</derivirana_varijabla>
  </DomainObject.Predmet.ProtustrankaFormatedOIB>
  <DomainObject.Predmet.ProtustrankaFormatedWithAdress>
    <izvorni_sadrzaj> DERIVACIJA PLUS d.o.o. za dizajniranje i proizvodnju namještaja, Krešimirova 9, 21000 Split</izvorni_sadrzaj>
    <derivirana_varijabla naziv="DomainObject.Predmet.ProtustrankaFormatedWithAdress_1"> DERIVACIJA PLUS d.o.o. za dizajniranje i proizvodnju namještaja, Krešimirova 9, 21000 Split</derivirana_varijabla>
  </DomainObject.Predmet.ProtustrankaFormatedWithAdress>
  <DomainObject.Predmet.ProtustrankaFormatedWithAdressOIB>
    <izvorni_sadrzaj> DERIVACIJA PLUS d.o.o. za dizajniranje i proizvodnju namještaja, OIB 83732691387, Krešimirova 9, 21000 Split</izvorni_sadrzaj>
    <derivirana_varijabla naziv="DomainObject.Predmet.ProtustrankaFormatedWithAdressOIB_1"> DERIVACIJA PLUS d.o.o. za dizajniranje i proizvodnju namještaja, OIB 83732691387, Krešimirova 9, 21000 Split</derivirana_varijabla>
  </DomainObject.Predmet.ProtustrankaFormatedWithAdressOIB>
  <DomainObject.Predmet.ProtustrankaWithAdress>
    <izvorni_sadrzaj>DERIVACIJA PLUS d.o.o. za dizajniranje i proizvodnju namještaja Krešimirova 9, 21000 Split</izvorni_sadrzaj>
    <derivirana_varijabla naziv="DomainObject.Predmet.ProtustrankaWithAdress_1">DERIVACIJA PLUS d.o.o. za dizajniranje i proizvodnju namještaja Krešimirova 9, 21000 Split</derivirana_varijabla>
  </DomainObject.Predmet.ProtustrankaWithAdress>
  <DomainObject.Predmet.ProtustrankaWithAdressOIB>
    <izvorni_sadrzaj>DERIVACIJA PLUS d.o.o. za dizajniranje i proizvodnju namještaja, OIB 83732691387, Krešimirova 9, 21000 Split</izvorni_sadrzaj>
    <derivirana_varijabla naziv="DomainObject.Predmet.ProtustrankaWithAdressOIB_1">DERIVACIJA PLUS d.o.o. za dizajniranje i proizvodnju namještaja, OIB 83732691387, Krešimirova 9, 21000 Split</derivirana_varijabla>
  </DomainObject.Predmet.ProtustrankaWithAdressOIB>
  <DomainObject.Predmet.ProtustrankaNazivFormated>
    <izvorni_sadrzaj>DERIVACIJA PLUS d.o.o. za dizajniranje i proizvodnju namještaja</izvorni_sadrzaj>
    <derivirana_varijabla naziv="DomainObject.Predmet.ProtustrankaNazivFormated_1">DERIVACIJA PLUS d.o.o. za dizajniranje i proizvodnju namještaja</derivirana_varijabla>
  </DomainObject.Predmet.ProtustrankaNazivFormated>
  <DomainObject.Predmet.ProtustrankaNazivFormatedOIB>
    <izvorni_sadrzaj>DERIVACIJA PLUS d.o.o. za dizajniranje i proizvodnju namještaja, OIB 83732691387</izvorni_sadrzaj>
    <derivirana_varijabla naziv="DomainObject.Predmet.ProtustrankaNazivFormatedOIB_1">DERIVACIJA PLUS d.o.o. za dizajniranje i proizvodnju namještaja, OIB 83732691387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23065.83</izvorni_sadrzaj>
    <derivirana_varijabla naziv="DomainObject.Predmet.TrenutnaVrijednost_1">23065.83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DERIVACIJA PLUS d.o.o. za dizajniranje i proizvodnju namještaja</item>
    </izvorni_sadrzaj>
    <derivirana_varijabla naziv="DomainObject.Predmet.ProtuStrankaListFormated_1">
      <item>DERIVACIJA PLUS d.o.o. za dizajniranje i proizvodnju namještaja</item>
    </derivirana_varijabla>
  </DomainObject.Predmet.ProtuStrankaListFormated>
  <DomainObject.Predmet.ProtuStrankaListFormatedOIB>
    <izvorni_sadrzaj>
      <item>DERIVACIJA PLUS d.o.o. za dizajniranje i proizvodnju namještaja, OIB 83732691387</item>
    </izvorni_sadrzaj>
    <derivirana_varijabla naziv="DomainObject.Predmet.ProtuStrankaListFormatedOIB_1">
      <item>DERIVACIJA PLUS d.o.o. za dizajniranje i proizvodnju namještaja, OIB 83732691387</item>
    </derivirana_varijabla>
  </DomainObject.Predmet.ProtuStrankaListFormatedOIB>
  <DomainObject.Predmet.ProtuStrankaListFormatedWithAdress>
    <izvorni_sadrzaj>
      <item>DERIVACIJA PLUS d.o.o. za dizajniranje i proizvodnju namještaja, Krešimirova 9, 21000 Split</item>
    </izvorni_sadrzaj>
    <derivirana_varijabla naziv="DomainObject.Predmet.ProtuStrankaListFormatedWithAdress_1">
      <item>DERIVACIJA PLUS d.o.o. za dizajniranje i proizvodnju namještaja, Krešimirova 9, 21000 Split</item>
    </derivirana_varijabla>
  </DomainObject.Predmet.ProtuStrankaListFormatedWithAdress>
  <DomainObject.Predmet.ProtuStrankaListFormatedWithAdressOIB>
    <izvorni_sadrzaj>
      <item>DERIVACIJA PLUS d.o.o. za dizajniranje i proizvodnju namještaja, OIB 83732691387, Krešimirova 9, 21000 Split</item>
    </izvorni_sadrzaj>
    <derivirana_varijabla naziv="DomainObject.Predmet.ProtuStrankaListFormatedWithAdressOIB_1">
      <item>DERIVACIJA PLUS d.o.o. za dizajniranje i proizvodnju namještaja, OIB 83732691387, Krešimirova 9, 21000 Split</item>
    </derivirana_varijabla>
  </DomainObject.Predmet.ProtuStrankaListFormatedWithAdressOIB>
  <DomainObject.Predmet.ProtuStrankaListNazivFormated>
    <izvorni_sadrzaj>
      <item>DERIVACIJA PLUS d.o.o. za dizajniranje i proizvodnju namještaja</item>
    </izvorni_sadrzaj>
    <derivirana_varijabla naziv="DomainObject.Predmet.ProtuStrankaListNazivFormated_1">
      <item>DERIVACIJA PLUS d.o.o. za dizajniranje i proizvodnju namještaja</item>
    </derivirana_varijabla>
  </DomainObject.Predmet.ProtuStrankaListNazivFormated>
  <DomainObject.Predmet.ProtuStrankaListNazivFormatedOIB>
    <izvorni_sadrzaj>
      <item>DERIVACIJA PLUS d.o.o. za dizajniranje i proizvodnju namještaja, OIB 83732691387</item>
    </izvorni_sadrzaj>
    <derivirana_varijabla naziv="DomainObject.Predmet.ProtuStrankaListNazivFormatedOIB_1">
      <item>DERIVACIJA PLUS d.o.o. za dizajniranje i proizvodnju namještaja, OIB 83732691387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DERIVACIJA PLUS d.o.o. za dizajniranje i proizvodnju namještaja</izvorni_sadrzaj>
    <derivirana_varijabla naziv="DomainObject.Predmet.ProtustrankaIDrugi_1">DERIVACIJA PLUS d.o.o. za dizajniranje i proizvodnju namještaja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DERIVACIJA PLUS d.o.o. za dizajniranje i proizvodnju namještaja, OIB 83732691387, Krešimirova 9, 21000 Split</izvorni_sadrzaj>
    <derivirana_varijabla naziv="DomainObject.Predmet.ProtustrankaIDrugiAdressOIB_1">DERIVACIJA PLUS d.o.o. za dizajniranje i proizvodnju namještaja, OIB 83732691387, Krešimirova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DERIVACIJA PLUS d.o.o. za dizajniranje i proizvodnju namještaja</item>
      <item>FINANCIJSKA AGENCIJA, RC SPLIT</item>
    </izvorni_sadrzaj>
    <derivirana_varijabla naziv="DomainObject.Predmet.SudioniciListNaziv_1">
      <item>DERIVACIJA PLUS d.o.o. za dizajniranje i proizvodnju namještaja</item>
      <item>FINANCIJSKA AGENCIJA, RC SPLIT</item>
    </derivirana_varijabla>
  </DomainObject.Predmet.SudioniciListNaziv>
  <DomainObject.Predmet.SudioniciListAdressOIB>
    <izvorni_sadrzaj>
      <item>DERIVACIJA PLUS d.o.o. za dizajniranje i proizvodnju namještaja, OIB 83732691387, Krešimirova 9,21000 Split</item>
      <item>FINANCIJSKA AGENCIJA, RC SPLIT, OIB 85821130368, Mažuranićevo šetalište 24 b,21000 Split</item>
    </izvorni_sadrzaj>
    <derivirana_varijabla naziv="DomainObject.Predmet.SudioniciListAdressOIB_1">
      <item>DERIVACIJA PLUS d.o.o. za dizajniranje i proizvodnju namještaja, OIB 83732691387, Krešimirova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83732691387</item>
      <item>, OIB 85821130368</item>
    </izvorni_sadrzaj>
    <derivirana_varijabla naziv="DomainObject.Predmet.SudioniciListNazivOIB_1">
      <item>, OIB 83732691387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354C1-BE64-4D25-B02E-EF81FB0760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777</properties:Words>
  <properties:Characters>4120</properties:Characters>
  <properties:Lines>110</properties:Lines>
  <properties:Paragraphs>35</properties:Paragraphs>
  <properties:TotalTime>454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2017-11-24T11:50:00Z</cp:lastPrinted>
  <dcterms:modified xmlns:xsi="http://www.w3.org/2001/XMLSchema-instance" xsi:type="dcterms:W3CDTF">2018-05-18T07:00:00Z</dcterms:modified>
  <cp:revision>371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