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f413" w14:paraId="f47f41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F2C64" w:rsidP="003420CC" w:rsidR="003420CC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</w:t>
      </w:r>
      <w:r w:rsidR="003420CC">
        <w:rPr>
          <w:rFonts w:hAnsi="Arial" w:ascii="Arial"/>
        </w:rPr>
        <w:t xml:space="preserve">             7 St-434/2017-7.</w:t>
      </w:r>
    </w:p>
    <w:p w:rsidRDefault="003420CC" w:rsidP="003420CC" w:rsidR="003420CC">
      <w:pPr>
        <w:jc w:val="center"/>
        <w:rPr>
          <w:rFonts w:hAnsi="Arial" w:ascii="Arial"/>
          <w:b/>
        </w:rPr>
      </w:pPr>
    </w:p>
    <w:p w:rsidRDefault="003420CC" w:rsidP="003420CC" w:rsidR="003420C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3420CC" w:rsidP="003420CC" w:rsidR="003420CC">
      <w:pPr>
        <w:jc w:val="center"/>
        <w:rPr>
          <w:rFonts w:hAnsi="Arial" w:ascii="Arial"/>
          <w:b/>
        </w:rPr>
      </w:pPr>
    </w:p>
    <w:p w:rsidRDefault="003420CC" w:rsidP="003420CC" w:rsidR="003420C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3420CC" w:rsidP="003420CC" w:rsidR="003420CC">
      <w:pPr>
        <w:jc w:val="both"/>
        <w:rPr>
          <w:rFonts w:hAnsi="Arial" w:ascii="Arial"/>
        </w:rPr>
      </w:pPr>
    </w:p>
    <w:p w:rsidRDefault="003420CC" w:rsidP="003420CC" w:rsidR="003420C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povodom prijedloga predlagatelja FINANCIJSKE AGENCIJE, OIB 85821130368, RC ZAGREB, Podružnica Zagreb, Trg svibanjskih žrtava 1995. 1, za pokretanje stečajnog postupka nad dužnikom UGOSTITELJSTVO PODOLSKI j.d.o.o. za usluge i trgovinu iz Svetog Ivana Zeline, Zagrebačka 147, OIB 68107485139, dana 15. rujna 2017. godine</w:t>
      </w:r>
    </w:p>
    <w:p w:rsidRDefault="003420CC" w:rsidP="003420CC" w:rsidR="003420CC">
      <w:pPr>
        <w:jc w:val="both"/>
        <w:rPr>
          <w:rFonts w:hAnsi="Arial" w:ascii="Arial"/>
        </w:rPr>
      </w:pPr>
    </w:p>
    <w:p w:rsidRDefault="003420CC" w:rsidP="003420CC" w:rsidR="003420C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3420CC" w:rsidP="003420CC" w:rsidR="003420CC">
      <w:pPr>
        <w:jc w:val="center"/>
        <w:rPr>
          <w:rFonts w:hAnsi="Arial" w:ascii="Arial"/>
          <w:b/>
        </w:rPr>
      </w:pPr>
    </w:p>
    <w:p w:rsidRDefault="003420CC" w:rsidP="003420CC" w:rsidR="003420CC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UGOSTITELJSTVO PODOLSKI j.d.o.o. za usluge i trgovinu iz Svetog Ivana Zeline, Zagrebačka 147, OIB 68107485139,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05 540-434-17. </w:t>
      </w:r>
    </w:p>
    <w:p w:rsidRDefault="003420CC" w:rsidP="003420CC" w:rsidR="003420CC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UGOSTITELJSTVO PODOLSKI j.d.o.o. za uslug</w:t>
      </w:r>
      <w:r>
        <w:rPr>
          <w:rFonts w:hAnsi="Arial" w:ascii="Arial"/>
        </w:rPr>
        <w:t>e</w:t>
      </w:r>
      <w:r>
        <w:rPr>
          <w:rFonts w:hAnsi="Arial" w:ascii="Arial"/>
        </w:rPr>
        <w:t xml:space="preserve"> i trgovinu iz Svetog Ivana Zeline, Zagrebačka 147, OIB 68107485139.</w:t>
      </w:r>
    </w:p>
    <w:p w:rsidRDefault="003420CC" w:rsidP="003420CC" w:rsidR="003420CC">
      <w:pPr>
        <w:jc w:val="both"/>
        <w:rPr>
          <w:rFonts w:hAnsi="Arial" w:ascii="Arial"/>
        </w:rPr>
      </w:pPr>
    </w:p>
    <w:p w:rsidRDefault="003420CC" w:rsidP="003420CC" w:rsidR="003420CC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3420CC" w:rsidP="003420CC" w:rsidR="003420CC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Zagreb, predložila je otvaranje stečajnog postupka nad dužnikom na temelju čl.444.Stečajnog zakona. U svom prijedlogu ističe da na dan 01.09.2015. godine dužnik u Očevidniku redoslijeda osnova za plaćanje ima evidentirane neizvršene osnove za plaćanje u ukupnom </w:t>
      </w:r>
      <w:r>
        <w:rPr>
          <w:rFonts w:hAnsi="Arial" w:ascii="Arial"/>
        </w:rPr>
        <w:lastRenderedPageBreak/>
        <w:t>iznosu od 198.535,16 kuna, u neprekinutom razdoblju od 762 dana, te da ima jednog zaposlenog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3420CC" w:rsidP="003420CC" w:rsidR="003420C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762 dana u ukupnom iznosu od 198.535,16 kuna, koji podatak zakonski zastupnik dužnika nije osporio, sud utvrđuje da je ispunjen razlog nesposobnosti za plaćanje, propisan čl.6.st.2.Stečajnog zakona.</w:t>
      </w:r>
    </w:p>
    <w:p w:rsidRDefault="003420CC" w:rsidP="003420CC" w:rsidR="003420C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iz podataka koji su javno dostupni ne proizlazi da dužnik raspolaže imovinom koja bi bila dovoljna za namirenje troškova prethodnog i stečajnog postupka, a zakonski zastupnik dužnika u svom dopisu navodi da tvrtka dužnik nema nikakve imovine niti novčanih sredstava to je sud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3420CC" w:rsidP="003420CC" w:rsidR="003420C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3420CC" w:rsidP="003420CC" w:rsidR="003420CC">
      <w:pPr>
        <w:jc w:val="both"/>
        <w:rPr>
          <w:rFonts w:hAnsi="Arial" w:ascii="Arial"/>
        </w:rPr>
      </w:pPr>
    </w:p>
    <w:p w:rsidRDefault="003420CC" w:rsidP="003420CC" w:rsidR="003420C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15. rujna 2017. godine</w:t>
      </w:r>
    </w:p>
    <w:p w:rsidRDefault="003420CC" w:rsidP="003420CC" w:rsidR="003420C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3420CC" w:rsidP="003420CC" w:rsidR="003420C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3420CC" w:rsidP="003420CC" w:rsidR="003420CC">
      <w:pPr>
        <w:ind w:firstLine="720"/>
        <w:jc w:val="both"/>
        <w:rPr>
          <w:rFonts w:hAnsi="Arial" w:ascii="Arial"/>
        </w:rPr>
      </w:pPr>
    </w:p>
    <w:p w:rsidRDefault="003420CC" w:rsidP="003420CC" w:rsidR="003420C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3420CC" w:rsidP="003420CC" w:rsidR="003420CC">
      <w:pPr>
        <w:jc w:val="both"/>
        <w:rPr>
          <w:rFonts w:hAnsi="Arial" w:ascii="Arial"/>
        </w:rPr>
      </w:pPr>
    </w:p>
    <w:p w:rsidRDefault="003420CC" w:rsidP="003420CC" w:rsidR="003420CC">
      <w:pPr>
        <w:jc w:val="both"/>
        <w:rPr>
          <w:rFonts w:hAnsi="Arial" w:ascii="Arial"/>
        </w:rPr>
      </w:pPr>
    </w:p>
    <w:p w:rsidRDefault="003420CC" w:rsidP="003420CC" w:rsidR="003420CC">
      <w:pPr>
        <w:jc w:val="both"/>
        <w:rPr>
          <w:rFonts w:hAnsi="Arial" w:ascii="Arial"/>
        </w:rPr>
      </w:pPr>
    </w:p>
    <w:p w:rsidRDefault="003420CC" w:rsidP="003420CC" w:rsidR="003420CC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3420CC" w:rsidP="003420CC" w:rsidR="003420C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Zagreb putem e-oglasne ploče suda </w:t>
      </w:r>
    </w:p>
    <w:p w:rsidRDefault="003420CC" w:rsidP="003420CC" w:rsidR="003420C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3420CC" w:rsidP="003420CC" w:rsidR="003420C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putem e-oglasne ploče suda i putem pošte</w:t>
      </w:r>
    </w:p>
    <w:p w:rsidRDefault="003420CC" w:rsidP="003420CC" w:rsidR="003420C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3420CC" w:rsidP="003420CC" w:rsidR="003420CC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3420CC" w:rsidP="003420CC" w:rsidR="003420CC">
      <w:pPr>
        <w:jc w:val="both"/>
        <w:rPr>
          <w:rFonts w:hAnsi="Arial" w:ascii="Arial"/>
        </w:rPr>
      </w:pPr>
      <w:r>
        <w:rPr>
          <w:rFonts w:hAnsi="Arial" w:ascii="Arial"/>
        </w:rPr>
        <w:t>Bj.15.09.2017.g.</w:t>
      </w:r>
    </w:p>
    <w:p w:rsidRDefault="007F2C64" w:rsidP="003420CC" w:rsidR="007F2C64">
      <w:pPr>
        <w:jc w:val="right"/>
        <w:rPr>
          <w:rFonts w:hAnsi="Arial" w:ascii="Arial"/>
          <w:b/>
        </w:rPr>
      </w:pPr>
    </w:p>
    <w:p w:rsidRDefault="007F2C64" w:rsidP="007F2C64" w:rsidR="007F2C64">
      <w:pPr>
        <w:jc w:val="both"/>
        <w:rPr>
          <w:rFonts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524" w:rsidP="00537B78" w:rsidR="00743524">
      <w:r>
        <w:separator/>
      </w:r>
    </w:p>
  </w:endnote>
  <w:endnote w:id="0" w:type="continuationSeparator">
    <w:p w:rsidRDefault="00743524" w:rsidP="00537B78" w:rsidR="00743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524" w:rsidP="00537B78" w:rsidR="00743524">
      <w:r>
        <w:separator/>
      </w:r>
    </w:p>
  </w:footnote>
  <w:footnote w:id="0" w:type="continuationSeparator">
    <w:p w:rsidRDefault="00743524" w:rsidP="00537B78" w:rsidR="007435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0CC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3524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2C64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769C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031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93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St-434/2017-7</izvorni_sadrzaj>
    <derivirana_varijabla naziv="DomainObject.Oznaka_1">St-434/2017-7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St-434/2017</izvorni_sadrzaj>
    <derivirana_varijabla naziv="DomainObject.Predmet.OznakaBroj_1">St-434/2017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PODOLSKI jednostavno društvo s ograničenom odgovornošću za usluge i trgovinu zastupanog po punomoćniku Suzana Podolski</izvorni_sadrzaj>
    <derivirana_varijabla naziv="DomainObject.Predmet.ProtustrankaFormated_1">  UGOSTITELJSTVO PODOLSKI jednostavno društvo s ograničenom odgovornošću za usluge i trgovinu zastupanog po punomoćniku Suzana Podolski</derivirana_varijabla>
  </DomainObject.Predmet.ProtustrankaFormated>
  <DomainObject.Predmet.ProtustrankaFormatedOIB>
    <izvorni_sadrzaj>  UGOSTITELJSTVO PODOLSKI jednostavno društvo s ograničenom odgovornošću za usluge i trgovinu, OIB 68107485139 zastupanog po punomoćniku Suzana Podolski</izvorni_sadrzaj>
    <derivirana_varijabla naziv="DomainObject.Predmet.ProtustrankaFormatedOIB_1">  UGOSTITELJSTVO PODOLSKI jednostavno društvo s ograničenom odgovornošću za usluge i trgovinu, OIB 68107485139 zastupanog po punomoćniku Suzana Podolski</derivirana_varijabla>
  </DomainObject.Predmet.ProtustrankaFormatedOIB>
  <DomainObject.Predmet.ProtustrankaFormatedWithAdress>
    <izvorni_sadrzaj> UGOSTITELJSTVO PODOLSKI jednostavno društvo s ograničenom odgovornošću za usluge i trgovinu, Zagrebačka 147, 10380 Sveti Ivan Zelina zastupanog po punomoćniku Suzana Podolski</izvorni_sadrzaj>
    <derivirana_varijabla naziv="DomainObject.Predmet.ProtustrankaFormatedWithAdress_1"> UGOSTITELJSTVO PODOLSKI jednostavno društvo s ograničenom odgovornošću za usluge i trgovinu, Zagrebačka 147, 10380 Sveti Ivan Zelina zastupanog po punomoćniku Suzana Podolski</derivirana_varijabla>
  </DomainObject.Predmet.ProtustrankaFormatedWithAdress>
  <DomainObject.Predmet.ProtustrankaFormatedWithAdressOIB>
    <izvorni_sadrzaj> UGOSTITELJSTVO PODOLSKI jednostavno društvo s ograničenom odgovornošću za usluge i trgovinu, OIB 68107485139, Zagrebačka 147, 10380 Sveti Ivan Zelina zastupanog po punomoćniku Suzana Podolski</izvorni_sadrzaj>
    <derivirana_varijabla naziv="DomainObject.Predmet.ProtustrankaFormatedWithAdressOIB_1"> UGOSTITELJSTVO PODOLSKI jednostavno društvo s ograničenom odgovornošću za usluge i trgovinu, OIB 68107485139, Zagrebačka 147, 10380 Sveti Ivan Zelina zastupanog po punomoćniku Suzana Podolski</derivirana_varijabla>
  </DomainObject.Predmet.ProtustrankaFormatedWithAdressOIB>
  <DomainObject.Predmet.ProtustrankaWithAdress>
    <izvorni_sadrzaj>UGOSTITELJSTVO PODOLSKI jednostavno društvo s ograničenom odgovornošću za usluge i trgovinu Zagrebačka 147, 10380 Sveti Ivan Zelina</izvorni_sadrzaj>
    <derivirana_varijabla naziv="DomainObject.Predmet.ProtustrankaWithAdress_1">UGOSTITELJSTVO PODOLSKI jednostavno društvo s ograničenom odgovornošću za usluge i trgovinu Zagrebačka 147, 10380 Sveti Ivan Zelina</derivirana_varijabla>
  </DomainObject.Predmet.ProtustrankaWithAdress>
  <DomainObject.Predmet.ProtustrankaWithAdressOIB>
    <izvorni_sadrzaj>UGOSTITELJSTVO PODOLSKI jednostavno društvo s ograničenom odgovornošću za usluge i trgovinu, OIB 68107485139, Zagrebačka 147, 10380 Sveti Ivan Zelina</izvorni_sadrzaj>
    <derivirana_varijabla naziv="DomainObject.Predmet.ProtustrankaWithAdressOIB_1">UGOSTITELJSTVO PODOLSKI jednostavno društvo s ograničenom odgovornošću za usluge i trgovinu, OIB 68107485139, Zagrebačka 147, 10380 Sveti Ivan Zelina</derivirana_varijabla>
  </DomainObject.Predmet.ProtustrankaWithAdressOIB>
  <DomainObject.Predmet.ProtustrankaNazivFormated>
    <izvorni_sadrzaj>UGOSTITELJSTVO PODOLSKI jednostavno društvo s ograničenom odgovornošću za usluge i trgovinu</izvorni_sadrzaj>
    <derivirana_varijabla naziv="DomainObject.Predmet.ProtustrankaNazivFormated_1">UGOSTITELJSTVO PODOLSKI jednostavno društvo s ograničenom odgovornošću za usluge i trgovinu</derivirana_varijabla>
  </DomainObject.Predmet.ProtustrankaNazivFormated>
  <DomainObject.Predmet.ProtustrankaNazivFormatedOIB>
    <izvorni_sadrzaj>UGOSTITELJSTVO PODOLSKI jednostavno društvo s ograničenom odgovornošću za usluge i trgovinu, OIB 68107485139</izvorni_sadrzaj>
    <derivirana_varijabla naziv="DomainObject.Predmet.ProtustrankaNazivFormatedOIB_1">UGOSTITELJSTVO PODOLSKI jednostavno društvo s ograničenom odgovornošću za usluge i trgovinu, OIB 68107485139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PODOLSKI jednostavno društvo s ograničenom odgovornošću za usluge i trgovinu zastupanog po punomoćniku Suzana Podolski</item>
    </izvorni_sadrzaj>
    <derivirana_varijabla naziv="DomainObject.Predmet.ProtuStrankaListFormated_1">
      <item>UGOSTITELJSTVO PODOLSKI jednostavno društvo s ograničenom odgovornošću za usluge i trgovinu zastupanog po punomoćniku Suzana Podolski</item>
    </derivirana_varijabla>
  </DomainObject.Predmet.ProtuStrankaListFormated>
  <DomainObject.Predmet.ProtuStrankaListFormatedOIB>
    <izvorni_sadrzaj>
      <item>UGOSTITELJSTVO PODOLSKI jednostavno društvo s ograničenom odgovornošću za usluge i trgovinu, OIB 68107485139 zastupanog po punomoćniku Suzana Podolski</item>
    </izvorni_sadrzaj>
    <derivirana_varijabla naziv="DomainObject.Predmet.ProtuStrankaListFormatedOIB_1">
      <item>UGOSTITELJSTVO PODOLSKI jednostavno društvo s ograničenom odgovornošću za usluge i trgovinu, OIB 68107485139 zastupanog po punomoćniku Suzana Podolski</item>
    </derivirana_varijabla>
  </DomainObject.Predmet.ProtuStrankaListFormatedOIB>
  <DomainObject.Predmet.ProtuStrankaListFormatedWithAdress>
    <izvorni_sadrzaj>
      <item>UGOSTITELJSTVO PODOLSKI jednostavno društvo s ograničenom odgovornošću za usluge i trgovinu, Zagrebačka 147, 10380 Sveti Ivan Zelina zastupanog po punomoćniku Suzana Podolski</item>
    </izvorni_sadrzaj>
    <derivirana_varijabla naziv="DomainObject.Predmet.ProtuStrankaListFormatedWithAdress_1">
      <item>UGOSTITELJSTVO PODOLSKI jednostavno društvo s ograničenom odgovornošću za usluge i trgovinu, Zagrebačka 147, 10380 Sveti Ivan Zelina zastupanog po punomoćniku Suzana Podolski</item>
    </derivirana_varijabla>
  </DomainObject.Predmet.ProtuStrankaListFormatedWithAdress>
  <DomainObject.Predmet.ProtuStrankaListFormatedWithAdressOIB>
    <izvorni_sadrzaj>
      <item>UGOSTITELJSTVO PODOLSKI jednostavno društvo s ograničenom odgovornošću za usluge i trgovinu, OIB 68107485139, Zagrebačka 147, 10380 Sveti Ivan Zelina zastupanog po punomoćniku Suzana Podolski</item>
    </izvorni_sadrzaj>
    <derivirana_varijabla naziv="DomainObject.Predmet.ProtuStrankaListFormatedWithAdressOIB_1">
      <item>UGOSTITELJSTVO PODOLSKI jednostavno društvo s ograničenom odgovornošću za usluge i trgovinu, OIB 68107485139, Zagrebačka 147, 10380 Sveti Ivan Zelina zastupanog po punomoćniku Suzana Podolski</item>
    </derivirana_varijabla>
  </DomainObject.Predmet.ProtuStrankaListFormatedWithAdressOIB>
  <DomainObject.Predmet.ProtuStrankaListNazivFormated>
    <izvorni_sadrzaj>
      <item>UGOSTITELJSTVO PODOLSKI jednostavno društvo s ograničenom odgovornošću za usluge i trgovinu</item>
    </izvorni_sadrzaj>
    <derivirana_varijabla naziv="DomainObject.Predmet.ProtuStrankaListNazivFormated_1">
      <item>UGOSTITELJSTVO PODOLSKI jednostavno društvo s ograničenom odgovornošću za usluge i trgovinu</item>
    </derivirana_varijabla>
  </DomainObject.Predmet.ProtuStrankaListNazivFormated>
  <DomainObject.Predmet.ProtuStrankaListNazivFormatedOIB>
    <izvorni_sadrzaj>
      <item>UGOSTITELJSTVO PODOLSKI jednostavno društvo s ograničenom odgovornošću za usluge i trgovinu, OIB 68107485139</item>
    </izvorni_sadrzaj>
    <derivirana_varijabla naziv="DomainObject.Predmet.ProtuStrankaListNazivFormatedOIB_1">
      <item>UGOSTITELJSTVO PODOLSKI jednostavno društvo s ograničenom odgovornošću za usluge i trgovinu, OIB 68107485139</item>
    </derivirana_varijabla>
  </DomainObject.Predmet.ProtuStrankaListNazivFormatedOIB>
  <DomainObject.Predmet.OstaliListFormated>
    <izvorni_sadrzaj>
      <item>Suzana Podolski punomoćnik sudionika u postupku UGOSTITELJSTVO PODOLSKI jednostavno društvo s ograničenom odgovornošću za usluge i trgovinu</item>
    </izvorni_sadrzaj>
    <derivirana_varijabla naziv="DomainObject.Predmet.OstaliListFormated_1">
      <item>Suzana Podolski punomoćnik sudionika u postupku UGOSTITELJSTVO PODOLSKI jednostavno društvo s ograničenom odgovornošću za usluge i trgovinu</item>
    </derivirana_varijabla>
  </DomainObject.Predmet.OstaliListFormated>
  <DomainObject.Predmet.OstaliListFormatedOIB>
    <izvorni_sadrzaj>
      <item>Suzana Podolski, OIB 27031289565 punomoćnik sudionika u postupku UGOSTITELJSTVO PODOLSKI jednostavno društvo s ograničenom odgovornošću za usluge i trgovinu</item>
    </izvorni_sadrzaj>
    <derivirana_varijabla naziv="DomainObject.Predmet.OstaliListFormatedOIB_1">
      <item>Suzana Podolski, OIB 27031289565 punomoćnik sudionika u postupku UGOSTITELJSTVO PODOLSKI jednostavno društvo s ograničenom odgovornošću za usluge i trgovinu</item>
    </derivirana_varijabla>
  </DomainObject.Predmet.OstaliListFormatedOIB>
  <DomainObject.Predmet.OstaliListFormatedWithAdress>
    <izvorni_sadrzaj>
      <item>Suzana Podolski, Zagrebačka 147., 10380 Sveti Ivan Zelina punomoćnik sudionika u postupku UGOSTITELJSTVO PODOLSKI jednostavno društvo s ograničenom odgovornošću za usluge i trgovinu</item>
    </izvorni_sadrzaj>
    <derivirana_varijabla naziv="DomainObject.Predmet.OstaliListFormatedWithAdress_1">
      <item>Suzana Podolski, Zagrebačka 147., 10380 Sveti Ivan Zelina punomoćnik sudionika u postupku UGOSTITELJSTVO PODOLSKI jednostavno društvo s ograničenom odgovornošću za usluge i trgovinu</item>
    </derivirana_varijabla>
  </DomainObject.Predmet.OstaliListFormatedWithAdress>
  <DomainObject.Predmet.OstaliListFormatedWithAdressOIB>
    <izvorni_sadrzaj>
      <item>Suzana Podolski, OIB 27031289565, Zagrebačka 147., 10380 Sveti Ivan Zelina punomoćnik sudionika u postupku UGOSTITELJSTVO PODOLSKI jednostavno društvo s ograničenom odgovornošću za usluge i trgovinu</item>
    </izvorni_sadrzaj>
    <derivirana_varijabla naziv="DomainObject.Predmet.OstaliListFormatedWithAdressOIB_1">
      <item>Suzana Podolski, OIB 27031289565, Zagrebačka 147., 10380 Sveti Ivan Zelina punomoćnik sudionika u postupku UGOSTITELJSTVO PODOLSKI jednostavno društvo s ograničenom odgovornošću za usluge i trgovinu</item>
    </derivirana_varijabla>
  </DomainObject.Predmet.OstaliListFormatedWithAdressOIB>
  <DomainObject.Predmet.OstaliListNazivFormated>
    <izvorni_sadrzaj>
      <item>Suzana Podolski</item>
    </izvorni_sadrzaj>
    <derivirana_varijabla naziv="DomainObject.Predmet.OstaliListNazivFormated_1">
      <item>Suzana Podolski</item>
    </derivirana_varijabla>
  </DomainObject.Predmet.OstaliListNazivFormated>
  <DomainObject.Predmet.OstaliListNazivFormatedOIB>
    <izvorni_sadrzaj>
      <item>Suzana Podolski, OIB 27031289565</item>
    </izvorni_sadrzaj>
    <derivirana_varijabla naziv="DomainObject.Predmet.OstaliListNazivFormatedOIB_1">
      <item>Suzana Podolski, OIB 27031289565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St-434/2017-7</izvorni_sadrzaj>
    <derivirana_varijabla naziv="DomainObject.PoslovniBrojDokumenta_1">St-434/2017-7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PODOLSKI jednostavno društvo s ograničenom odgovornošću za usluge i trgovinu</izvorni_sadrzaj>
    <derivirana_varijabla naziv="DomainObject.Predmet.ProtustrankaIDrugi_1">UGOSTITELJSTVO PODOLSKI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UGOSTITELJSTVO PODOLSKI jednostavno društvo s ograničenom odgovornošću za usluge i trgovinu, OIB 68107485139, Zagrebačka 147, 10380 Sveti Ivan Zelina</izvorni_sadrzaj>
    <derivirana_varijabla naziv="DomainObject.Predmet.ProtustrankaIDrugiAdressOIB_1">UGOSTITELJSTVO PODOLSKI jednostavno društvo s ograničenom odgovornošću za usluge i trgovinu, OIB 68107485139, Zagrebačka 147,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PODOLSKI jednostavno društvo s ograničenom odgovornošću za usluge i trgovinu</item>
      <item>FINA Regionalni centar Zagreb</item>
      <item>Suzana Podolski</item>
    </izvorni_sadrzaj>
    <derivirana_varijabla naziv="DomainObject.Predmet.SudioniciListNaziv_1">
      <item>UGOSTITELJSTVO PODOLSKI jednostavno društvo s ograničenom odgovornošću za usluge i trgovinu</item>
      <item>FINA Regionalni centar Zagreb</item>
      <item>Suzana Podolski</item>
    </derivirana_varijabla>
  </DomainObject.Predmet.SudioniciListNaziv>
  <DomainObject.Predmet.SudioniciListAdressOIB>
    <izvorni_sadrzaj>
      <item>UGOSTITELJSTVO PODOLSKI jednostavno društvo s ograničenom odgovornošću za usluge i trgovinu, OIB 68107485139, Zagrebačka 147,10380 Sveti Ivan Zelina</item>
      <item>FINA Regionalni centar Zagreb, OIB 85821130368, Trg svibanjskih žrtava 1995. br. 1,10000 Zagreb</item>
      <item>Suzana Podolski, OIB 27031289565, Zagrebačka 147.,10380 Sveti Ivan Zelina</item>
    </izvorni_sadrzaj>
    <derivirana_varijabla naziv="DomainObject.Predmet.SudioniciListAdressOIB_1">
      <item>UGOSTITELJSTVO PODOLSKI jednostavno društvo s ograničenom odgovornošću za usluge i trgovinu, OIB 68107485139, Zagrebačka 147,10380 Sveti Ivan Zelina</item>
      <item>FINA Regionalni centar Zagreb, OIB 85821130368, Trg svibanjskih žrtava 1995. br. 1,10000 Zagreb</item>
      <item>Suzana Podolski, OIB 27031289565, Zagrebačka 147.,10380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30A34F-D66E-4CEF-9083-BEF00102E9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648</properties:Words>
  <properties:Characters>3728</properties:Characters>
  <properties:Lines>86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2017-09-15T08:12:00Z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St-434/2017-7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