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d01c" w14:paraId="bf2d01c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B14188">
        <w:rPr>
          <w:b/>
        </w:rPr>
        <w:t>LION j.d.o.o., Osijek, Stonska 2, MBS: 030151182, OIB: 53444785127</w:t>
      </w:r>
      <w:r w:rsidR="00EF1E0A">
        <w:rPr>
          <w:b/>
        </w:rPr>
        <w:t xml:space="preserve">, </w:t>
      </w:r>
      <w:r w:rsidRPr="002A0C8C">
        <w:t xml:space="preserve">dana </w:t>
      </w:r>
      <w:r w:rsidR="00F27280">
        <w:t>15</w:t>
      </w:r>
      <w:r w:rsidR="00EB424D">
        <w:t>. prosinca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A61EC8">
        <w:rPr>
          <w:b/>
        </w:rPr>
        <w:t>LION j.d.o.o., Osijek, Stonska 2, MBS: 030151182, OIB: 53444785127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A61EC8">
        <w:rPr>
          <w:b/>
        </w:rPr>
        <w:t>2206</w:t>
      </w:r>
      <w:r w:rsidRPr="002A0C8C">
        <w:rPr>
          <w:b/>
        </w:rPr>
        <w:t>-1</w:t>
      </w:r>
      <w:r w:rsidR="00A61EC8">
        <w:rPr>
          <w:b/>
        </w:rPr>
        <w:t>6</w:t>
      </w:r>
      <w:r w:rsidRPr="002A0C8C">
        <w:t xml:space="preserve"> kod Hrvatske poštanske banke iznos od </w:t>
      </w:r>
      <w:r w:rsidR="00A61EC8">
        <w:rPr>
          <w:b/>
        </w:rPr>
        <w:t>50</w:t>
      </w:r>
      <w:r w:rsidRPr="002A0C8C">
        <w:rPr>
          <w:b/>
        </w:rPr>
        <w:t>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3619EE">
        <w:t xml:space="preserve">2. rujna 2016. g. </w:t>
      </w:r>
      <w:r w:rsidR="005C4C95">
        <w:t xml:space="preserve"> </w:t>
      </w:r>
      <w:r w:rsidR="003E67AC">
        <w:t xml:space="preserve">prijedlog za otvaranje </w:t>
      </w:r>
      <w:r w:rsidRPr="002A0C8C">
        <w:t xml:space="preserve">stečajnog postupka nad dužnikom </w:t>
      </w:r>
      <w:r w:rsidR="003619EE">
        <w:rPr>
          <w:b/>
        </w:rPr>
        <w:t>LION j.d.o.o., Osijek, Stonska 2, MBS: 030151182, OIB: 53444785127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E53385">
        <w:t>2206</w:t>
      </w:r>
      <w:r w:rsidR="00EB6671" w:rsidRPr="00C0699C">
        <w:t>/</w:t>
      </w:r>
      <w:r w:rsidR="00E53385">
        <w:t>16-4</w:t>
      </w:r>
      <w:r w:rsidR="00EB6671" w:rsidRPr="00C0699C">
        <w:t xml:space="preserve"> od </w:t>
      </w:r>
      <w:r w:rsidR="005C4C95">
        <w:t>7.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000ED5">
        <w:t>1</w:t>
      </w:r>
      <w:r w:rsidR="005C4C95">
        <w:t>5</w:t>
      </w:r>
      <w:r w:rsidRPr="002A0C8C">
        <w:t xml:space="preserve">. </w:t>
      </w:r>
      <w:r w:rsidR="00B22A9B">
        <w:t>prosinca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E53385">
        <w:t>14</w:t>
      </w:r>
      <w:r w:rsidR="00073F19">
        <w:t xml:space="preserve">. </w:t>
      </w:r>
      <w:r w:rsidR="00E53385">
        <w:t>prosinac</w:t>
      </w:r>
      <w:r w:rsidR="00E4249A">
        <w:t xml:space="preserve"> 2016</w:t>
      </w:r>
      <w:r w:rsidR="000A42C8">
        <w:t xml:space="preserve">. godine, blokirano neprekidno u razdoblju od </w:t>
      </w:r>
      <w:r w:rsidR="00E53385">
        <w:t>224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CC0427">
        <w:t>50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E4249A">
        <w:rPr>
          <w:sz w:val="24"/>
        </w:rPr>
        <w:t>1</w:t>
      </w:r>
      <w:r w:rsidR="00183D0B">
        <w:rPr>
          <w:sz w:val="24"/>
        </w:rPr>
        <w:t>5</w:t>
      </w:r>
      <w:r w:rsidR="00E4249A">
        <w:rPr>
          <w:sz w:val="24"/>
        </w:rPr>
        <w:t>. prosinca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8A49B4">
        <w:t>2</w:t>
      </w:r>
      <w:r w:rsidR="0018707D">
        <w:t>8</w:t>
      </w:r>
      <w:r w:rsidR="008A49B4">
        <w:t>.12</w:t>
      </w:r>
      <w:r w:rsidR="00135E2A">
        <w:t>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E0D" w:rsidR="001B7E0D">
      <w:r>
        <w:separator/>
      </w:r>
    </w:p>
  </w:endnote>
  <w:endnote w:id="0" w:type="continuationSeparator">
    <w:p w:rsidRDefault="001B7E0D" w:rsidR="001B7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E0D" w:rsidR="001B7E0D">
      <w:r>
        <w:separator/>
      </w:r>
    </w:p>
  </w:footnote>
  <w:footnote w:id="0" w:type="continuationSeparator">
    <w:p w:rsidRDefault="001B7E0D" w:rsidR="001B7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3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92EB5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A92EB5">
      <w:t>6 St-2206/16-12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A92EB5">
      <w:t>2206</w:t>
    </w:r>
    <w:r w:rsidR="006F7D28">
      <w:t>/</w:t>
    </w:r>
    <w:r w:rsidR="00A92EB5">
      <w:t>16-12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7E0D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3CF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7D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3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163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63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3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3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7D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3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163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63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3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3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St-2206/2016</izvorni_sadrzaj>
    <derivirana_varijabla naziv="DomainObject.Predmet.OznakaBroj_1">St-2206/2016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LION j.d.o.o. za trgovinu i usluge</izvorni_sadrzaj>
    <derivirana_varijabla naziv="DomainObject.Predmet.ProtustrankaFormated_1">  LION j.d.o.o. za trgovinu i usluge</derivirana_varijabla>
  </DomainObject.Predmet.ProtustrankaFormated>
  <DomainObject.Predmet.ProtustrankaFormatedOIB>
    <izvorni_sadrzaj>  LION j.d.o.o. za trgovinu i usluge, OIB 53444785127</izvorni_sadrzaj>
    <derivirana_varijabla naziv="DomainObject.Predmet.ProtustrankaFormatedOIB_1">  LION j.d.o.o. za trgovinu i usluge, OIB 53444785127</derivirana_varijabla>
  </DomainObject.Predmet.ProtustrankaFormatedOIB>
  <DomainObject.Predmet.ProtustrankaFormatedWithAdress>
    <izvorni_sadrzaj> LION j.d.o.o. za trgovinu i usluge, Stonska 2, 31000 Osijek</izvorni_sadrzaj>
    <derivirana_varijabla naziv="DomainObject.Predmet.ProtustrankaFormatedWithAdress_1"> LION j.d.o.o. za trgovinu i usluge, Stonska 2, 31000 Osijek</derivirana_varijabla>
  </DomainObject.Predmet.ProtustrankaFormatedWithAdress>
  <DomainObject.Predmet.ProtustrankaFormatedWithAdressOIB>
    <izvorni_sadrzaj> LION j.d.o.o. za trgovinu i usluge, OIB 53444785127, Stonska 2, 31000 Osijek</izvorni_sadrzaj>
    <derivirana_varijabla naziv="DomainObject.Predmet.ProtustrankaFormatedWithAdressOIB_1"> LION j.d.o.o. za trgovinu i usluge, OIB 53444785127, Stonska 2, 31000 Osijek</derivirana_varijabla>
  </DomainObject.Predmet.ProtustrankaFormatedWithAdressOIB>
  <DomainObject.Predmet.ProtustrankaWithAdress>
    <izvorni_sadrzaj>LION j.d.o.o. za trgovinu i usluge Stonska 2, 31000 Osijek</izvorni_sadrzaj>
    <derivirana_varijabla naziv="DomainObject.Predmet.ProtustrankaWithAdress_1">LION j.d.o.o. za trgovinu i usluge Stonska 2, 31000 Osijek</derivirana_varijabla>
  </DomainObject.Predmet.ProtustrankaWithAdress>
  <DomainObject.Predmet.ProtustrankaWithAdressOIB>
    <izvorni_sadrzaj>LION j.d.o.o. za trgovinu i usluge, OIB 53444785127, Stonska 2, 31000 Osijek</izvorni_sadrzaj>
    <derivirana_varijabla naziv="DomainObject.Predmet.ProtustrankaWithAdressOIB_1">LION j.d.o.o. za trgovinu i usluge, OIB 53444785127, Stonska 2, 31000 Osijek</derivirana_varijabla>
  </DomainObject.Predmet.ProtustrankaWithAdressOIB>
  <DomainObject.Predmet.ProtustrankaNazivFormated>
    <izvorni_sadrzaj>LION j.d.o.o. za trgovinu i usluge</izvorni_sadrzaj>
    <derivirana_varijabla naziv="DomainObject.Predmet.ProtustrankaNazivFormated_1">LION j.d.o.o. za trgovinu i usluge</derivirana_varijabla>
  </DomainObject.Predmet.ProtustrankaNazivFormated>
  <DomainObject.Predmet.ProtustrankaNazivFormatedOIB>
    <izvorni_sadrzaj>LION j.d.o.o. za trgovinu i usluge, OIB 53444785127</izvorni_sadrzaj>
    <derivirana_varijabla naziv="DomainObject.Predmet.ProtustrankaNazivFormatedOIB_1">LION j.d.o.o. za trgovinu i usluge, OIB 53444785127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LION j.d.o.o. za trgovinu i usluge</item>
    </izvorni_sadrzaj>
    <derivirana_varijabla naziv="DomainObject.Predmet.ProtuStrankaListFormated_1">
      <item>LION j.d.o.o. za trgovinu i usluge</item>
    </derivirana_varijabla>
  </DomainObject.Predmet.ProtuStrankaListFormated>
  <DomainObject.Predmet.ProtuStrankaListFormatedOIB>
    <izvorni_sadrzaj>
      <item>LION j.d.o.o. za trgovinu i usluge, OIB 53444785127</item>
    </izvorni_sadrzaj>
    <derivirana_varijabla naziv="DomainObject.Predmet.ProtuStrankaListFormatedOIB_1">
      <item>LION j.d.o.o. za trgovinu i usluge, OIB 53444785127</item>
    </derivirana_varijabla>
  </DomainObject.Predmet.ProtuStrankaListFormatedOIB>
  <DomainObject.Predmet.ProtuStrankaListFormatedWithAdress>
    <izvorni_sadrzaj>
      <item>LION j.d.o.o. za trgovinu i usluge, Stonska 2, 31000 Osijek</item>
    </izvorni_sadrzaj>
    <derivirana_varijabla naziv="DomainObject.Predmet.ProtuStrankaListFormatedWithAdress_1">
      <item>LION j.d.o.o. za trgovinu i usluge, Stonska 2, 31000 Osijek</item>
    </derivirana_varijabla>
  </DomainObject.Predmet.ProtuStrankaListFormatedWithAdress>
  <DomainObject.Predmet.ProtuStrankaListFormatedWithAdressOIB>
    <izvorni_sadrzaj>
      <item>LION j.d.o.o. za trgovinu i usluge, OIB 53444785127, Stonska 2, 31000 Osijek</item>
    </izvorni_sadrzaj>
    <derivirana_varijabla naziv="DomainObject.Predmet.ProtuStrankaListFormatedWithAdressOIB_1">
      <item>LION j.d.o.o. za trgovinu i usluge, OIB 53444785127, Stonska 2, 31000 Osijek</item>
    </derivirana_varijabla>
  </DomainObject.Predmet.ProtuStrankaListFormatedWithAdressOIB>
  <DomainObject.Predmet.ProtuStrankaListNazivFormated>
    <izvorni_sadrzaj>
      <item>LION j.d.o.o. za trgovinu i usluge</item>
    </izvorni_sadrzaj>
    <derivirana_varijabla naziv="DomainObject.Predmet.ProtuStrankaListNazivFormated_1">
      <item>LION j.d.o.o. za trgovinu i usluge</item>
    </derivirana_varijabla>
  </DomainObject.Predmet.ProtuStrankaListNazivFormated>
  <DomainObject.Predmet.ProtuStrankaListNazivFormatedOIB>
    <izvorni_sadrzaj>
      <item>LION j.d.o.o. za trgovinu i usluge, OIB 53444785127</item>
    </izvorni_sadrzaj>
    <derivirana_varijabla naziv="DomainObject.Predmet.ProtuStrankaListNazivFormatedOIB_1">
      <item>LION j.d.o.o. za trgovinu i usluge, OIB 53444785127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LION j.d.o.o. za trgovinu i usluge</izvorni_sadrzaj>
    <derivirana_varijabla naziv="DomainObject.Predmet.ProtustrankaIDrugi_1">LION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LION j.d.o.o. za trgovinu i usluge, OIB 53444785127, Stonska 2, 31000 Osijek</izvorni_sadrzaj>
    <derivirana_varijabla naziv="DomainObject.Predmet.ProtustrankaIDrugiAdressOIB_1">LION j.d.o.o. za trgovinu i usluge, OIB 53444785127, Stonska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LION j.d.o.o. za trgovinu i usluge</item>
    </izvorni_sadrzaj>
    <derivirana_varijabla naziv="DomainObject.Predmet.SudioniciListNaziv_1">
      <item>FINA RC OSIJEK</item>
      <item>LION j.d.o.o. za trgovinu i usluge</item>
    </derivirana_varijabla>
  </DomainObject.Predmet.SudioniciListNaziv>
  <DomainObject.Predmet.SudioniciListAdressOIB>
    <izvorni_sadrzaj>
      <item>FINA RC OSIJEK, OIB 85821130368</item>
      <item>LION j.d.o.o. za trgovinu i usluge, OIB 53444785127, Stonska 2,31000 Osijek</item>
    </izvorni_sadrzaj>
    <derivirana_varijabla naziv="DomainObject.Predmet.SudioniciListAdressOIB_1">
      <item>FINA RC OSIJEK, OIB 85821130368</item>
      <item>LION j.d.o.o. za trgovinu i usluge, OIB 53444785127, Stonska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53444785127</item>
    </izvorni_sadrzaj>
    <derivirana_varijabla naziv="DomainObject.Predmet.SudioniciListNazivOIB_1">
      <item>, OIB 85821130368</item>
      <item>, OIB 53444785127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24F49-A674-4FF6-8AA5-7F031F117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2293</properties:Characters>
  <properties:Lines>141</properties:Lines>
  <properties:Paragraphs>20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2016-12-15T13:14:00Z</dcterms:modified>
  <cp:revision>230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