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42ab" w14:paraId="34842a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B2247">
        <w:rPr>
          <w:b/>
        </w:rPr>
        <w:t>560</w:t>
      </w:r>
      <w:r w:rsidR="00E4125C">
        <w:rPr>
          <w:b/>
        </w:rPr>
        <w:t>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4125C">
        <w:rPr>
          <w:lang w:val="hr-HR"/>
        </w:rPr>
        <w:t xml:space="preserve"> </w:t>
      </w:r>
      <w:r w:rsidR="000B2247" w:rsidRPr="000B2247">
        <w:rPr>
          <w:lang w:val="hr-HR"/>
        </w:rPr>
        <w:t>MANDARIĆ jednostavno društvo s ograničenom odgovornošću za trgovinu i usluge</w:t>
      </w:r>
      <w:r w:rsidR="00267E9F">
        <w:rPr>
          <w:lang w:val="hr-HR"/>
        </w:rPr>
        <w:t xml:space="preserve">, OIB: </w:t>
      </w:r>
      <w:r w:rsidR="000B2247" w:rsidRPr="000B2247">
        <w:rPr>
          <w:lang w:val="hr-HR"/>
        </w:rPr>
        <w:t>93946566708</w:t>
      </w:r>
      <w:r w:rsidR="00267E9F">
        <w:rPr>
          <w:lang w:val="hr-HR"/>
        </w:rPr>
        <w:t xml:space="preserve">, </w:t>
      </w:r>
      <w:r w:rsidR="000B2247">
        <w:rPr>
          <w:lang w:val="hr-HR"/>
        </w:rPr>
        <w:t xml:space="preserve"> Stobreč, Ulica 4. gardijske brigade 39</w:t>
      </w:r>
      <w:r w:rsidR="008B794D">
        <w:rPr>
          <w:lang w:val="hr-HR"/>
        </w:rPr>
        <w:t xml:space="preserve">, </w:t>
      </w:r>
      <w:r w:rsidR="00E54060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98064F">
        <w:rPr>
          <w:lang w:val="hr-HR"/>
        </w:rPr>
        <w:t>2. lipnja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267E9F" w:rsidRPr="00267E9F">
        <w:rPr>
          <w:lang w:val="hr-HR"/>
        </w:rPr>
        <w:t xml:space="preserve"> </w:t>
      </w:r>
      <w:r w:rsidR="000B2247" w:rsidRPr="000B2247">
        <w:rPr>
          <w:lang w:val="hr-HR"/>
        </w:rPr>
        <w:t>MANDARIĆ jednostavno društvo s ograničenom odgovornošću za trgovinu i usluge</w:t>
      </w:r>
      <w:r w:rsidR="000B2247">
        <w:rPr>
          <w:lang w:val="hr-HR"/>
        </w:rPr>
        <w:t xml:space="preserve">, OIB: </w:t>
      </w:r>
      <w:r w:rsidR="000B2247" w:rsidRPr="000B2247">
        <w:rPr>
          <w:lang w:val="hr-HR"/>
        </w:rPr>
        <w:t>93946566708</w:t>
      </w:r>
      <w:r w:rsidR="000B2247">
        <w:rPr>
          <w:lang w:val="hr-HR"/>
        </w:rPr>
        <w:t>,  Stobreč, Ulica 4. gardijske brigade 39</w:t>
      </w:r>
      <w:r w:rsidR="00E54060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0B2247">
        <w:rPr>
          <w:lang w:val="hr-HR"/>
        </w:rPr>
        <w:t>8</w:t>
      </w:r>
      <w:r w:rsidR="0098064F">
        <w:rPr>
          <w:lang w:val="hr-HR"/>
        </w:rPr>
        <w:t>.05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0B2247">
        <w:rPr>
          <w:rFonts w:eastAsia="Calibri"/>
        </w:rPr>
        <w:t>9.001,17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98064F">
        <w:rPr>
          <w:lang w:val="hr-HR"/>
        </w:rPr>
        <w:t>2.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B2247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67E9F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07EB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84B53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8064F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46CE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DE70DD"/>
    <w:rsid w:val="00E0173B"/>
    <w:rsid w:val="00E01A84"/>
    <w:rsid w:val="00E03E3D"/>
    <w:rsid w:val="00E10A93"/>
    <w:rsid w:val="00E271D2"/>
    <w:rsid w:val="00E36460"/>
    <w:rsid w:val="00E37D36"/>
    <w:rsid w:val="00E4125C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4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4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MANDARIĆ jednostavno društvo s ograničenom odgovornošću za trgovinu i usluge</izvorni_sadrzaj>
    <derivirana_varijabla naziv="DomainObject.Predmet.ProtustrankaFormated_1">  MANDARIĆ jednostavno društvo s ograničenom odgovornošću za trgovinu i usluge</derivirana_varijabla>
  </DomainObject.Predmet.ProtustrankaFormated>
  <DomainObject.Predmet.ProtustrankaFormatedOIB>
    <izvorni_sadrzaj>  MANDARIĆ jednostavno društvo s ograničenom odgovornošću za trgovinu i usluge, OIB 93946566708</izvorni_sadrzaj>
    <derivirana_varijabla naziv="DomainObject.Predmet.ProtustrankaFormatedOIB_1">  MANDARIĆ jednostavno društvo s ograničenom odgovornošću za trgovinu i usluge, OIB 93946566708</derivirana_varijabla>
  </DomainObject.Predmet.ProtustrankaFormatedOIB>
  <DomainObject.Predmet.ProtustrankaFormatedWithAdress>
    <izvorni_sadrzaj> MANDARIĆ jednostavno društvo s ograničenom odgovornošću za trgovinu i usluge, Ulica  4. Gardijske brigade 39, 21311 Stobreč</izvorni_sadrzaj>
    <derivirana_varijabla naziv="DomainObject.Predmet.ProtustrankaFormatedWithAdress_1"> MANDARIĆ jednostavno društvo s ograničenom odgovornošću za trgovinu i usluge, Ulica  4. Gardijske brigade 39, 21311 Stobreč</derivirana_varijabla>
  </DomainObject.Predmet.ProtustrankaFormatedWithAdress>
  <DomainObject.Predmet.ProtustrankaFormatedWithAdressOIB>
    <izvorni_sadrzaj> MANDARIĆ jednostavno društvo s ograničenom odgovornošću za trgovinu i usluge, OIB 93946566708, Ulica  4. Gardijske brigade 39, 21311 Stobreč</izvorni_sadrzaj>
    <derivirana_varijabla naziv="DomainObject.Predmet.ProtustrankaFormatedWithAdressOIB_1"> MANDARIĆ jednostavno društvo s ograničenom odgovornošću za trgovinu i usluge, OIB 93946566708, Ulica  4. Gardijske brigade 39, 21311 Stobreč</derivirana_varijabla>
  </DomainObject.Predmet.ProtustrankaFormatedWithAdressOIB>
  <DomainObject.Predmet.ProtustrankaWithAdress>
    <izvorni_sadrzaj>MANDARIĆ jednostavno društvo s ograničenom odgovornošću za trgovinu i usluge Ulica  4. Gardijske brigade 39, 21311 Stobreč</izvorni_sadrzaj>
    <derivirana_varijabla naziv="DomainObject.Predmet.ProtustrankaWithAdress_1">MANDARIĆ jednostavno društvo s ograničenom odgovornošću za trgovinu i usluge Ulica  4. Gardijske brigade 39, 21311 Stobreč</derivirana_varijabla>
  </DomainObject.Predmet.ProtustrankaWithAdress>
  <DomainObject.Predmet.ProtustrankaWithAdressOIB>
    <izvorni_sadrzaj>MANDARIĆ jednostavno društvo s ograničenom odgovornošću za trgovinu i usluge, OIB 93946566708, Ulica  4. Gardijske brigade 39, 21311 Stobreč</izvorni_sadrzaj>
    <derivirana_varijabla naziv="DomainObject.Predmet.ProtustrankaWithAdressOIB_1">MANDARIĆ jednostavno društvo s ograničenom odgovornošću za trgovinu i usluge, OIB 93946566708, Ulica  4. Gardijske brigade 39, 21311 Stobreč</derivirana_varijabla>
  </DomainObject.Predmet.ProtustrankaWithAdressOIB>
  <DomainObject.Predmet.ProtustrankaNazivFormated>
    <izvorni_sadrzaj>MANDARIĆ jednostavno društvo s ograničenom odgovornošću za trgovinu i usluge</izvorni_sadrzaj>
    <derivirana_varijabla naziv="DomainObject.Predmet.ProtustrankaNazivFormated_1">MANDARIĆ jednostavno društvo s ograničenom odgovornošću za trgovinu i usluge</derivirana_varijabla>
  </DomainObject.Predmet.ProtustrankaNazivFormated>
  <DomainObject.Predmet.ProtustrankaNazivFormatedOIB>
    <izvorni_sadrzaj>MANDARIĆ jednostavno društvo s ograničenom odgovornošću za trgovinu i usluge, OIB 93946566708</izvorni_sadrzaj>
    <derivirana_varijabla naziv="DomainObject.Predmet.ProtustrankaNazivFormatedOIB_1">MANDARIĆ jednostavno društvo s ograničenom odgovornošću za trgovinu i usluge, OIB 93946566708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9001.17</izvorni_sadrzaj>
    <derivirana_varijabla naziv="DomainObject.Predmet.TrenutnaVrijednost_1">9001.17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MANDARIĆ jednostavno društvo s ograničenom odgovornošću za trgovinu i usluge</item>
    </izvorni_sadrzaj>
    <derivirana_varijabla naziv="DomainObject.Predmet.ProtuStrankaListFormated_1">
      <item>MANDARIĆ jednostavno društvo s ograničenom odgovornošću za trgovinu i usluge</item>
    </derivirana_varijabla>
  </DomainObject.Predmet.ProtuStrankaListFormated>
  <DomainObject.Predmet.ProtuStrankaListFormatedOIB>
    <izvorni_sadrzaj>
      <item>MANDARIĆ jednostavno društvo s ograničenom odgovornošću za trgovinu i usluge, OIB 93946566708</item>
    </izvorni_sadrzaj>
    <derivirana_varijabla naziv="DomainObject.Predmet.ProtuStrankaListFormatedOIB_1">
      <item>MANDARIĆ jednostavno društvo s ograničenom odgovornošću za trgovinu i usluge, OIB 93946566708</item>
    </derivirana_varijabla>
  </DomainObject.Predmet.ProtuStrankaListFormatedOIB>
  <DomainObject.Predmet.ProtuStrankaListFormatedWithAdress>
    <izvorni_sadrzaj>
      <item>MANDARIĆ jednostavno društvo s ograničenom odgovornošću za trgovinu i usluge, Ulica  4. Gardijske brigade 39, 21311 Stobreč</item>
    </izvorni_sadrzaj>
    <derivirana_varijabla naziv="DomainObject.Predmet.ProtuStrankaListFormatedWithAdress_1">
      <item>MANDARIĆ jednostavno društvo s ograničenom odgovornošću za trgovinu i usluge, Ulica  4. Gardijske brigade 39, 21311 Stobreč</item>
    </derivirana_varijabla>
  </DomainObject.Predmet.ProtuStrankaListFormatedWithAdress>
  <DomainObject.Predmet.ProtuStrankaListFormatedWithAdressOIB>
    <izvorni_sadrzaj>
      <item>MANDARIĆ jednostavno društvo s ograničenom odgovornošću za trgovinu i usluge, OIB 93946566708, Ulica  4. Gardijske brigade 39, 21311 Stobreč</item>
    </izvorni_sadrzaj>
    <derivirana_varijabla naziv="DomainObject.Predmet.ProtuStrankaListFormatedWithAdressOIB_1">
      <item>MANDARIĆ jednostavno društvo s ograničenom odgovornošću za trgovinu i usluge, OIB 93946566708, Ulica  4. Gardijske brigade 39, 21311 Stobreč</item>
    </derivirana_varijabla>
  </DomainObject.Predmet.ProtuStrankaListFormatedWithAdressOIB>
  <DomainObject.Predmet.ProtuStrankaListNazivFormated>
    <izvorni_sadrzaj>
      <item>MANDARIĆ jednostavno društvo s ograničenom odgovornošću za trgovinu i usluge</item>
    </izvorni_sadrzaj>
    <derivirana_varijabla naziv="DomainObject.Predmet.ProtuStrankaListNazivFormated_1">
      <item>MANDARIĆ jednostavno društvo s ograničenom odgovornošću za trgovinu i usluge</item>
    </derivirana_varijabla>
  </DomainObject.Predmet.ProtuStrankaListNazivFormated>
  <DomainObject.Predmet.ProtuStrankaListNazivFormatedOIB>
    <izvorni_sadrzaj>
      <item>MANDARIĆ jednostavno društvo s ograničenom odgovornošću za trgovinu i usluge, OIB 93946566708</item>
    </izvorni_sadrzaj>
    <derivirana_varijabla naziv="DomainObject.Predmet.ProtuStrankaListNazivFormatedOIB_1">
      <item>MANDARIĆ jednostavno društvo s ograničenom odgovornošću za trgovinu i usluge, OIB 93946566708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MANDARIĆ jednostavno društvo s ograničenom odgovornošću za trgovinu i usluge</izvorni_sadrzaj>
    <derivirana_varijabla naziv="DomainObject.Predmet.ProtustrankaIDrugi_1">MANDARIĆ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MANDARIĆ jednostavno društvo s ograničenom odgovornošću za trgovinu i usluge, OIB 93946566708, Ulica  4. Gardijske brigade 39, 21311 Stobreč</izvorni_sadrzaj>
    <derivirana_varijabla naziv="DomainObject.Predmet.ProtustrankaIDrugiAdressOIB_1">MANDARIĆ jednostavno društvo s ograničenom odgovornošću za trgovinu i usluge, OIB 93946566708, Ulica  4. Gardijske brigade 39,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MANDARIĆ jednostavno društvo s ograničenom odgovornošću za trgovinu i usluge</item>
      <item>FINANCIJSKA AGENCIJA, RC SPLIT</item>
    </izvorni_sadrzaj>
    <derivirana_varijabla naziv="DomainObject.Predmet.SudioniciListNaziv_1">
      <item>MANDARIĆ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MANDARIĆ jednostavno društvo s ograničenom odgovornošću za trgovinu i usluge, OIB 93946566708, Ulica  4. Gardijske brigade 39,21311 Stobreč</item>
      <item>FINANCIJSKA AGENCIJA, RC SPLIT, OIB 85821130368, Mažuranićevo šetalište 24 b,21000 Split</item>
    </izvorni_sadrzaj>
    <derivirana_varijabla naziv="DomainObject.Predmet.SudioniciListAdressOIB_1">
      <item>MANDARIĆ jednostavno društvo s ograničenom odgovornošću za trgovinu i usluge, OIB 93946566708, Ulica  4. Gardijske brigade 39,21311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93946566708</item>
      <item>, OIB 85821130368</item>
    </izvorni_sadrzaj>
    <derivirana_varijabla naziv="DomainObject.Predmet.SudioniciListNazivOIB_1">
      <item>, OIB 93946566708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C7240-BB83-458C-9283-2BFC3E7E5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360</properties:Words>
  <properties:Characters>1967</properties:Characters>
  <properties:Lines>49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2017-06-02T10:06:00Z</dcterms:created>
  <dc:creator>Marija Elez</dc:creator>
  <cp:lastModifiedBy>Marija Elez</cp:lastModifiedBy>
  <cp:lastPrinted>2017-06-02T10:03:00Z</cp:lastPrinted>
  <dcterms:modified xmlns:xsi="http://www.w3.org/2001/XMLSchema-instance" xsi:type="dcterms:W3CDTF">2017-06-02T11:28:00Z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