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725d" w14:paraId="873725d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1F4A56">
        <w:t>181</w:t>
      </w:r>
      <w:r w:rsidR="004855C1">
        <w:t>/16-9</w:t>
      </w:r>
    </w:p>
    <w:p w:rsidRDefault="0039632D" w:rsidP="00BF3D61" w:rsidR="0039632D">
      <w:pPr>
        <w:jc w:val="center"/>
      </w:pPr>
    </w:p>
    <w:p w:rsidRDefault="00482C37" w:rsidP="00BF3D61" w:rsidR="00482C37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1F4A56">
        <w:t>SUBITO SPORT</w:t>
      </w:r>
      <w:r w:rsidR="00181A5C">
        <w:t xml:space="preserve"> j.d.o.o.,</w:t>
      </w:r>
      <w:r>
        <w:t xml:space="preserve"> Zadar, </w:t>
      </w:r>
      <w:r w:rsidR="001F4A56">
        <w:t>Ive Dulčića 29</w:t>
      </w:r>
      <w:r>
        <w:t xml:space="preserve">, </w:t>
      </w:r>
      <w:r w:rsidR="00244293">
        <w:t xml:space="preserve"> </w:t>
      </w:r>
      <w:r>
        <w:t xml:space="preserve">OIB: </w:t>
      </w:r>
      <w:r w:rsidR="001F4A56">
        <w:t>62450063001</w:t>
      </w:r>
      <w:r w:rsidRPr="008C3132">
        <w:t xml:space="preserve">, dana </w:t>
      </w:r>
      <w:r w:rsidR="004855C1">
        <w:t>28. lipnja 2017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1F4A56">
        <w:t>SUBITO SPORT j.d.o.o., Zadar, Ive Dulčića 29, OIB: 62450063001</w:t>
      </w:r>
      <w:r w:rsidRPr="002B5AAE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482C37">
        <w:t>kraćeni s</w:t>
      </w:r>
      <w:r w:rsidRPr="002B5AAE">
        <w:t xml:space="preserve">tečajni postupak nad stečajnim dužnikom </w:t>
      </w:r>
      <w:r w:rsidR="001F4A56">
        <w:t>SUBITO SPORT j.d.o.o., Zadar, Ive Dulčića 29, OIB: 62450063001</w:t>
      </w:r>
      <w:r>
        <w:t>,</w:t>
      </w:r>
      <w:r w:rsidRPr="002B5AAE">
        <w:t xml:space="preserve"> otvara se </w:t>
      </w:r>
      <w:r w:rsidR="004855C1">
        <w:t>28. lipnja</w:t>
      </w:r>
      <w:r w:rsidR="002F3453">
        <w:t xml:space="preserve"> </w:t>
      </w:r>
      <w:r w:rsidR="004855C1">
        <w:t>2017</w:t>
      </w:r>
      <w:r w:rsidRPr="002B5AAE">
        <w:t xml:space="preserve">. u </w:t>
      </w:r>
      <w:r w:rsidR="004855C1">
        <w:t>13,00</w:t>
      </w:r>
      <w:r w:rsidRPr="002B5AAE">
        <w:t xml:space="preserve"> sati i istog trenutka rješenje o otvaranju </w:t>
      </w:r>
      <w:r w:rsidR="00482C37">
        <w:t xml:space="preserve">skraćenog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4E7FCF" w:rsidRPr="004E7FCF">
        <w:t>Nada Mikulandra</w:t>
      </w:r>
      <w:r w:rsidR="004E7FCF">
        <w:rPr>
          <w:b/>
        </w:rPr>
        <w:t xml:space="preserve"> </w:t>
      </w:r>
      <w:r w:rsidR="004E7FCF" w:rsidRPr="008E37E9">
        <w:t>iz Bilice, Stubalj 238, OIB: 01343352417</w:t>
      </w:r>
      <w:r w:rsidR="004E7FCF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1F4A56">
        <w:t>SUBITO SPORT j</w:t>
      </w:r>
      <w:r w:rsidR="00244293">
        <w:t>.d.o.o., Zadar, Ive Dulčića 29</w:t>
      </w:r>
      <w:r w:rsidR="001F4A56">
        <w:t>, OIB: 62450063001</w:t>
      </w:r>
      <w:r w:rsidRPr="002B5AAE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482C37">
        <w:t xml:space="preserve">skraćenog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482C37">
        <w:t xml:space="preserve">skraćenog </w:t>
      </w:r>
      <w:r w:rsidRPr="002B5AAE">
        <w:t>stečajnog postupka i imenovanje stečajnog upravitelja upisat će se u zemljišne knjige, upisnik brodov</w:t>
      </w:r>
      <w:r w:rsidR="004855C1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482C37">
        <w:t xml:space="preserve">skraćenog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2F3453" w:rsidP="00193657" w:rsidR="002F3453">
      <w:pPr>
        <w:rPr>
          <w:b/>
        </w:rPr>
      </w:pPr>
    </w:p>
    <w:p w:rsidRDefault="00482C37" w:rsidP="00193657" w:rsidR="00482C37">
      <w:pPr>
        <w:rPr>
          <w:b/>
        </w:rPr>
      </w:pPr>
    </w:p>
    <w:p w:rsidRDefault="00482C37" w:rsidP="00193657" w:rsidR="00482C37">
      <w:pPr>
        <w:rPr>
          <w:b/>
        </w:rPr>
      </w:pPr>
    </w:p>
    <w:p w:rsidRDefault="00482C37" w:rsidP="00193657" w:rsidR="00482C37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181A5C">
        <w:t>0</w:t>
      </w:r>
      <w:r w:rsidR="001F4A56">
        <w:t>8</w:t>
      </w:r>
      <w:r w:rsidR="002F3453">
        <w:t xml:space="preserve">. </w:t>
      </w:r>
      <w:r w:rsidR="00181A5C">
        <w:t>veljače 2016</w:t>
      </w:r>
      <w:r w:rsidRPr="002B5AAE">
        <w:t xml:space="preserve">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1F4A56">
        <w:t>195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1F4A56">
        <w:t>2.196,44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181A5C">
        <w:t>19</w:t>
      </w:r>
      <w:r w:rsidRPr="00317982">
        <w:t xml:space="preserve">. </w:t>
      </w:r>
      <w:r w:rsidR="00181A5C">
        <w:t>veljače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CC43F5" w:rsidP="004855C1" w:rsidR="00CC43F5">
      <w:pPr>
        <w:ind w:firstLine="708"/>
        <w:jc w:val="both"/>
      </w:pPr>
      <w:r w:rsidRPr="002B5AAE">
        <w:t xml:space="preserve">Izbor stečajnog upravitelja izvršen je primjenom odredbe čl.432. SZ-a, a metodom slučajnog odabira </w:t>
      </w:r>
      <w:r>
        <w:t>za stečajnog upravitelja izabrana je Nada Mikulandra iz Bilica.</w:t>
      </w:r>
    </w:p>
    <w:p w:rsidRDefault="004855C1" w:rsidP="004855C1" w:rsidR="004855C1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4855C1">
        <w:t>28. lipnja</w:t>
      </w:r>
      <w:r w:rsidR="002F3453">
        <w:t xml:space="preserve"> </w:t>
      </w:r>
      <w:r w:rsidR="004855C1">
        <w:t>2017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4855C1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B43948" w:rsidP="00B43948" w:rsidR="00B43948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B43948" w:rsidP="00B43948" w:rsidR="00B43948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B43948" w:rsidP="00B43948" w:rsidR="00B43948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4855C1">
        <w:t>dostave</w:t>
      </w:r>
      <w:r w:rsidRPr="00240F6B">
        <w:t xml:space="preserve"> rješenja.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lastRenderedPageBreak/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4855C1" w:rsidP="00193657" w:rsidR="0039632D" w:rsidRPr="00240F6B">
      <w:pPr>
        <w:numPr>
          <w:ilvl w:val="0"/>
          <w:numId w:val="4"/>
        </w:numPr>
      </w:pPr>
      <w:r>
        <w:t>Državni zavod</w:t>
      </w:r>
      <w:r w:rsidR="0039632D" w:rsidRPr="00240F6B">
        <w:t xml:space="preserve">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76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1F4A56">
      <w:t>181</w:t>
    </w:r>
    <w:r w:rsidR="004855C1">
      <w:t>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1518B"/>
    <w:rsid w:val="002210E9"/>
    <w:rsid w:val="00240F6B"/>
    <w:rsid w:val="00244293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82C37"/>
    <w:rsid w:val="004855C1"/>
    <w:rsid w:val="00492E1E"/>
    <w:rsid w:val="004A5D4D"/>
    <w:rsid w:val="004B703D"/>
    <w:rsid w:val="004C2509"/>
    <w:rsid w:val="004C4B52"/>
    <w:rsid w:val="004C640C"/>
    <w:rsid w:val="004C7182"/>
    <w:rsid w:val="004E498B"/>
    <w:rsid w:val="004E7FCF"/>
    <w:rsid w:val="004F759A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3948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4F4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87610"/>
    <w:rsid w:val="00CA28F5"/>
    <w:rsid w:val="00CA3E6B"/>
    <w:rsid w:val="00CA6E9D"/>
    <w:rsid w:val="00CC43F5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87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87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SUBITO SPORT j.d.o.o. za trgovinu</izvorni_sadrzaj>
    <derivirana_varijabla naziv="DomainObject.Predmet.ProtustrankaFormated_1">  SUBITO SPORT j.d.o.o. za trgovinu</derivirana_varijabla>
  </DomainObject.Predmet.ProtustrankaFormated>
  <DomainObject.Predmet.ProtustrankaFormatedOIB>
    <izvorni_sadrzaj>  SUBITO SPORT j.d.o.o. za trgovinu, OIB 62450063001</izvorni_sadrzaj>
    <derivirana_varijabla naziv="DomainObject.Predmet.ProtustrankaFormatedOIB_1">  SUBITO SPORT j.d.o.o. za trgovinu, OIB 62450063001</derivirana_varijabla>
  </DomainObject.Predmet.ProtustrankaFormatedOIB>
  <DomainObject.Predmet.ProtustrankaFormatedWithAdress>
    <izvorni_sadrzaj> SUBITO SPORT j.d.o.o. za trgovinu, Ive Dulčića 29, 23000 Zadar</izvorni_sadrzaj>
    <derivirana_varijabla naziv="DomainObject.Predmet.ProtustrankaFormatedWithAdress_1"> SUBITO SPORT j.d.o.o. za trgovinu, Ive Dulčića 29, 23000 Zadar</derivirana_varijabla>
  </DomainObject.Predmet.ProtustrankaFormatedWithAdress>
  <DomainObject.Predmet.ProtustrankaFormatedWithAdressOIB>
    <izvorni_sadrzaj> SUBITO SPORT j.d.o.o. za trgovinu, OIB 62450063001, Ive Dulčića 29, 23000 Zadar</izvorni_sadrzaj>
    <derivirana_varijabla naziv="DomainObject.Predmet.ProtustrankaFormatedWithAdressOIB_1"> SUBITO SPORT j.d.o.o. za trgovinu, OIB 62450063001, Ive Dulčića 29, 23000 Zadar</derivirana_varijabla>
  </DomainObject.Predmet.ProtustrankaFormatedWithAdressOIB>
  <DomainObject.Predmet.ProtustrankaWithAdress>
    <izvorni_sadrzaj>SUBITO SPORT j.d.o.o. za trgovinu Ive Dulčića 29, 23000 Zadar</izvorni_sadrzaj>
    <derivirana_varijabla naziv="DomainObject.Predmet.ProtustrankaWithAdress_1">SUBITO SPORT j.d.o.o. za trgovinu Ive Dulčića 29, 23000 Zadar</derivirana_varijabla>
  </DomainObject.Predmet.ProtustrankaWithAdress>
  <DomainObject.Predmet.ProtustrankaWithAdressOIB>
    <izvorni_sadrzaj>SUBITO SPORT j.d.o.o. za trgovinu, OIB 62450063001, Ive Dulčića 29, 23000 Zadar</izvorni_sadrzaj>
    <derivirana_varijabla naziv="DomainObject.Predmet.ProtustrankaWithAdressOIB_1">SUBITO SPORT j.d.o.o. za trgovinu, OIB 62450063001, Ive Dulčića 29, 23000 Zadar</derivirana_varijabla>
  </DomainObject.Predmet.ProtustrankaWithAdressOIB>
  <DomainObject.Predmet.ProtustrankaNazivFormated>
    <izvorni_sadrzaj>SUBITO SPORT j.d.o.o. za trgovinu</izvorni_sadrzaj>
    <derivirana_varijabla naziv="DomainObject.Predmet.ProtustrankaNazivFormated_1">SUBITO SPORT j.d.o.o. za trgovinu</derivirana_varijabla>
  </DomainObject.Predmet.ProtustrankaNazivFormated>
  <DomainObject.Predmet.ProtustrankaNazivFormatedOIB>
    <izvorni_sadrzaj>SUBITO SPORT j.d.o.o. za trgovinu, OIB 62450063001</izvorni_sadrzaj>
    <derivirana_varijabla naziv="DomainObject.Predmet.ProtustrankaNazivFormatedOIB_1">SUBITO SPORT j.d.o.o. za trgovinu, OIB 62450063001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2196.44</izvorni_sadrzaj>
    <derivirana_varijabla naziv="DomainObject.Predmet.TrenutnaVrijednost_1">2196.44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SUBITO SPORT j.d.o.o. za trgovinu</item>
    </izvorni_sadrzaj>
    <derivirana_varijabla naziv="DomainObject.Predmet.ProtuStrankaListFormated_1">
      <item>SUBITO SPORT j.d.o.o. za trgovinu</item>
    </derivirana_varijabla>
  </DomainObject.Predmet.ProtuStrankaListFormated>
  <DomainObject.Predmet.ProtuStrankaListFormatedOIB>
    <izvorni_sadrzaj>
      <item>SUBITO SPORT j.d.o.o. za trgovinu, OIB 62450063001</item>
    </izvorni_sadrzaj>
    <derivirana_varijabla naziv="DomainObject.Predmet.ProtuStrankaListFormatedOIB_1">
      <item>SUBITO SPORT j.d.o.o. za trgovinu, OIB 62450063001</item>
    </derivirana_varijabla>
  </DomainObject.Predmet.ProtuStrankaListFormatedOIB>
  <DomainObject.Predmet.ProtuStrankaListFormatedWithAdress>
    <izvorni_sadrzaj>
      <item>SUBITO SPORT j.d.o.o. za trgovinu, Ive Dulčića 29, 23000 Zadar</item>
    </izvorni_sadrzaj>
    <derivirana_varijabla naziv="DomainObject.Predmet.ProtuStrankaListFormatedWithAdress_1">
      <item>SUBITO SPORT j.d.o.o. za trgovinu, Ive Dulčića 29, 23000 Zadar</item>
    </derivirana_varijabla>
  </DomainObject.Predmet.ProtuStrankaListFormatedWithAdress>
  <DomainObject.Predmet.ProtuStrankaListFormatedWithAdressOIB>
    <izvorni_sadrzaj>
      <item>SUBITO SPORT j.d.o.o. za trgovinu, OIB 62450063001, Ive Dulčića 29, 23000 Zadar</item>
    </izvorni_sadrzaj>
    <derivirana_varijabla naziv="DomainObject.Predmet.ProtuStrankaListFormatedWithAdressOIB_1">
      <item>SUBITO SPORT j.d.o.o. za trgovinu, OIB 62450063001, Ive Dulčića 29, 23000 Zadar</item>
    </derivirana_varijabla>
  </DomainObject.Predmet.ProtuStrankaListFormatedWithAdressOIB>
  <DomainObject.Predmet.ProtuStrankaListNazivFormated>
    <izvorni_sadrzaj>
      <item>SUBITO SPORT j.d.o.o. za trgovinu</item>
    </izvorni_sadrzaj>
    <derivirana_varijabla naziv="DomainObject.Predmet.ProtuStrankaListNazivFormated_1">
      <item>SUBITO SPORT j.d.o.o. za trgovinu</item>
    </derivirana_varijabla>
  </DomainObject.Predmet.ProtuStrankaListNazivFormated>
  <DomainObject.Predmet.ProtuStrankaListNazivFormatedOIB>
    <izvorni_sadrzaj>
      <item>SUBITO SPORT j.d.o.o. za trgovinu, OIB 62450063001</item>
    </izvorni_sadrzaj>
    <derivirana_varijabla naziv="DomainObject.Predmet.ProtuStrankaListNazivFormatedOIB_1">
      <item>SUBITO SPORT j.d.o.o. za trgovinu, OIB 62450063001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SUBITO SPORT j.d.o.o. za trgovinu</izvorni_sadrzaj>
    <derivirana_varijabla naziv="DomainObject.Predmet.ProtustrankaIDrugi_1">SUBITO SPORT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SUBITO SPORT j.d.o.o. za trgovinu, OIB 62450063001, Ive Dulčića 29, 23000 Zadar</izvorni_sadrzaj>
    <derivirana_varijabla naziv="DomainObject.Predmet.ProtustrankaIDrugiAdressOIB_1">SUBITO SPORT j.d.o.o. za trgovinu, OIB 62450063001, Ive Dulčića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SUBITO SPORT j.d.o.o. za trgovinu</item>
    </izvorni_sadrzaj>
    <derivirana_varijabla naziv="DomainObject.Predmet.SudioniciListNaziv_1">
      <item>FINA</item>
      <item>SUBITO SPORT j.d.o.o. za trgovinu</item>
    </derivirana_varijabla>
  </DomainObject.Predmet.SudioniciListNaziv>
  <DomainObject.Predmet.SudioniciListAdressOIB>
    <izvorni_sadrzaj>
      <item>FINA, OIB 85821130368</item>
      <item>SUBITO SPORT j.d.o.o. za trgovinu, OIB 62450063001, Ive Dulčića 29,23000 Zadar</item>
    </izvorni_sadrzaj>
    <derivirana_varijabla naziv="DomainObject.Predmet.SudioniciListAdressOIB_1">
      <item>FINA, OIB 85821130368</item>
      <item>SUBITO SPORT j.d.o.o. za trgovinu, OIB 62450063001, Ive Dulčića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62450063001</item>
    </izvorni_sadrzaj>
    <derivirana_varijabla naziv="DomainObject.Predmet.SudioniciListNazivOIB_1">
      <item>, OIB 85821130368</item>
      <item>, OIB 62450063001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827</properties:Words>
  <properties:Characters>4464</properties:Characters>
  <properties:Lines>115</properties:Lines>
  <properties:Paragraphs>43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2016-04-11T06:25:00Z</dcterms:created>
  <dc:creator>Administrator</dc:creator>
  <cp:lastModifiedBy>Martina Kalmeta</cp:lastModifiedBy>
  <cp:lastPrinted>2016-03-15T08:28:00Z</cp:lastPrinted>
  <dcterms:modified xmlns:xsi="http://www.w3.org/2001/XMLSchema-instance" xsi:type="dcterms:W3CDTF">2017-06-28T10:47:00Z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