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f201" w14:paraId="110f201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AD07A7" w:rsidR="00AD07A7" w:rsidRPr="004F3150">
      <w:pPr>
        <w:jc w:val="both"/>
        <w:rPr>
          <w:rFonts w:cs="Times New Roman" w:hAnsi="Times New Roman" w:ascii="Times New Roman"/>
        </w:rPr>
      </w:pPr>
      <w:r w:rsidRPr="001F0FE9">
        <w:rPr>
          <w:rFonts w:cs="Times New Roman" w:hAnsi="Times New Roman" w:ascii="Times New Roman"/>
        </w:rPr>
        <w:tab/>
      </w:r>
      <w:r w:rsidRPr="004F3150">
        <w:rPr>
          <w:rFonts w:cs="Times New Roman" w:hAnsi="Times New Roman" w:ascii="Times New Roman"/>
          <w:bCs/>
        </w:rPr>
        <w:t>Trgovački sud u Zagr</w:t>
      </w:r>
      <w:r w:rsidR="00F444E7" w:rsidRPr="004F3150">
        <w:rPr>
          <w:rFonts w:cs="Times New Roman" w:hAnsi="Times New Roman" w:ascii="Times New Roman"/>
          <w:bCs/>
        </w:rPr>
        <w:t xml:space="preserve">ebu po sucu pojedincu </w:t>
      </w:r>
      <w:r w:rsidR="001F0FE9" w:rsidRPr="004F3150">
        <w:rPr>
          <w:rFonts w:cs="Times New Roman" w:hAnsi="Times New Roman" w:ascii="Times New Roman"/>
          <w:bCs/>
        </w:rPr>
        <w:t xml:space="preserve">Nevenki </w:t>
      </w:r>
      <w:r w:rsidRPr="004F3150">
        <w:rPr>
          <w:rFonts w:cs="Times New Roman" w:hAnsi="Times New Roman" w:ascii="Times New Roman"/>
          <w:bCs/>
        </w:rPr>
        <w:t xml:space="preserve">Siladi Rstić u stečajnom postupku otvorenim nad stečajnim dužnikom </w:t>
      </w:r>
      <w:r w:rsidR="00E63C8A">
        <w:rPr>
          <w:rFonts w:cs="Times New Roman" w:hAnsi="Times New Roman" w:ascii="Times New Roman"/>
        </w:rPr>
        <w:t>BETA PLAN d.o.o. za trgovinu i usluge – u stečaju, Zagreb, Barutanski jarak 103, OIB: 16429322319</w:t>
      </w:r>
      <w:r w:rsidR="00156CE9" w:rsidRPr="004F3150">
        <w:rPr>
          <w:rFonts w:cs="Times New Roman" w:hAnsi="Times New Roman" w:ascii="Times New Roman"/>
          <w:bCs/>
        </w:rPr>
        <w:t>,</w:t>
      </w:r>
      <w:r w:rsidR="00A21FC0" w:rsidRPr="004F3150">
        <w:rPr>
          <w:rFonts w:cs="Times New Roman" w:hAnsi="Times New Roman" w:ascii="Times New Roman"/>
          <w:bCs/>
        </w:rPr>
        <w:t xml:space="preserve"> </w:t>
      </w:r>
      <w:r w:rsidRPr="004F3150">
        <w:rPr>
          <w:rFonts w:cs="Times New Roman" w:hAnsi="Times New Roman" w:ascii="Times New Roman"/>
          <w:bCs/>
        </w:rPr>
        <w:t xml:space="preserve">na posebnom ispitnom ročištu održanom </w:t>
      </w:r>
      <w:r w:rsidR="00E63C8A">
        <w:rPr>
          <w:rFonts w:cs="Times New Roman" w:hAnsi="Times New Roman" w:ascii="Times New Roman"/>
          <w:bCs/>
        </w:rPr>
        <w:t>6</w:t>
      </w:r>
      <w:r w:rsidR="00A21FC0" w:rsidRPr="004F3150">
        <w:rPr>
          <w:rFonts w:cs="Times New Roman" w:hAnsi="Times New Roman" w:ascii="Times New Roman"/>
          <w:bCs/>
        </w:rPr>
        <w:t xml:space="preserve">. </w:t>
      </w:r>
      <w:r w:rsidR="00E63C8A">
        <w:rPr>
          <w:rFonts w:cs="Times New Roman" w:hAnsi="Times New Roman" w:ascii="Times New Roman"/>
          <w:bCs/>
        </w:rPr>
        <w:t>listopada</w:t>
      </w:r>
      <w:r w:rsidR="006809E9" w:rsidRPr="004F3150">
        <w:rPr>
          <w:rFonts w:cs="Times New Roman" w:hAnsi="Times New Roman" w:ascii="Times New Roman"/>
          <w:bCs/>
        </w:rPr>
        <w:t xml:space="preserve"> 2015</w:t>
      </w:r>
      <w:r w:rsidRPr="004F3150">
        <w:rPr>
          <w:rFonts w:cs="Times New Roman" w:hAnsi="Times New Roman" w:ascii="Times New Roman"/>
          <w:bCs/>
        </w:rPr>
        <w:t>.</w:t>
      </w:r>
      <w:r w:rsidRPr="004F3150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9043D7" w:rsidR="002F25BF" w:rsidRPr="00B238EC">
      <w:pPr>
        <w:pStyle w:val="Odlomakpopisa"/>
        <w:ind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E63C8A" w:rsidP="00562886" w:rsidR="00E63C8A">
      <w:pPr>
        <w:ind w:hanging="719" w:left="1134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I</w:t>
      </w:r>
      <w:r w:rsidR="00787585"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="00787585"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Style w:val="Reetkatablice"/>
        <w:tblpPr w:tblpY="147" w:tblpX="108" w:horzAnchor="margin" w:vertAnchor="text" w:rightFromText="180" w:leftFromText="180"/>
        <w:tblOverlap w:val="never"/>
        <w:tblW w:type="dxa" w:w="917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7479"/>
        <w:gridCol w:w="1695"/>
      </w:tblGrid>
      <w:tr w:rsidTr="00E63C8A" w:rsidR="00E63C8A" w:rsidRPr="002A760B">
        <w:trPr>
          <w:trHeight w:val="567"/>
        </w:trPr>
        <w:tc>
          <w:tcPr>
            <w:tcW w:type="dxa" w:w="7479"/>
            <w:vAlign w:val="center"/>
          </w:tcPr>
          <w:p w:rsidRDefault="00E63C8A" w:rsidP="00E63C8A" w:rsidR="00E63C8A" w:rsidRPr="002A760B">
            <w:pPr>
              <w:rPr>
                <w:rFonts w:cs="Times New Roman" w:hAnsi="Times New Roman" w:ascii="Times New Roman"/>
                <w:bCs/>
              </w:rPr>
            </w:pPr>
            <w:r w:rsidRPr="002A760B">
              <w:rPr>
                <w:rFonts w:cs="Times New Roman" w:hAnsi="Times New Roman" w:ascii="Times New Roman"/>
              </w:rPr>
              <w:t>MLADEN KRSTIĆ, V. Bukovca 22, Samobor, OIB:  19117622752</w:t>
            </w:r>
          </w:p>
        </w:tc>
        <w:tc>
          <w:tcPr>
            <w:tcW w:type="dxa" w:w="1695"/>
            <w:vAlign w:val="center"/>
          </w:tcPr>
          <w:p w:rsidRDefault="00E63C8A" w:rsidP="00E63C8A" w:rsidR="00E63C8A" w:rsidRPr="002A760B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2A760B">
              <w:rPr>
                <w:rFonts w:cs="Times New Roman" w:hAnsi="Times New Roman" w:ascii="Times New Roman"/>
              </w:rPr>
              <w:t>308.694,40 kn</w:t>
            </w:r>
          </w:p>
        </w:tc>
      </w:tr>
    </w:tbl>
    <w:p w:rsidRDefault="00E63C8A" w:rsidP="00F444E7" w:rsidR="00E63C8A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E63C8A">
        <w:rPr>
          <w:rFonts w:cs="Times New Roman" w:hAnsi="Times New Roman" w:ascii="Times New Roman"/>
        </w:rPr>
        <w:t>6</w:t>
      </w:r>
      <w:r w:rsidR="00773D67">
        <w:rPr>
          <w:rFonts w:cs="Times New Roman" w:hAnsi="Times New Roman" w:ascii="Times New Roman"/>
        </w:rPr>
        <w:t xml:space="preserve">. </w:t>
      </w:r>
      <w:r w:rsidR="00E63C8A">
        <w:rPr>
          <w:rFonts w:cs="Times New Roman" w:hAnsi="Times New Roman" w:ascii="Times New Roman"/>
        </w:rPr>
        <w:t>listopada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E63C8A">
        <w:rPr>
          <w:rFonts w:cs="Times New Roman" w:hAnsi="Times New Roman" w:ascii="Times New Roman"/>
        </w:rPr>
        <w:t>6</w:t>
      </w:r>
      <w:r w:rsidR="006809E9">
        <w:rPr>
          <w:rFonts w:cs="Times New Roman" w:hAnsi="Times New Roman" w:ascii="Times New Roman"/>
        </w:rPr>
        <w:t xml:space="preserve">. </w:t>
      </w:r>
      <w:r w:rsidR="00E63C8A">
        <w:rPr>
          <w:rFonts w:cs="Times New Roman" w:hAnsi="Times New Roman" w:ascii="Times New Roman"/>
        </w:rPr>
        <w:t>listopada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E63C8A">
        <w:rPr>
          <w:rFonts w:cs="Times New Roman" w:hAnsi="Times New Roman" w:ascii="Times New Roman"/>
        </w:rPr>
        <w:t>Ivica Boltužić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9043D7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E63C8A">
      <w:rPr>
        <w:rFonts w:cs="Times New Roman" w:hAnsi="Times New Roman" w:ascii="Times New Roman"/>
      </w:rPr>
      <w:t>1452</w:t>
    </w:r>
    <w:r>
      <w:rPr>
        <w:rFonts w:cs="Times New Roman" w:hAnsi="Times New Roman" w:ascii="Times New Roman"/>
      </w:rPr>
      <w:t>/</w:t>
    </w:r>
    <w:r w:rsidR="004F3150">
      <w:rPr>
        <w:rFonts w:cs="Times New Roman" w:hAnsi="Times New Roman" w:ascii="Times New Roman"/>
      </w:rPr>
      <w:t>13</w:t>
    </w:r>
    <w:r>
      <w:rPr>
        <w:rFonts w:cs="Times New Roman" w:hAnsi="Times New Roman" w:ascii="Times New Roman"/>
      </w:rPr>
      <w:t>-</w:t>
    </w:r>
    <w:r w:rsidR="00E63C8A">
      <w:rPr>
        <w:rFonts w:cs="Times New Roman" w:hAnsi="Times New Roman" w:ascii="Times New Roman"/>
        <w:sz w:val="20"/>
        <w:szCs w:val="20"/>
      </w:rPr>
      <w:t>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E63C8A">
      <w:rPr>
        <w:rFonts w:cs="Times New Roman" w:hAnsi="Times New Roman" w:ascii="Times New Roman"/>
      </w:rPr>
      <w:t>1452</w:t>
    </w:r>
    <w:r w:rsidR="00966249">
      <w:rPr>
        <w:rFonts w:cs="Times New Roman" w:hAnsi="Times New Roman" w:ascii="Times New Roman"/>
      </w:rPr>
      <w:t>/</w:t>
    </w:r>
    <w:r w:rsidR="004F3150">
      <w:rPr>
        <w:rFonts w:cs="Times New Roman" w:hAnsi="Times New Roman" w:ascii="Times New Roman"/>
      </w:rPr>
      <w:t>13</w:t>
    </w:r>
    <w:r w:rsidR="000D0D76">
      <w:rPr>
        <w:rFonts w:cs="Times New Roman" w:hAnsi="Times New Roman" w:ascii="Times New Roman"/>
      </w:rPr>
      <w:t>-</w:t>
    </w:r>
    <w:r w:rsidR="00E63C8A">
      <w:rPr>
        <w:rFonts w:cs="Times New Roman" w:hAnsi="Times New Roman" w:ascii="Times New Roman"/>
        <w:sz w:val="20"/>
        <w:szCs w:val="20"/>
      </w:rPr>
      <w:t>56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0E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A760B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043D7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63C8A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0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0EA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0E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0E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0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0EA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0E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0E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St-1452/2013-56</izvorni_sadrzaj>
    <derivirana_varijabla naziv="DomainObject.Oznaka_1">St-1452/2013-56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St-1452/2013</izvorni_sadrzaj>
    <derivirana_varijabla naziv="DomainObject.Predmet.OznakaBroj_1">St-1452/2013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25.09.15</izvorni_sadrzaj>
    <derivirana_varijabla naziv="DomainObject.Predmet.PrimjedbaSuca_1">Kalendar: 25.09.15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PLAN d.o.o.</izvorni_sadrzaj>
    <derivirana_varijabla naziv="DomainObject.Predmet.ProtustrankaFormated_1">  BETA PLAN d.o.o.</derivirana_varijabla>
  </DomainObject.Predmet.ProtustrankaFormated>
  <DomainObject.Predmet.ProtustrankaFormatedOIB>
    <izvorni_sadrzaj>  BETA PLAN d.o.o., OIB 16429322319</izvorni_sadrzaj>
    <derivirana_varijabla naziv="DomainObject.Predmet.ProtustrankaFormatedOIB_1">  BETA PLAN d.o.o., OIB 16429322319</derivirana_varijabla>
  </DomainObject.Predmet.ProtustrankaFormatedOIB>
  <DomainObject.Predmet.ProtustrankaFormatedWithAdress>
    <izvorni_sadrzaj> BETA PLAN d.o.o., Barutanski jarak 103, 10000 Zagreb</izvorni_sadrzaj>
    <derivirana_varijabla naziv="DomainObject.Predmet.ProtustrankaFormatedWithAdress_1"> BETA PLAN d.o.o., Barutanski jarak 103, 10000 Zagreb</derivirana_varijabla>
  </DomainObject.Predmet.ProtustrankaFormatedWithAdress>
  <DomainObject.Predmet.ProtustrankaFormatedWithAdressOIB>
    <izvorni_sadrzaj> BETA PLAN d.o.o., OIB 16429322319, Barutanski jarak 103, 10000 Zagreb</izvorni_sadrzaj>
    <derivirana_varijabla naziv="DomainObject.Predmet.ProtustrankaFormatedWithAdressOIB_1"> BETA PLAN d.o.o., OIB 16429322319, Barutanski jarak 103, 10000 Zagreb</derivirana_varijabla>
  </DomainObject.Predmet.ProtustrankaFormatedWithAdressOIB>
  <DomainObject.Predmet.ProtustrankaWithAdress>
    <izvorni_sadrzaj>BETA PLAN d.o.o. Barutanski jarak 103, 10000 Zagreb</izvorni_sadrzaj>
    <derivirana_varijabla naziv="DomainObject.Predmet.ProtustrankaWithAdress_1">BETA PLAN d.o.o. Barutanski jarak 103, 10000 Zagreb</derivirana_varijabla>
  </DomainObject.Predmet.ProtustrankaWithAdress>
  <DomainObject.Predmet.ProtustrankaWithAdressOIB>
    <izvorni_sadrzaj>BETA PLAN d.o.o., OIB 16429322319, Barutanski jarak 103, 10000 Zagreb</izvorni_sadrzaj>
    <derivirana_varijabla naziv="DomainObject.Predmet.ProtustrankaWithAdressOIB_1">BETA PLAN d.o.o., OIB 16429322319, Barutanski jarak 103, 10000 Zagreb</derivirana_varijabla>
  </DomainObject.Predmet.ProtustrankaWithAdressOIB>
  <DomainObject.Predmet.ProtustrankaNazivFormated>
    <izvorni_sadrzaj>BETA PLAN d.o.o.</izvorni_sadrzaj>
    <derivirana_varijabla naziv="DomainObject.Predmet.ProtustrankaNazivFormated_1">BETA PLAN d.o.o.</derivirana_varijabla>
  </DomainObject.Predmet.ProtustrankaNazivFormated>
  <DomainObject.Predmet.ProtustrankaNazivFormatedOIB>
    <izvorni_sadrzaj>BETA PLAN d.o.o., OIB 16429322319</izvorni_sadrzaj>
    <derivirana_varijabla naziv="DomainObject.Predmet.ProtustrankaNazivFormatedOIB_1">BETA PLAN d.o.o., OIB 16429322319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 ADRIA POSLOVODSTVO d.o.o.; Mladen Krstić</izvorni_sadrzaj>
    <derivirana_varijabla naziv="DomainObject.Predmet.StrankaFormated_1">  FINA ZAGREB; ALPE ADRIA POSLOVODSTVO d.o.o.; Mladen Krstić</derivirana_varijabla>
  </DomainObject.Predmet.StrankaFormated>
  <DomainObject.Predmet.StrankaFormatedOIB>
    <izvorni_sadrzaj>  FINA ZAGREB, OIB 85821130368; ALPE ADRIA POSLOVODSTVO d.o.o.; Mladen Krstić, OIB 19117622752</izvorni_sadrzaj>
    <derivirana_varijabla naziv="DomainObject.Predmet.StrankaFormatedOIB_1">  FINA ZAGREB, OIB 85821130368; ALPE ADRIA POSLOVODSTVO d.o.o.; Mladen Krstić, OIB 19117622752</derivirana_varijabla>
  </DomainObject.Predmet.StrankaFormatedOIB>
  <DomainObject.Predmet.StrankaFormatedWithAdress>
    <izvorni_sadrzaj> FINA ZAGREB, ALBRECHTOVA 42, 10000 Zagreb; ALPE ADRIA POSLOVODSTVO d.o.o.; Mladen Krstić, Vlahe Bukovca 22, 10430 Samobor</izvorni_sadrzaj>
    <derivirana_varijabla naziv="DomainObject.Predmet.StrankaFormatedWithAdress_1"> FINA ZAGREB, ALBRECHTOVA 42, 10000 Zagreb; ALPE ADRIA POSLOVODSTVO d.o.o.; Mladen Krstić, Vlahe Bukovca 22, 10430 Samobor</derivirana_varijabla>
  </DomainObject.Predmet.StrankaFormatedWithAdress>
  <DomainObject.Predmet.StrankaFormatedWithAdressOIB>
    <izvorni_sadrzaj> FINA ZAGREB, OIB 85821130368, ALBRECHTOVA 42, 10000 Zagreb; ALPE ADRIA POSLOVODSTVO d.o.o.; Mladen Krstić, OIB 19117622752, Vlahe Bukovca 22, 10430 Samobor</izvorni_sadrzaj>
    <derivirana_varijabla naziv="DomainObject.Predmet.StrankaFormatedWithAdressOIB_1"> FINA ZAGREB, OIB 85821130368, ALBRECHTOVA 42, 10000 Zagreb; ALPE ADRIA POSLOVODSTVO d.o.o.; Mladen Krstić, OIB 19117622752, Vlahe Bukovca 22, 10430 Samobor</derivirana_varijabla>
  </DomainObject.Predmet.StrankaFormatedWithAdressOIB>
  <DomainObject.Predmet.StrankaWithAdress>
    <izvorni_sadrzaj>FINA ZAGREB ALBRECHTOVA 42,10000 Zagreb,ALPE ADRIA POSLOVODSTVO d.o.o. ,Mladen Krstić Vlahe Bukovca 22,10430 Samobor</izvorni_sadrzaj>
    <derivirana_varijabla naziv="DomainObject.Predmet.StrankaWithAdress_1">FINA ZAGREB ALBRECHTOVA 42,10000 Zagreb,ALPE ADRIA POSLOVODSTVO d.o.o. ,Mladen Krstić Vlahe Bukovca 22,10430 Samobor</derivirana_varijabla>
  </DomainObject.Predmet.StrankaWithAdress>
  <DomainObject.Predmet.StrankaWithAdressOIB>
    <izvorni_sadrzaj>FINA ZAGREB, OIB 85821130368, ALBRECHTOVA 42,10000 Zagreb,ALPE ADRIA POSLOVODSTVO d.o.o.,Mladen Krstić, OIB 19117622752, Vlahe Bukovca 22,10430 Samobor</izvorni_sadrzaj>
    <derivirana_varijabla naziv="DomainObject.Predmet.StrankaWithAdressOIB_1">FINA ZAGREB, OIB 85821130368, ALBRECHTOVA 42,10000 Zagreb,ALPE ADRIA POSLOVODSTVO d.o.o.,Mladen Krstić, OIB 19117622752, Vlahe Bukovca 22,10430 Samobor</derivirana_varijabla>
  </DomainObject.Predmet.StrankaWithAdressOIB>
  <DomainObject.Predmet.StrankaNazivFormated>
    <izvorni_sadrzaj>FINA ZAGREB,ALPE ADRIA POSLOVODSTVO d.o.o.,Mladen Krstić</izvorni_sadrzaj>
    <derivirana_varijabla naziv="DomainObject.Predmet.StrankaNazivFormated_1">FINA ZAGREB,ALPE ADRIA POSLOVODSTVO d.o.o.,Mladen Krstić</derivirana_varijabla>
  </DomainObject.Predmet.StrankaNazivFormated>
  <DomainObject.Predmet.StrankaNazivFormatedOIB>
    <izvorni_sadrzaj>FINA ZAGREB, OIB 85821130368,ALPE ADRIA POSLOVODSTVO d.o.o.,Mladen Krstić, OIB 19117622752</izvorni_sadrzaj>
    <derivirana_varijabla naziv="DomainObject.Predmet.StrankaNazivFormatedOIB_1">FINA ZAGREB, OIB 85821130368,ALPE ADRIA POSLOVODSTVO d.o.o.,Mladen Krstić, OIB 19117622752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ALPE ADRIA POSLOVODSTVO d.o.o.</item>
      <item>Mladen Krstić</item>
    </izvorni_sadrzaj>
    <derivirana_varijabla naziv="DomainObject.Predmet.StrankaListFormated_1">
      <item>FINA ZAGREB</item>
      <item>ALPE ADRIA POSLOVODSTVO d.o.o.</item>
      <item>Mladen Krstić</item>
    </derivirana_varijabla>
  </DomainObject.Predmet.StrankaListFormated>
  <DomainObject.Predmet.StrankaListFormatedOIB>
    <izvorni_sadrzaj>
      <item>FINA ZAGREB, OIB 85821130368</item>
      <item>ALPE ADRIA POSLOVODSTVO d.o.o.</item>
      <item>Mladen Krstić, OIB 19117622752</item>
    </izvorni_sadrzaj>
    <derivirana_varijabla naziv="DomainObject.Predmet.StrankaListFormatedOIB_1">
      <item>FINA ZAGREB, OIB 85821130368</item>
      <item>ALPE ADRIA POSLOVODSTVO d.o.o.</item>
      <item>Mladen Krstić, OIB 19117622752</item>
    </derivirana_varijabla>
  </DomainObject.Predmet.StrankaListFormatedOIB>
  <DomainObject.Predmet.StrankaListFormatedWithAdress>
    <izvorni_sadrzaj>
      <item>FINA ZAGREB, ALBRECHTOVA 42, 10000 Zagreb</item>
      <item>ALPE ADRIA POSLOVODSTVO d.o.o.</item>
      <item>Mladen Krstić, Vlahe Bukovca 22, 10430 Samobor</item>
    </izvorni_sadrzaj>
    <derivirana_varijabla naziv="DomainObject.Predmet.StrankaListFormatedWithAdress_1">
      <item>FINA ZAGREB, ALBRECHTOVA 42, 10000 Zagreb</item>
      <item>ALPE ADRIA POSLOVODSTVO d.o.o.</item>
      <item>Mladen Krstić, Vlahe Bukovca 22, 10430 Samobor</item>
    </derivirana_varijabla>
  </DomainObject.Predmet.StrankaListFormatedWithAdress>
  <DomainObject.Predmet.StrankaListFormatedWithAdressOIB>
    <izvorni_sadrzaj>
      <item>FINA ZAGREB, OIB 85821130368, ALBRECHTOVA 42, 10000 Zagreb</item>
      <item>ALPE ADRIA POSLOVODSTVO d.o.o.</item>
      <item>Mladen Krstić, OIB 19117622752, Vlahe Bukovca 22, 10430 Samobor</item>
    </izvorni_sadrzaj>
    <derivirana_varijabla naziv="DomainObject.Predmet.StrankaListFormatedWithAdressOIB_1">
      <item>FINA ZAGREB, OIB 85821130368, ALBRECHTOVA 42, 10000 Zagreb</item>
      <item>ALPE ADRIA POSLOVODSTVO d.o.o.</item>
      <item>Mladen Krstić, OIB 19117622752, Vlahe Bukovca 22, 10430 Samobor</item>
    </derivirana_varijabla>
  </DomainObject.Predmet.StrankaListFormatedWithAdressOIB>
  <DomainObject.Predmet.StrankaListNazivFormated>
    <izvorni_sadrzaj>
      <item>FINA ZAGREB</item>
      <item>ALPE ADRIA POSLOVODSTVO d.o.o.</item>
      <item>Mladen Krstić</item>
    </izvorni_sadrzaj>
    <derivirana_varijabla naziv="DomainObject.Predmet.StrankaListNazivFormated_1">
      <item>FINA ZAGREB</item>
      <item>ALPE ADRIA POSLOVODSTVO d.o.o.</item>
      <item>Mladen Krstić</item>
    </derivirana_varijabla>
  </DomainObject.Predmet.StrankaListNazivFormated>
  <DomainObject.Predmet.StrankaListNazivFormatedOIB>
    <izvorni_sadrzaj>
      <item>FINA ZAGREB, OIB 85821130368</item>
      <item>ALPE ADRIA POSLOVODSTVO d.o.o.</item>
      <item>Mladen Krstić, OIB 19117622752</item>
    </izvorni_sadrzaj>
    <derivirana_varijabla naziv="DomainObject.Predmet.StrankaListNazivFormatedOIB_1">
      <item>FINA ZAGREB, OIB 85821130368</item>
      <item>ALPE ADRIA POSLOVODSTVO d.o.o.</item>
      <item>Mladen Krstić, OIB 19117622752</item>
    </derivirana_varijabla>
  </DomainObject.Predmet.StrankaListNazivFormatedOIB>
  <DomainObject.Predmet.ProtuStrankaListFormated>
    <izvorni_sadrzaj>
      <item>BETA PLAN d.o.o.</item>
    </izvorni_sadrzaj>
    <derivirana_varijabla naziv="DomainObject.Predmet.ProtuStrankaListFormated_1">
      <item>BETA PLAN d.o.o.</item>
    </derivirana_varijabla>
  </DomainObject.Predmet.ProtuStrankaListFormated>
  <DomainObject.Predmet.ProtuStrankaListFormatedOIB>
    <izvorni_sadrzaj>
      <item>BETA PLAN d.o.o., OIB 16429322319</item>
    </izvorni_sadrzaj>
    <derivirana_varijabla naziv="DomainObject.Predmet.ProtuStrankaListFormatedOIB_1">
      <item>BETA PLAN d.o.o., OIB 16429322319</item>
    </derivirana_varijabla>
  </DomainObject.Predmet.ProtuStrankaListFormatedOIB>
  <DomainObject.Predmet.ProtuStrankaListFormatedWithAdress>
    <izvorni_sadrzaj>
      <item>BETA PLAN d.o.o., Barutanski jarak 103, 10000 Zagreb</item>
    </izvorni_sadrzaj>
    <derivirana_varijabla naziv="DomainObject.Predmet.ProtuStrankaListFormatedWithAdress_1">
      <item>BETA PLAN d.o.o., Barutanski jarak 103, 10000 Zagreb</item>
    </derivirana_varijabla>
  </DomainObject.Predmet.ProtuStrankaListFormatedWithAdress>
  <DomainObject.Predmet.ProtuStrankaListFormatedWithAdressOIB>
    <izvorni_sadrzaj>
      <item>BETA PLAN d.o.o., OIB 16429322319, Barutanski jarak 103, 10000 Zagreb</item>
    </izvorni_sadrzaj>
    <derivirana_varijabla naziv="DomainObject.Predmet.ProtuStrankaListFormatedWithAdressOIB_1">
      <item>BETA PLAN d.o.o., OIB 16429322319, Barutanski jarak 103, 10000 Zagreb</item>
    </derivirana_varijabla>
  </DomainObject.Predmet.ProtuStrankaListFormatedWithAdressOIB>
  <DomainObject.Predmet.ProtuStrankaListNazivFormated>
    <izvorni_sadrzaj>
      <item>BETA PLAN d.o.o.</item>
    </izvorni_sadrzaj>
    <derivirana_varijabla naziv="DomainObject.Predmet.ProtuStrankaListNazivFormated_1">
      <item>BETA PLAN d.o.o.</item>
    </derivirana_varijabla>
  </DomainObject.Predmet.ProtuStrankaListNazivFormated>
  <DomainObject.Predmet.ProtuStrankaListNazivFormatedOIB>
    <izvorni_sadrzaj>
      <item>BETA PLAN d.o.o., OIB 16429322319</item>
    </izvorni_sadrzaj>
    <derivirana_varijabla naziv="DomainObject.Predmet.ProtuStrankaListNazivFormatedOIB_1">
      <item>BETA PLAN d.o.o., OIB 16429322319</item>
    </derivirana_varijabla>
  </DomainObject.Predmet.ProtuStrankaListNazivFormatedOIB>
  <DomainObject.Predmet.OstaliListFormated>
    <izvorni_sadrzaj>
      <item>Miroslav Ratković</item>
      <item>Suvlasnici stambene zgrade</item>
      <item>RH, MF, Porezna uprava</item>
      <item>Ivica Boltužić</item>
    </izvorni_sadrzaj>
    <derivirana_varijabla naziv="DomainObject.Predmet.OstaliListFormated_1">
      <item>Miroslav Ratković</item>
      <item>Suvlasnici stambene zgrade</item>
      <item>RH, MF, Porezna uprava</item>
      <item>Ivica Boltužić</item>
    </derivirana_varijabla>
  </DomainObject.Predmet.OstaliListFormated>
  <DomainObject.Predmet.OstaliListFormatedOIB>
    <izvorni_sadrzaj>
      <item>Miroslav Ratković, OIB 93559378948</item>
      <item>Suvlasnici stambene zgrade</item>
      <item>RH, MF, Porezna uprava</item>
      <item>Ivica Boltužić, OIB 24281705494</item>
    </izvorni_sadrzaj>
    <derivirana_varijabla naziv="DomainObject.Predmet.OstaliListFormatedOIB_1">
      <item>Miroslav Ratković, OIB 93559378948</item>
      <item>Suvlasnici stambene zgrade</item>
      <item>RH, MF, Porezna uprava</item>
      <item>Ivica Boltužić, OIB 24281705494</item>
    </derivirana_varijabla>
  </DomainObject.Predmet.OstaliListFormatedOIB>
  <DomainObject.Predmet.OstaliListFormatedWithAdress>
    <izvorni_sadrzaj>
      <item>Miroslav Ratković, Cvjetna Ulica 4, 10291 Prudnice</item>
      <item>Suvlasnici stambene zgrade, V. Bukovca 22, 10430 Samobor</item>
      <item>RH, MF, Porezna uprava</item>
      <item>Ivica Boltužić, Jordanovac 113, 10000 Zagreb</item>
    </izvorni_sadrzaj>
    <derivirana_varijabla naziv="DomainObject.Predmet.OstaliListFormatedWithAdress_1">
      <item>Miroslav Ratković, Cvjetna Ulica 4, 10291 Prudnice</item>
      <item>Suvlasnici stambene zgrade, V. Bukovca 22, 10430 Samobor</item>
      <item>RH, MF, Porezna uprava</item>
      <item>Ivica Boltužić, Jordanovac 113, 10000 Zagreb</item>
    </derivirana_varijabla>
  </DomainObject.Predmet.OstaliListFormatedWithAdress>
  <DomainObject.Predmet.OstaliListFormatedWithAdressOIB>
    <izvorni_sadrzaj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</izvorni_sadrzaj>
    <derivirana_varijabla naziv="DomainObject.Predmet.OstaliListFormatedWithAdressOIB_1"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</derivirana_varijabla>
  </DomainObject.Predmet.OstaliListFormatedWithAdressOIB>
  <DomainObject.Predmet.OstaliListNazivFormated>
    <izvorni_sadrzaj>
      <item>Miroslav Ratković</item>
      <item>Suvlasnici stambene zgrade</item>
      <item>RH, MF, Porezna uprava</item>
      <item>Ivica Boltužić</item>
    </izvorni_sadrzaj>
    <derivirana_varijabla naziv="DomainObject.Predmet.OstaliListNazivFormated_1">
      <item>Miroslav Ratković</item>
      <item>Suvlasnici stambene zgrade</item>
      <item>RH, MF, Porezna uprava</item>
      <item>Ivica Boltužić</item>
    </derivirana_varijabla>
  </DomainObject.Predmet.OstaliListNazivFormated>
  <DomainObject.Predmet.OstaliListNazivFormatedOIB>
    <izvorni_sadrzaj>
      <item>Miroslav Ratković, OIB 93559378948</item>
      <item>Suvlasnici stambene zgrade</item>
      <item>RH, MF, Porezna uprava</item>
      <item>Ivica Boltužić, OIB 24281705494</item>
    </izvorni_sadrzaj>
    <derivirana_varijabla naziv="DomainObject.Predmet.OstaliListNazivFormatedOIB_1">
      <item>Miroslav Ratković, OIB 93559378948</item>
      <item>Suvlasnici stambene zgrade</item>
      <item>RH, MF, Porezna uprava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St-1452/2013-56</izvorni_sadrzaj>
    <derivirana_varijabla naziv="DomainObject.PoslovniBrojDokumenta_1">St-1452/2013-56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BETA PLAN d.o.o.</izvorni_sadrzaj>
    <derivirana_varijabla naziv="DomainObject.Predmet.ProtustrankaIDrugi_1">BETA PLAN d.o.o.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BETA PLAN d.o.o., OIB 16429322319, Barutanski jarak 103, 10000 Zagreb</izvorni_sadrzaj>
    <derivirana_varijabla naziv="DomainObject.Predmet.ProtustrankaIDrugiAdressOIB_1">BETA PLAN d.o.o., OIB 16429322319, Barutanski jarak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PLAN d.o.o.</item>
      <item>FINA ZAGREB</item>
      <item>Miroslav Ratković</item>
      <item>ALPE ADRIA POSLOVODSTVO d.o.o.</item>
      <item>Suvlasnici stambene zgrade</item>
      <item>RH, MF, Porezna uprava</item>
      <item>Ivica Boltužić</item>
      <item>Mladen Krstić</item>
    </izvorni_sadrzaj>
    <derivirana_varijabla naziv="DomainObject.Predmet.SudioniciListNaziv_1">
      <item>BETA PLAN d.o.o.</item>
      <item>FINA ZAGREB</item>
      <item>Miroslav Ratković</item>
      <item>ALPE ADRIA POSLOVODSTVO d.o.o.</item>
      <item>Suvlasnici stambene zgrade</item>
      <item>RH, MF, Porezna uprava</item>
      <item>Ivica Boltužić</item>
      <item>Mladen Krstić</item>
    </derivirana_varijabla>
  </DomainObject.Predmet.SudioniciListNaziv>
  <DomainObject.Predmet.SudioniciListAdressOIB>
    <izvorni_sadrzaj>
      <item>BETA PLAN d.o.o., OIB 16429322319, Barutanski jarak 103,10000 Zagreb</item>
      <item>FINA ZAGREB, OIB 85821130368, ALBRECHTOVA 42,10000 Zagreb</item>
      <item>Miroslav Ratković, OIB 93559378948, Cvjetna Ulica 4,10291 Prudnice</item>
      <item>ALPE ADRIA POSLOVODSTVO d.o.o.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</izvorni_sadrzaj>
    <derivirana_varijabla naziv="DomainObject.Predmet.SudioniciListAdressOIB_1">
      <item>BETA PLAN d.o.o., OIB 16429322319, Barutanski jarak 103,10000 Zagreb</item>
      <item>FINA ZAGREB, OIB 85821130368, ALBRECHTOVA 42,10000 Zagreb</item>
      <item>Miroslav Ratković, OIB 93559378948, Cvjetna Ulica 4,10291 Prudnice</item>
      <item>ALPE ADRIA POSLOVODSTVO d.o.o.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16429322319</item>
      <item>, OIB 85821130368</item>
      <item>, OIB 93559378948</item>
      <item>, OIB null</item>
      <item>, OIB null</item>
      <item>, OIB null</item>
      <item>, OIB 24281705494</item>
      <item>, OIB 19117622752</item>
    </izvorni_sadrzaj>
    <derivirana_varijabla naziv="DomainObject.Predmet.SudioniciListNazivOIB_1">
      <item>, OIB 16429322319</item>
      <item>, OIB 85821130368</item>
      <item>, OIB 93559378948</item>
      <item>, OIB null</item>
      <item>, OIB null</item>
      <item>, OIB null</item>
      <item>, OIB 24281705494</item>
      <item>, OIB 19117622752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DC08B-58A0-4D57-8F35-404FF1AAA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1915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2015-10-12T13:44:00Z</dcterms:created>
  <dc:creator>KDS - 8</dc:creator>
  <cp:lastModifiedBy>Ana Brlek</cp:lastModifiedBy>
  <cp:lastPrinted>2015-10-13T14:39:00Z</cp:lastPrinted>
  <dcterms:modified xmlns:xsi="http://www.w3.org/2001/XMLSchema-instance" xsi:type="dcterms:W3CDTF">2015-10-13T14:39:00Z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St-1452/2013-56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