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b53b" w14:paraId="291b53b" w:rsidRDefault="00AE649C" w:rsidP="00FA5B5E" w:rsidR="00AE649C" w:rsidRPr="00B76F3C">
      <w:pPr>
        <w:pStyle w:val="Naslov3"/>
        <w15:collapsed w:val="false"/>
      </w:pPr>
    </w:p>
    <w:p w:rsidRDefault="00B56636" w:rsidP="00B56636" w:rsidR="00B56636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St-271/2016-3.</w:t>
      </w:r>
    </w:p>
    <w:p w:rsidRDefault="00B56636" w:rsidP="00B56636" w:rsidR="00B56636">
      <w:pPr>
        <w:jc w:val="center"/>
        <w:rPr>
          <w:rFonts w:cs="Arial" w:hAnsi="Arial" w:ascii="Arial"/>
          <w:b/>
          <w:noProof/>
        </w:rPr>
      </w:pPr>
    </w:p>
    <w:p w:rsidRDefault="00B56636" w:rsidP="00B56636" w:rsidR="00B5663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B56636" w:rsidP="00B56636" w:rsidR="00B56636">
      <w:pPr>
        <w:rPr>
          <w:rFonts w:cs="Arial" w:hAnsi="Arial" w:ascii="Arial"/>
          <w:b/>
          <w:noProof/>
        </w:rPr>
      </w:pPr>
    </w:p>
    <w:p w:rsidRDefault="00B56636" w:rsidP="00B56636" w:rsidR="00B5663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B56636" w:rsidP="00B56636" w:rsidR="00B56636">
      <w:pPr>
        <w:outlineLvl w:val="0"/>
        <w:rPr>
          <w:rFonts w:cs="Arial" w:hAnsi="Arial" w:ascii="Arial"/>
          <w:noProof/>
        </w:rPr>
      </w:pPr>
    </w:p>
    <w:p w:rsidRDefault="00B56636" w:rsidP="00B56636" w:rsidR="00B5663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LOVREK d.o.o. za poljoprivrednu proizvodnju, trgovinu i usluge iz </w:t>
      </w:r>
      <w:proofErr w:type="spellStart"/>
      <w:r>
        <w:rPr>
          <w:rFonts w:cs="Arial" w:hAnsi="Arial" w:ascii="Arial"/>
        </w:rPr>
        <w:t>Sopja</w:t>
      </w:r>
      <w:proofErr w:type="spellEnd"/>
      <w:r>
        <w:rPr>
          <w:rFonts w:cs="Arial" w:hAnsi="Arial" w:ascii="Arial"/>
        </w:rPr>
        <w:t>, Kralja Tomislava 47, MBS 010064564, OIB 51176069430, d</w:t>
      </w:r>
      <w:r>
        <w:rPr>
          <w:rFonts w:cs="Arial" w:hAnsi="Arial" w:ascii="Arial"/>
          <w:noProof/>
        </w:rPr>
        <w:t>ana 18. travnja 2016. godine</w:t>
      </w:r>
    </w:p>
    <w:p w:rsidRDefault="00B56636" w:rsidP="00B56636" w:rsidR="00B56636">
      <w:pPr>
        <w:ind w:firstLine="851"/>
        <w:jc w:val="both"/>
        <w:rPr>
          <w:rFonts w:cs="Arial" w:hAnsi="Arial" w:ascii="Arial"/>
          <w:noProof/>
        </w:rPr>
      </w:pPr>
    </w:p>
    <w:p w:rsidRDefault="00B56636" w:rsidP="00B56636" w:rsidR="00B5663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B56636" w:rsidP="00B56636" w:rsidR="00B56636">
      <w:pPr>
        <w:jc w:val="center"/>
        <w:rPr>
          <w:rFonts w:cs="Arial" w:hAnsi="Arial" w:ascii="Arial"/>
        </w:rPr>
      </w:pPr>
    </w:p>
    <w:p w:rsidRDefault="00B56636" w:rsidP="00B56636" w:rsidR="00B5663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Željki Tomić iz </w:t>
      </w:r>
      <w:proofErr w:type="spellStart"/>
      <w:r>
        <w:rPr>
          <w:rFonts w:cs="Arial" w:hAnsi="Arial" w:ascii="Arial"/>
        </w:rPr>
        <w:t>Sladojevaca</w:t>
      </w:r>
      <w:proofErr w:type="spellEnd"/>
      <w:r>
        <w:rPr>
          <w:rFonts w:cs="Arial" w:hAnsi="Arial" w:ascii="Arial"/>
        </w:rPr>
        <w:t xml:space="preserve">, Matije Gupca 13, kao osobi ovlaštenoj za zastupanje dužnika po zakonu da u roku od 8 dana plati predujam za namirenje troškova stečajnog postupka i to iznos od 1.000,00 kuna u Fond za namirenje troškova postupka koji se vodi kod ovog suda IBAN:HR6123900011300000630 Model HR05 50-271-16 i dodatni iznos predujma od 10.000,00 kuna, na račun ovog suda IBAN:HR6123900011300000630, Model HR 05 540-271-16. Rok od 8 dana počinje teći istekom 8 dana od dana objave ovog rješenja na e-oglasnoj ploči ovog suda. </w:t>
      </w:r>
    </w:p>
    <w:p w:rsidRDefault="00B56636" w:rsidP="00B56636" w:rsidR="00B5663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B56636" w:rsidP="00B56636" w:rsidR="00B5663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Željki Tomić iz </w:t>
      </w:r>
      <w:proofErr w:type="spellStart"/>
      <w:r>
        <w:rPr>
          <w:rFonts w:cs="Arial" w:eastAsia="Calibri" w:hAnsi="Arial" w:ascii="Arial"/>
        </w:rPr>
        <w:t>Sladojevaca</w:t>
      </w:r>
      <w:proofErr w:type="spellEnd"/>
      <w:r>
        <w:rPr>
          <w:rFonts w:cs="Arial" w:eastAsia="Calibri" w:hAnsi="Arial" w:ascii="Arial"/>
        </w:rPr>
        <w:t>, Matije Gupca 13</w:t>
      </w:r>
      <w:r>
        <w:rPr>
          <w:rFonts w:cs="Arial" w:hAnsi="Arial" w:ascii="Arial"/>
          <w:lang w:eastAsia="hr-HR"/>
        </w:rPr>
        <w:t xml:space="preserve">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B56636" w:rsidP="00B56636" w:rsidR="00B5663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Željki Tomić iz </w:t>
      </w:r>
      <w:proofErr w:type="spellStart"/>
      <w:r>
        <w:rPr>
          <w:rFonts w:cs="Arial" w:eastAsia="Calibri" w:hAnsi="Arial" w:ascii="Arial"/>
        </w:rPr>
        <w:t>Sladojevaca</w:t>
      </w:r>
      <w:proofErr w:type="spellEnd"/>
      <w:r>
        <w:rPr>
          <w:rFonts w:cs="Arial" w:eastAsia="Calibri" w:hAnsi="Arial" w:ascii="Arial"/>
        </w:rPr>
        <w:t>, Matije Gupca 13</w:t>
      </w:r>
      <w:r>
        <w:rPr>
          <w:rFonts w:cs="Arial" w:hAnsi="Arial" w:ascii="Arial"/>
          <w:lang w:eastAsia="hr-HR"/>
        </w:rPr>
        <w:t>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51-271-16, a novčana sredstva u iznosu od </w:t>
      </w:r>
      <w:r>
        <w:rPr>
          <w:rFonts w:cs="Arial" w:hAnsi="Arial" w:ascii="Arial"/>
        </w:rPr>
        <w:lastRenderedPageBreak/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HR05 540-271-16.</w:t>
      </w:r>
    </w:p>
    <w:p w:rsidRDefault="00B56636" w:rsidP="00B56636" w:rsidR="00B5663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B56636" w:rsidP="00B56636" w:rsidR="00B56636">
      <w:pPr>
        <w:jc w:val="both"/>
        <w:rPr>
          <w:rFonts w:cs="Arial" w:eastAsia="Calibri" w:hAnsi="Arial" w:ascii="Arial"/>
        </w:rPr>
      </w:pPr>
    </w:p>
    <w:p w:rsidRDefault="00B56636" w:rsidP="00B56636" w:rsidR="00B56636">
      <w:pPr>
        <w:jc w:val="center"/>
        <w:rPr>
          <w:rFonts w:cs="Arial" w:eastAsia="Calibri" w:hAnsi="Arial" w:ascii="Arial"/>
          <w:b/>
        </w:rPr>
      </w:pPr>
      <w:r>
        <w:rPr>
          <w:rFonts w:cs="Arial" w:eastAsia="Calibri" w:hAnsi="Arial" w:ascii="Arial"/>
          <w:b/>
        </w:rPr>
        <w:t>Obrazloženje</w:t>
      </w:r>
    </w:p>
    <w:p w:rsidRDefault="00B56636" w:rsidP="00B56636" w:rsidR="00B56636">
      <w:pPr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</w:t>
      </w:r>
    </w:p>
    <w:p w:rsidRDefault="00B56636" w:rsidP="00B56636" w:rsidR="00B5663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912 dana, u ukupnom iznosu od 244.877,67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B56636" w:rsidP="00B56636" w:rsidR="00B56636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B56636" w:rsidP="00B56636" w:rsidR="00B5663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B56636" w:rsidP="00B56636" w:rsidR="00B5663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Željka Tomić iz </w:t>
      </w:r>
      <w:proofErr w:type="spellStart"/>
      <w:r>
        <w:rPr>
          <w:rFonts w:cs="Arial" w:eastAsia="Calibri" w:hAnsi="Arial" w:ascii="Arial"/>
        </w:rPr>
        <w:t>Sladojevaca</w:t>
      </w:r>
      <w:proofErr w:type="spellEnd"/>
      <w:r>
        <w:rPr>
          <w:rFonts w:cs="Arial" w:eastAsia="Calibri" w:hAnsi="Arial" w:ascii="Arial"/>
        </w:rPr>
        <w:t xml:space="preserve">, Matije Gupca 13 i Ivan Marić iz </w:t>
      </w:r>
      <w:proofErr w:type="spellStart"/>
      <w:r>
        <w:rPr>
          <w:rFonts w:cs="Arial" w:eastAsia="Calibri" w:hAnsi="Arial" w:ascii="Arial"/>
        </w:rPr>
        <w:t>Sopja</w:t>
      </w:r>
      <w:proofErr w:type="spellEnd"/>
      <w:r>
        <w:rPr>
          <w:rFonts w:cs="Arial" w:eastAsia="Calibri" w:hAnsi="Arial" w:ascii="Arial"/>
        </w:rPr>
        <w:t>, Kralja Tomislava 47</w:t>
      </w:r>
      <w:r>
        <w:rPr>
          <w:rFonts w:cs="Arial" w:hAnsi="Arial" w:ascii="Arial"/>
          <w:lang w:eastAsia="hr-HR"/>
        </w:rPr>
        <w:t xml:space="preserve">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912 dana, u ukupnom iznosu od 244.877,67 kn.</w:t>
      </w:r>
    </w:p>
    <w:p w:rsidRDefault="00B56636" w:rsidP="00B56636" w:rsidR="00B56636">
      <w:pPr>
        <w:ind w:firstLine="851"/>
        <w:jc w:val="both"/>
        <w:rPr>
          <w:rFonts w:cs="Arial" w:eastAsia="Calibri" w:hAnsi="Arial" w:ascii="Arial"/>
        </w:rPr>
      </w:pPr>
    </w:p>
    <w:p w:rsidRDefault="00B56636" w:rsidP="00B56636" w:rsidR="00B5663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lastRenderedPageBreak/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Željki Tomić postojala istekom razdoblja od 60 dana i ona je najkasnije u daljnjem roku od 21 dana bila dužna podnijeti prijedlog za pokretanje stečajnog postupka, što nije učinila.</w:t>
      </w:r>
    </w:p>
    <w:p w:rsidRDefault="00B56636" w:rsidP="00B56636" w:rsidR="00B5663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B56636" w:rsidP="00B56636" w:rsidR="00B5663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B56636" w:rsidP="00B56636" w:rsidR="00B56636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18</w:t>
      </w:r>
      <w:r>
        <w:rPr>
          <w:rFonts w:cs="Arial" w:hAnsi="Arial" w:ascii="Arial"/>
          <w:noProof/>
        </w:rPr>
        <w:t>. travnja 2016. godine</w:t>
      </w:r>
    </w:p>
    <w:p w:rsidRDefault="00B56636" w:rsidP="00B56636" w:rsidR="00B56636">
      <w:pPr>
        <w:jc w:val="center"/>
        <w:rPr>
          <w:rFonts w:cs="Arial" w:eastAsia="Calibri" w:hAnsi="Arial" w:ascii="Arial"/>
        </w:rPr>
      </w:pPr>
    </w:p>
    <w:p w:rsidRDefault="00B56636" w:rsidP="00B56636" w:rsidR="00B56636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B56636" w:rsidP="00B56636" w:rsidR="00B56636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</w:t>
      </w:r>
      <w:r>
        <w:rPr>
          <w:rFonts w:cs="Arial" w:eastAsia="Calibri" w:hAnsi="Arial" w:ascii="Arial"/>
        </w:rPr>
        <w:t xml:space="preserve">   </w:t>
      </w:r>
      <w:r>
        <w:rPr>
          <w:rFonts w:cs="Arial" w:eastAsia="Calibri" w:hAnsi="Arial" w:ascii="Arial"/>
        </w:rPr>
        <w:t xml:space="preserve">    TOMISLAV MRAZOVIĆ</w:t>
      </w:r>
    </w:p>
    <w:p w:rsidRDefault="00B56636" w:rsidP="00B56636" w:rsidR="00B56636">
      <w:pPr>
        <w:rPr>
          <w:rFonts w:cs="Arial" w:eastAsia="Calibri" w:hAnsi="Arial" w:ascii="Arial"/>
        </w:rPr>
      </w:pPr>
    </w:p>
    <w:p w:rsidRDefault="00B56636" w:rsidP="00B56636" w:rsidR="00B56636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B56636" w:rsidP="00B56636" w:rsidR="00B56636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  <w:bookmarkStart w:name="_GoBack" w:id="0"/>
      <w:bookmarkEnd w:id="0"/>
    </w:p>
    <w:p w:rsidRDefault="00B56636" w:rsidP="00B56636" w:rsidR="00B56636">
      <w:pPr>
        <w:rPr>
          <w:rFonts w:cs="Arial" w:eastAsia="Calibri" w:hAnsi="Arial" w:ascii="Arial"/>
        </w:rPr>
      </w:pPr>
    </w:p>
    <w:p w:rsidRDefault="00B56636" w:rsidP="00B56636" w:rsidR="00B56636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B56636" w:rsidP="00B56636" w:rsidR="00B56636">
      <w:pPr>
        <w:rPr>
          <w:rFonts w:cs="Arial" w:hAnsi="Arial" w:ascii="Arial"/>
        </w:rPr>
      </w:pPr>
      <w:r>
        <w:rPr>
          <w:rFonts w:cs="Arial" w:hAnsi="Arial" w:ascii="Arial"/>
        </w:rPr>
        <w:t>1. DNA:dužniku e-oglasnom pločom</w:t>
      </w:r>
    </w:p>
    <w:p w:rsidRDefault="00B56636" w:rsidP="00B56636" w:rsidR="00B5663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zakonskom zastupniku dužnika poštom i e-oglasnom pločom</w:t>
      </w:r>
    </w:p>
    <w:p w:rsidRDefault="00B56636" w:rsidP="00B56636" w:rsidR="00B56636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B56636" w:rsidP="00B56636" w:rsidR="00B56636">
      <w:pPr>
        <w:rPr>
          <w:rFonts w:cs="Arial" w:hAnsi="Arial" w:ascii="Arial"/>
        </w:rPr>
      </w:pPr>
      <w:r>
        <w:rPr>
          <w:rFonts w:cs="Arial" w:hAnsi="Arial" w:ascii="Arial"/>
        </w:rPr>
        <w:t>Bj.18.4.2016.g.</w:t>
      </w:r>
    </w:p>
    <w:p w:rsidRDefault="00B56636" w:rsidP="00B56636" w:rsidR="00B56636">
      <w:pPr>
        <w:rPr>
          <w:rFonts w:cs="Arial" w:eastAsia="Calibri" w:hAnsi="Arial" w:ascii="Arial"/>
        </w:rPr>
      </w:pPr>
    </w:p>
    <w:p w:rsidRDefault="00B56636" w:rsidP="00B56636" w:rsidR="00B56636">
      <w:pPr>
        <w:rPr>
          <w:rFonts w:cs="Arial" w:eastAsia="Calibri" w:hAnsi="Arial" w:ascii="Arial"/>
        </w:rPr>
      </w:pPr>
    </w:p>
    <w:p w:rsidRDefault="00B56636" w:rsidP="00B56636" w:rsidR="00B56636">
      <w:pPr>
        <w:rPr>
          <w:rFonts w:cs="Arial" w:eastAsia="Times New Roman" w:hAnsi="Arial" w:ascii="Arial"/>
        </w:rPr>
      </w:pPr>
    </w:p>
    <w:p w:rsidRDefault="00B56636" w:rsidP="00B56636" w:rsidR="00B56636">
      <w:pPr>
        <w:pStyle w:val="Poetniodjeljak"/>
        <w:rPr>
          <w:rFonts w:cs="Arial" w:hAnsi="Arial" w:ascii="Arial"/>
        </w:rPr>
      </w:pPr>
    </w:p>
    <w:p w:rsidRDefault="00B56636" w:rsidP="00B56636" w:rsidR="00B56636">
      <w:pPr>
        <w:pStyle w:val="NormaleSPIS"/>
        <w:rPr>
          <w:rFonts w:cs="Arial" w:hAnsi="Arial" w:ascii="Arial"/>
          <w:noProof/>
        </w:rPr>
      </w:pPr>
    </w:p>
    <w:p w:rsidRDefault="00B56636" w:rsidP="00B56636" w:rsidR="00B56636">
      <w:pPr>
        <w:rPr>
          <w:rFonts w:cs="Arial" w:hAnsi="Arial" w:ascii="Arial"/>
        </w:rPr>
      </w:pPr>
    </w:p>
    <w:p w:rsidRDefault="00B56636" w:rsidP="00B56636" w:rsidR="00B56636">
      <w:pPr>
        <w:rPr>
          <w:rFonts w:cs="Arial" w:hAnsi="Arial" w:ascii="Arial"/>
        </w:rPr>
      </w:pPr>
    </w:p>
    <w:p w:rsidRDefault="00B56636" w:rsidP="00B56636" w:rsidR="00B5663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B56636" w:rsidP="00B56636" w:rsidR="00B56636">
      <w:pPr>
        <w:jc w:val="both"/>
        <w:rPr>
          <w:rFonts w:cs="Arial" w:eastAsia="Times New Roman" w:hAnsi="Arial" w:ascii="Arial"/>
        </w:rPr>
      </w:pPr>
    </w:p>
    <w:p w:rsidRDefault="00B5663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636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26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St-271/2016-3</izvorni_sadrzaj>
    <derivirana_varijabla naziv="DomainObject.Oznaka_1">St-271/2016-3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St-271/2016</izvorni_sadrzaj>
    <derivirana_varijabla naziv="DomainObject.Predmet.OznakaBroj_1">St-271/2016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LOVREK društvo s ograničenom odgovornošću za poljoprivrednu proizvodnju, trgovinu i usluge, Sopje zastupanog po punomoćniku IVAN MARIĆ</izvorni_sadrzaj>
    <derivirana_varijabla naziv="DomainObject.Predmet.ProtustrankaFormated_1">  LOVREK društvo s ograničenom odgovornošću za poljoprivrednu proizvodnju, trgovinu i usluge, Sopje zastupanog po punomoćniku IVAN MARIĆ</derivirana_varijabla>
  </DomainObject.Predmet.ProtustrankaFormated>
  <DomainObject.Predmet.ProtustrankaFormatedOIB>
    <izvorni_sadrzaj>  LOVREK društvo s ograničenom odgovornošću za poljoprivrednu proizvodnju, trgovinu i usluge, Sopje, OIB 51176069430 zastupanog po punomoćniku IVAN MARIĆ</izvorni_sadrzaj>
    <derivirana_varijabla naziv="DomainObject.Predmet.ProtustrankaFormatedOIB_1">  LOVREK društvo s ograničenom odgovornošću za poljoprivrednu proizvodnju, trgovinu i usluge, Sopje, OIB 51176069430 zastupanog po punomoćniku IVAN MARIĆ</derivirana_varijabla>
  </DomainObject.Predmet.ProtustrankaFormatedOIB>
  <DomainObject.Predmet.ProtustrankaFormatedWithAdress>
    <izvorni_sadrzaj> LOVREK društvo s ograničenom odgovornošću za poljoprivrednu proizvodnju, trgovinu i usluge, Sopje, Kralja Tomislava 47, 33525 Sopje zastupanog po punomoćniku IVAN MARIĆ</izvorni_sadrzaj>
    <derivirana_varijabla naziv="DomainObject.Predmet.ProtustrankaFormatedWithAdress_1"> LOVREK društvo s ograničenom odgovornošću za poljoprivrednu proizvodnju, trgovinu i usluge, Sopje, Kralja Tomislava 47, 33525 Sopje zastupanog po punomoćniku IVAN MARIĆ</derivirana_varijabla>
  </DomainObject.Predmet.ProtustrankaFormatedWithAdress>
  <DomainObject.Predmet.ProtustrankaFormatedWithAdressOIB>
    <izvorni_sadrzaj> LOVREK društvo s ograničenom odgovornošću za poljoprivrednu proizvodnju, trgovinu i usluge, Sopje, OIB 51176069430, Kralja Tomislava 47, 33525 Sopje zastupanog po punomoćniku IVAN MARIĆ</izvorni_sadrzaj>
    <derivirana_varijabla naziv="DomainObject.Predmet.ProtustrankaFormatedWithAdressOIB_1"> LOVREK društvo s ograničenom odgovornošću za poljoprivrednu proizvodnju, trgovinu i usluge, Sopje, OIB 51176069430, Kralja Tomislava 47, 33525 Sopje zastupanog po punomoćniku IVAN MARIĆ</derivirana_varijabla>
  </DomainObject.Predmet.ProtustrankaFormatedWithAdressOIB>
  <DomainObject.Predmet.ProtustrankaWithAdress>
    <izvorni_sadrzaj>LOVREK društvo s ograničenom odgovornošću za poljoprivrednu proizvodnju, trgovinu i usluge, Sopje Kralja Tomislava 47, 33525 Sopje</izvorni_sadrzaj>
    <derivirana_varijabla naziv="DomainObject.Predmet.ProtustrankaWithAdress_1">LOVREK društvo s ograničenom odgovornošću za poljoprivrednu proizvodnju, trgovinu i usluge, Sopje Kralja Tomislava 47, 33525 Sopje</derivirana_varijabla>
  </DomainObject.Predmet.ProtustrankaWithAdress>
  <DomainObject.Predmet.ProtustrankaWithAdressOIB>
    <izvorni_sadrzaj>LOVREK društvo s ograničenom odgovornošću za poljoprivrednu proizvodnju, trgovinu i usluge, Sopje, OIB 51176069430, Kralja Tomislava 47, 33525 Sopje</izvorni_sadrzaj>
    <derivirana_varijabla naziv="DomainObject.Predmet.ProtustrankaWithAdressOIB_1">LOVREK društvo s ograničenom odgovornošću za poljoprivrednu proizvodnju, trgovinu i usluge, Sopje, OIB 51176069430, Kralja Tomislava 47, 33525 Sopje</derivirana_varijabla>
  </DomainObject.Predmet.ProtustrankaWithAdressOIB>
  <DomainObject.Predmet.ProtustrankaNazivFormated>
    <izvorni_sadrzaj>LOVREK društvo s ograničenom odgovornošću za poljoprivrednu proizvodnju, trgovinu i usluge, Sopje</izvorni_sadrzaj>
    <derivirana_varijabla naziv="DomainObject.Predmet.ProtustrankaNazivFormated_1">LOVREK društvo s ograničenom odgovornošću za poljoprivrednu proizvodnju, trgovinu i usluge, Sopje</derivirana_varijabla>
  </DomainObject.Predmet.ProtustrankaNazivFormated>
  <DomainObject.Predmet.ProtustrankaNazivFormatedOIB>
    <izvorni_sadrzaj>LOVREK društvo s ograničenom odgovornošću za poljoprivrednu proizvodnju, trgovinu i usluge, Sopje, OIB 51176069430</izvorni_sadrzaj>
    <derivirana_varijabla naziv="DomainObject.Predmet.ProtustrankaNazivFormatedOIB_1">LOVREK društvo s ograničenom odgovornošću za poljoprivrednu proizvodnju, trgovinu i usluge, Sopje, OIB 51176069430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LOVREK društvo s ograničenom odgovornošću za poljoprivrednu proizvodnju, trgovinu i usluge, Sopje zastupanog po punomoćniku IVAN MARIĆ</item>
    </izvorni_sadrzaj>
    <derivirana_varijabla naziv="DomainObject.Predmet.ProtuStrankaListFormated_1">
      <item>LOVREK društvo s ograničenom odgovornošću za poljoprivrednu proizvodnju, trgovinu i usluge, Sopje zastupanog po punomoćniku IVAN MARIĆ</item>
    </derivirana_varijabla>
  </DomainObject.Predmet.ProtuStrankaListFormated>
  <DomainObject.Predmet.ProtuStrankaListFormatedOIB>
    <izvorni_sadrzaj>
      <item>LOVREK društvo s ograničenom odgovornošću za poljoprivrednu proizvodnju, trgovinu i usluge, Sopje, OIB 51176069430 zastupanog po punomoćniku IVAN MARIĆ</item>
    </izvorni_sadrzaj>
    <derivirana_varijabla naziv="DomainObject.Predmet.ProtuStrankaListFormatedOIB_1">
      <item>LOVREK društvo s ograničenom odgovornošću za poljoprivrednu proizvodnju, trgovinu i usluge, Sopje, OIB 51176069430 zastupanog po punomoćniku IVAN MARIĆ</item>
    </derivirana_varijabla>
  </DomainObject.Predmet.ProtuStrankaListFormatedOIB>
  <DomainObject.Predmet.ProtuStrankaListFormatedWithAdress>
    <izvorni_sadrzaj>
      <item>LOVREK društvo s ograničenom odgovornošću za poljoprivrednu proizvodnju, trgovinu i usluge, Sopje, Kralja Tomislava 47, 33525 Sopje zastupanog po punomoćniku IVAN MARIĆ</item>
    </izvorni_sadrzaj>
    <derivirana_varijabla naziv="DomainObject.Predmet.ProtuStrankaListFormatedWithAdress_1">
      <item>LOVREK društvo s ograničenom odgovornošću za poljoprivrednu proizvodnju, trgovinu i usluge, Sopje, Kralja Tomislava 47, 33525 Sopje zastupanog po punomoćniku IVAN MARIĆ</item>
    </derivirana_varijabla>
  </DomainObject.Predmet.ProtuStrankaListFormatedWithAdress>
  <DomainObject.Predmet.ProtuStrankaListFormatedWithAdressOIB>
    <izvorni_sadrzaj>
      <item>LOVREK društvo s ograničenom odgovornošću za poljoprivrednu proizvodnju, trgovinu i usluge, Sopje, OIB 51176069430, Kralja Tomislava 47, 33525 Sopje zastupanog po punomoćniku IVAN MARIĆ</item>
    </izvorni_sadrzaj>
    <derivirana_varijabla naziv="DomainObject.Predmet.ProtuStrankaListFormatedWithAdressOIB_1">
      <item>LOVREK društvo s ograničenom odgovornošću za poljoprivrednu proizvodnju, trgovinu i usluge, Sopje, OIB 51176069430, Kralja Tomislava 47, 33525 Sopje zastupanog po punomoćniku IVAN MARIĆ</item>
    </derivirana_varijabla>
  </DomainObject.Predmet.ProtuStrankaListFormatedWithAdressOIB>
  <DomainObject.Predmet.ProtuStrankaListNazivFormated>
    <izvorni_sadrzaj>
      <item>LOVREK društvo s ograničenom odgovornošću za poljoprivrednu proizvodnju, trgovinu i usluge, Sopje</item>
    </izvorni_sadrzaj>
    <derivirana_varijabla naziv="DomainObject.Predmet.ProtuStrankaListNazivFormated_1">
      <item>LOVREK društvo s ograničenom odgovornošću za poljoprivrednu proizvodnju, trgovinu i usluge, Sopje</item>
    </derivirana_varijabla>
  </DomainObject.Predmet.ProtuStrankaListNazivFormated>
  <DomainObject.Predmet.ProtuStrankaListNazivFormatedOIB>
    <izvorni_sadrzaj>
      <item>LOVREK društvo s ograničenom odgovornošću za poljoprivrednu proizvodnju, trgovinu i usluge, Sopje, OIB 51176069430</item>
    </izvorni_sadrzaj>
    <derivirana_varijabla naziv="DomainObject.Predmet.ProtuStrankaListNazivFormatedOIB_1">
      <item>LOVREK društvo s ograničenom odgovornošću za poljoprivrednu proizvodnju, trgovinu i usluge, Sopje, OIB 51176069430</item>
    </derivirana_varijabla>
  </DomainObject.Predmet.ProtuStrankaListNazivFormatedOIB>
  <DomainObject.Predmet.OstaliListFormated>
    <izvorni_sadrzaj>
      <item>ŽELJKA TOMIĆ</item>
      <item>IVAN MARIĆ punomoćnik sudionika u postupku LOVREK društvo s ograničenom odgovornošću za poljoprivrednu proizvodnju, trgovinu i usluge, Sopje</item>
    </izvorni_sadrzaj>
    <derivirana_varijabla naziv="DomainObject.Predmet.OstaliListFormated_1">
      <item>ŽELJKA TOMIĆ</item>
      <item>IVAN MARIĆ punomoćnik sudionika u postupku LOVREK društvo s ograničenom odgovornošću za poljoprivrednu proizvodnju, trgovinu i usluge, Sopje</item>
    </derivirana_varijabla>
  </DomainObject.Predmet.OstaliListFormated>
  <DomainObject.Predmet.OstaliListFormatedOIB>
    <izvorni_sadrzaj>
      <item>ŽELJKA TOMIĆ</item>
      <item>IVAN MARIĆ punomoćnik sudionika u postupku LOVREK društvo s ograničenom odgovornošću za poljoprivrednu proizvodnju, trgovinu i usluge, Sopje</item>
    </izvorni_sadrzaj>
    <derivirana_varijabla naziv="DomainObject.Predmet.OstaliListFormatedOIB_1">
      <item>ŽELJKA TOMIĆ</item>
      <item>IVAN MARIĆ punomoćnik sudionika u postupku LOVREK društvo s ograničenom odgovornošću za poljoprivrednu proizvodnju, trgovinu i usluge, Sopje</item>
    </derivirana_varijabla>
  </DomainObject.Predmet.OstaliListFormatedOIB>
  <DomainObject.Predmet.OstaliListFormatedWithAdress>
    <izvorni_sadrzaj>
      <item>ŽELJKA TOMIĆ, Matije Gupca 13, 33520 Sladojevci</item>
      <item>IVAN MARIĆ, Kralja Tomislava 47, 33525 Sopje punomoćnik sudionika u postupku LOVREK društvo s ograničenom odgovornošću za poljoprivrednu proizvodnju, trgovinu i usluge, Sopje</item>
    </izvorni_sadrzaj>
    <derivirana_varijabla naziv="DomainObject.Predmet.OstaliListFormatedWithAdress_1">
      <item>ŽELJKA TOMIĆ, Matije Gupca 13, 33520 Sladojevci</item>
      <item>IVAN MARIĆ, Kralja Tomislava 47, 33525 Sopje punomoćnik sudionika u postupku LOVREK društvo s ograničenom odgovornošću za poljoprivrednu proizvodnju, trgovinu i usluge, Sopje</item>
    </derivirana_varijabla>
  </DomainObject.Predmet.OstaliListFormatedWithAdress>
  <DomainObject.Predmet.OstaliListFormatedWithAdressOIB>
    <izvorni_sadrzaj>
      <item>ŽELJKA TOMIĆ, Matije Gupca 13, 33520 Sladojevci</item>
      <item>IVAN MARIĆ, Kralja Tomislava 47, 33525 Sopje punomoćnik sudionika u postupku LOVREK društvo s ograničenom odgovornošću za poljoprivrednu proizvodnju, trgovinu i usluge, Sopje</item>
    </izvorni_sadrzaj>
    <derivirana_varijabla naziv="DomainObject.Predmet.OstaliListFormatedWithAdressOIB_1">
      <item>ŽELJKA TOMIĆ, Matije Gupca 13, 33520 Sladojevci</item>
      <item>IVAN MARIĆ, Kralja Tomislava 47, 33525 Sopje punomoćnik sudionika u postupku LOVREK društvo s ograničenom odgovornošću za poljoprivrednu proizvodnju, trgovinu i usluge, Sopje</item>
    </derivirana_varijabla>
  </DomainObject.Predmet.OstaliListFormatedWithAdressOIB>
  <DomainObject.Predmet.OstaliListNazivFormated>
    <izvorni_sadrzaj>
      <item>ŽELJKA TOMIĆ</item>
      <item>IVAN MARIĆ</item>
    </izvorni_sadrzaj>
    <derivirana_varijabla naziv="DomainObject.Predmet.OstaliListNazivFormated_1">
      <item>ŽELJKA TOMIĆ</item>
      <item>IVAN MARIĆ</item>
    </derivirana_varijabla>
  </DomainObject.Predmet.OstaliListNazivFormated>
  <DomainObject.Predmet.OstaliListNazivFormatedOIB>
    <izvorni_sadrzaj>
      <item>ŽELJKA TOMIĆ</item>
      <item>IVAN MARIĆ</item>
    </izvorni_sadrzaj>
    <derivirana_varijabla naziv="DomainObject.Predmet.OstaliListNazivFormatedOIB_1">
      <item>ŽELJKA TOMIĆ</item>
      <item>IVAN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St-271/2016-3</izvorni_sadrzaj>
    <derivirana_varijabla naziv="DomainObject.PoslovniBrojDokumenta_1">St-271/2016-3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LOVREK društvo s ograničenom odgovornošću za poljoprivrednu proizvodnju, trgovinu i usluge, Sopje</izvorni_sadrzaj>
    <derivirana_varijabla naziv="DomainObject.Predmet.ProtustrankaIDrugi_1">LOVREK društvo s ograničenom odgovornošću za poljoprivrednu proizvodnju, trgovinu i usluge, Sopje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LOVREK društvo s ograničenom odgovornošću za poljoprivrednu proizvodnju, trgovinu i usluge, Sopje, OIB 51176069430, Kralja Tomislava 47, 33525 Sopje</izvorni_sadrzaj>
    <derivirana_varijabla naziv="DomainObject.Predmet.ProtustrankaIDrugiAdressOIB_1">LOVREK društvo s ograničenom odgovornošću za poljoprivrednu proizvodnju, trgovinu i usluge, Sopje, OIB 51176069430, Kralja Tomislava 47, 33525 Sopje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LOVREK društvo s ograničenom odgovornošću za poljoprivrednu proizvodnju, trgovinu i usluge, Sopje</item>
      <item>ŽELJKA TOMIĆ</item>
      <item>IVAN MARIĆ</item>
    </izvorni_sadrzaj>
    <derivirana_varijabla naziv="DomainObject.Predmet.SudioniciListNaziv_1">
      <item>FINA, RC ZAGREB, Podružnica Bjelovar</item>
      <item>LOVREK društvo s ograničenom odgovornošću za poljoprivrednu proizvodnju, trgovinu i usluge, Sopje</item>
      <item>ŽELJKA TOMIĆ</item>
      <item>IVAN MARIĆ</item>
    </derivirana_varijabla>
  </DomainObject.Predmet.SudioniciListNaziv>
  <DomainObject.Predmet.SudioniciListAdressOIB>
    <izvorni_sadrzaj>
      <item>FINA, RC ZAGREB, Podružnica Bjelovar, OIB 85821130368, F. Supila 4,43000 Bjelovar</item>
      <item>LOVREK društvo s ograničenom odgovornošću za poljoprivrednu proizvodnju, trgovinu i usluge, Sopje, OIB 51176069430, Kralja Tomislava 47,33525 Sopje</item>
      <item>ŽELJKA TOMIĆ, Matije Gupca 13,33520 Sladojevci</item>
      <item>IVAN MARIĆ, Kralja Tomislava 47,33525 Sopje</item>
    </izvorni_sadrzaj>
    <derivirana_varijabla naziv="DomainObject.Predmet.SudioniciListAdressOIB_1">
      <item>FINA, RC ZAGREB, Podružnica Bjelovar, OIB 85821130368, F. Supila 4,43000 Bjelovar</item>
      <item>LOVREK društvo s ograničenom odgovornošću za poljoprivrednu proizvodnju, trgovinu i usluge, Sopje, OIB 51176069430, Kralja Tomislava 47,33525 Sopje</item>
      <item>ŽELJKA TOMIĆ, Matije Gupca 13,33520 Sladojevci</item>
      <item>IVAN MARIĆ, Kralja Tomislava 47,33525 Sopje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715FFA-8410-41D9-AE78-526E180F73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992</properties:Words>
  <properties:Characters>5508</properties:Characters>
  <properties:Lines>125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2016-04-18T06:27:00Z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St-271/2016-3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