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38ab" w14:paraId="37338ab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2C7578">
        <w:t>1</w:t>
      </w:r>
      <w:r w:rsidR="002B06AB">
        <w:t>22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4313D6">
        <w:t>7</w:t>
      </w:r>
      <w:r w:rsidR="00814557" w:rsidRPr="006F1FF1">
        <w:t xml:space="preserve">. </w:t>
      </w:r>
      <w:r w:rsidR="002C7578">
        <w:t>siječnja 2019.</w:t>
      </w:r>
      <w:r w:rsidRPr="006F1FF1">
        <w:t xml:space="preserve">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A324E8" w:rsidP="00423660" w:rsidR="00423660">
      <w:pPr>
        <w:pStyle w:val="Odlomakpopisa"/>
        <w:numPr>
          <w:ilvl w:val="0"/>
          <w:numId w:val="13"/>
        </w:numPr>
        <w:jc w:val="both"/>
      </w:pPr>
      <w:r>
        <w:t xml:space="preserve">Obustavlja se </w:t>
      </w:r>
      <w:r w:rsidR="001A7667" w:rsidRPr="006F1FF1">
        <w:t xml:space="preserve">prodaja </w:t>
      </w:r>
      <w:r w:rsidR="00091511"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="00091511" w:rsidRPr="006F1FF1">
        <w:t>i to</w:t>
      </w:r>
      <w:r>
        <w:t xml:space="preserve"> za slijedeće nekretnine:</w:t>
      </w:r>
    </w:p>
    <w:p w:rsidRDefault="002C7578" w:rsidP="00A324E8" w:rsidR="00A324E8">
      <w:pPr>
        <w:pStyle w:val="Odlomakpopisa"/>
        <w:ind w:left="1080"/>
        <w:jc w:val="both"/>
      </w:pPr>
      <w:r>
        <w:t>- čz. 3600/9</w:t>
      </w:r>
      <w:r w:rsidR="00A324E8">
        <w:t xml:space="preserve">, k.o. Šibenik, zk. ul. </w:t>
      </w:r>
      <w:r>
        <w:t>6203,</w:t>
      </w:r>
    </w:p>
    <w:p w:rsidRDefault="00A324E8" w:rsidP="00A324E8" w:rsidR="00A324E8">
      <w:pPr>
        <w:pStyle w:val="Odlomakpopisa"/>
        <w:ind w:left="1080"/>
        <w:jc w:val="both"/>
      </w:pPr>
      <w:r>
        <w:t xml:space="preserve">- čz. </w:t>
      </w:r>
      <w:r w:rsidR="002C7578">
        <w:t>2875</w:t>
      </w:r>
      <w:r>
        <w:t xml:space="preserve">, k.o. Šibenik, zk. ul. </w:t>
      </w:r>
      <w:r w:rsidR="002C7578">
        <w:t>1230</w:t>
      </w:r>
      <w:r>
        <w:t>,</w:t>
      </w:r>
      <w:r w:rsidR="002C7578">
        <w:t xml:space="preserve"> suvlasnički dio 91/1000, E-7</w:t>
      </w:r>
      <w:r>
        <w:t>,</w:t>
      </w:r>
    </w:p>
    <w:p w:rsidRDefault="00A324E8" w:rsidP="00A324E8" w:rsidR="00A324E8">
      <w:pPr>
        <w:pStyle w:val="Odlomakpopisa"/>
        <w:ind w:left="1080"/>
        <w:jc w:val="both"/>
      </w:pPr>
    </w:p>
    <w:p w:rsidRDefault="0036508C" w:rsidP="00423660" w:rsidR="0036508C" w:rsidRPr="006F1FF1">
      <w:pPr>
        <w:jc w:val="center"/>
      </w:pPr>
      <w:r w:rsidRPr="006F1FF1">
        <w:t>Obrazloženje</w:t>
      </w:r>
    </w:p>
    <w:p w:rsidRDefault="00C04133" w:rsidP="0036508C" w:rsidR="00C04133" w:rsidRPr="006F1FF1">
      <w:pPr>
        <w:jc w:val="both"/>
      </w:pPr>
    </w:p>
    <w:p w:rsidRDefault="00A324E8" w:rsidP="00433D1F" w:rsidR="00A324E8">
      <w:pPr>
        <w:ind w:firstLine="708"/>
        <w:jc w:val="both"/>
      </w:pPr>
      <w:r>
        <w:t>Rješenjima</w:t>
      </w:r>
      <w:r w:rsidR="00DA4B78" w:rsidRPr="006F1FF1">
        <w:t xml:space="preserve"> ovog suda posl.</w:t>
      </w:r>
      <w:r w:rsidR="007849D9" w:rsidRPr="006F1FF1">
        <w:t xml:space="preserve"> </w:t>
      </w:r>
      <w:r w:rsidR="00DA4B78" w:rsidRPr="006F1FF1">
        <w:t xml:space="preserve">br. </w:t>
      </w:r>
      <w:r>
        <w:t>1</w:t>
      </w:r>
      <w:r w:rsidRPr="006F1FF1">
        <w:t xml:space="preserve"> St-</w:t>
      </w:r>
      <w:r>
        <w:t>5/18</w:t>
      </w:r>
      <w:r w:rsidRPr="006F1FF1">
        <w:t>-</w:t>
      </w:r>
      <w:r w:rsidR="002C7578">
        <w:t>3-30</w:t>
      </w:r>
      <w:r w:rsidR="004313D6">
        <w:t xml:space="preserve"> i</w:t>
      </w:r>
      <w:r>
        <w:t xml:space="preserve"> 1 </w:t>
      </w:r>
      <w:r w:rsidR="00433D1F" w:rsidRPr="006F1FF1">
        <w:t>St-</w:t>
      </w:r>
      <w:r>
        <w:t>5/18</w:t>
      </w:r>
      <w:r w:rsidR="00852B0D" w:rsidRPr="006F1FF1">
        <w:t>-</w:t>
      </w:r>
      <w:r w:rsidR="002C7578">
        <w:t>31</w:t>
      </w:r>
      <w:r>
        <w:t xml:space="preserve">, određena je prodaja pojedinih dijelova imovine stečajnog dužnika </w:t>
      </w:r>
      <w:r w:rsidRPr="00A05E6A">
        <w:t>SAGA d.o.o., Šibenik, Velimira Škorpika 23, OIB: 58359521839</w:t>
      </w:r>
      <w:r>
        <w:t xml:space="preserve">. Stečajna upraviteljica je </w:t>
      </w:r>
      <w:r w:rsidR="002C7578">
        <w:t>podneskom od 24</w:t>
      </w:r>
      <w:r w:rsidR="00423660">
        <w:t xml:space="preserve">. </w:t>
      </w:r>
      <w:r w:rsidR="002C7578">
        <w:t>prosinca</w:t>
      </w:r>
      <w:r w:rsidR="00423660">
        <w:t xml:space="preserve"> 2018.</w:t>
      </w:r>
      <w:r>
        <w:t xml:space="preserve"> izvijestila sud da je u međuvremenu, a temeljem valjanih pravnih osnova i isplate kupoprodajne cijene došlo do prijenosa prava vlasništva sa stečajnog dužnika na kupce, te da u tom smislu, a zbog navedenih okolnosti  navedene nekretnine valja izuzeti iz postupka unovčenja.</w:t>
      </w:r>
    </w:p>
    <w:p w:rsidRDefault="00A324E8" w:rsidP="00423660" w:rsidR="00A324E8">
      <w:pPr>
        <w:ind w:firstLine="708"/>
        <w:jc w:val="both"/>
      </w:pPr>
      <w:r>
        <w:t xml:space="preserve">Odredbom čl. 40. Ovršnog zakona </w:t>
      </w:r>
      <w:r w:rsidRPr="00137FFC">
        <w:t>(Narodne novine 112/12</w:t>
      </w:r>
      <w:r>
        <w:t xml:space="preserve">, 25/13, </w:t>
      </w:r>
      <w:r w:rsidRPr="00A52600">
        <w:t>93/14</w:t>
      </w:r>
      <w:r>
        <w:t xml:space="preserve"> i 73/17) koji zakon se na odgovarajući način primjenjuje</w:t>
      </w:r>
      <w:r w:rsidR="00423660">
        <w:t xml:space="preserve"> u stečajnom postupku kao postupku generalne ovrhe, a u smislu odredbe čl. 247. st. 1., propisano je da će se ovrha obustaviti ukoliko ovrhovoditelj povuče prijedlog.</w:t>
      </w:r>
    </w:p>
    <w:p w:rsidRDefault="00423660" w:rsidP="00423660" w:rsidR="00423660">
      <w:pPr>
        <w:ind w:firstLine="708"/>
        <w:jc w:val="both"/>
      </w:pPr>
      <w:r>
        <w:t>Obzirom da je rješenje o prodaji sastavni dio postupka prodaje, odnosno u ovom slučaju unovčenja imovine stečajnog dužnika, a stečajna upraviteljica je izvijestila sud da ne postoje uvjeti za unovčenje dijela imovine stečajnog dužnika označenog u točci I. ovog rješenja, to je primjenom citiranih odredbi Stečajnog, odnosno Ovršnog zakona valjalo obustaviti unovčenje.</w:t>
      </w:r>
    </w:p>
    <w:p w:rsidRDefault="00423660" w:rsidP="00423660" w:rsidR="00423660" w:rsidRPr="00137FFC">
      <w:pPr>
        <w:ind w:firstLine="708"/>
        <w:jc w:val="both"/>
      </w:pPr>
      <w:r>
        <w:t>Stoga je odlučeno kao u izreci.</w:t>
      </w:r>
    </w:p>
    <w:p w:rsidRDefault="00A324E8" w:rsidP="00433D1F" w:rsidR="00A324E8">
      <w:pPr>
        <w:ind w:firstLine="708"/>
        <w:jc w:val="both"/>
      </w:pPr>
    </w:p>
    <w:p w:rsidRDefault="00A324E8" w:rsidP="00433D1F" w:rsidR="00A324E8">
      <w:pPr>
        <w:ind w:firstLine="708"/>
        <w:jc w:val="both"/>
      </w:pP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lastRenderedPageBreak/>
        <w:t xml:space="preserve">U </w:t>
      </w:r>
      <w:r w:rsidR="00006969" w:rsidRPr="006F1FF1">
        <w:t>Zadru</w:t>
      </w:r>
      <w:r w:rsidRPr="006F1FF1">
        <w:t xml:space="preserve">, </w:t>
      </w:r>
      <w:r w:rsidR="004313D6">
        <w:t>7</w:t>
      </w:r>
      <w:r w:rsidR="00814557" w:rsidRPr="006F1FF1">
        <w:t xml:space="preserve">. </w:t>
      </w:r>
      <w:r w:rsidR="002C7578">
        <w:t>siječnja 2019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2B06AB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  <w:r w:rsidR="0039490D" w:rsidRPr="00FA2B5D">
        <w:t>:</w:t>
      </w:r>
    </w:p>
    <w:p w:rsidRDefault="002B06AB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423660" w:rsidR="003A7AF7" w:rsidRPr="006F1FF1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2B06A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2B06AB">
      <w:t>122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06AB"/>
    <w:rsid w:val="002B3869"/>
    <w:rsid w:val="002B4D02"/>
    <w:rsid w:val="002B534B"/>
    <w:rsid w:val="002C6C52"/>
    <w:rsid w:val="002C7578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23660"/>
    <w:rsid w:val="004313D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0D5C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324E8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7FB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12AE3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6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6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St-5/2018-104</izvorni_sadrzaj>
    <derivirana_varijabla naziv="DomainObject.PredzadnjaOdlukaIzPredmeta.Oznaka_1">St-5/2018-104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5F2E2-FFE2-4A0F-A617-3E260314A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1904</properties:Characters>
  <properties:Lines>64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2019-01-03T07:50:00Z</dcterms:created>
  <dc:creator>Srđan Gavranić</dc:creator>
  <cp:lastModifiedBy>Ante Rubelj</cp:lastModifiedBy>
  <cp:lastPrinted>2016-07-13T07:15:00Z</cp:lastPrinted>
  <dcterms:modified xmlns:xsi="http://www.w3.org/2001/XMLSchema-instance" xsi:type="dcterms:W3CDTF">2019-01-07T14:18:00Z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 st-5-18 obustava prodaje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