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13c72" w14:paraId="6113c72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44165C">
        <w:rPr>
          <w:rFonts w:cs="Times New Roman" w:hAnsi="Times New Roman" w:ascii="Times New Roman"/>
          <w:b w:val="false"/>
          <w:sz w:val="24"/>
          <w:szCs w:val="24"/>
        </w:rPr>
        <w:t>5390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</w:t>
      </w:r>
      <w:r w:rsidR="0044165C">
        <w:t>Karlovac, Ulica Pavla Vitezovića 1,</w:t>
      </w:r>
      <w:r w:rsidR="002372CB">
        <w:t xml:space="preserve">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44165C">
        <w:t>LEOVAL j.d.o.o., Karlovac, Izidora Kršnjavoga 8, OIB: 06266423758</w:t>
      </w:r>
      <w:r w:rsidR="00E22F68">
        <w:t>,</w:t>
      </w:r>
      <w:r w:rsidR="004702FA">
        <w:t xml:space="preserve"> </w:t>
      </w:r>
      <w:r w:rsidR="002E5C4F">
        <w:t>2</w:t>
      </w:r>
      <w:r w:rsidR="002372CB">
        <w:t>0.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44165C">
        <w:t>LEOVAL j.d.o.o., Karlovac, Izidora Kršnjavoga 8, OIB: 06266423758</w:t>
      </w:r>
      <w:r w:rsidR="00487E35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523D68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44165C">
        <w:t>LEOVAL j.d.o.o., Karlovac, Izidora Kršnjavoga 8, OIB: 06266423758</w:t>
      </w:r>
      <w:r w:rsidR="006C4C3C">
        <w:t xml:space="preserve">, </w:t>
      </w:r>
      <w:r w:rsidR="0044165C">
        <w:t>Ani Pupić Basar, Karlovac, Izidora Kršnjavoga 8, OIB: 68274314233</w:t>
      </w:r>
      <w:r w:rsidR="00632774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2E5C4F">
        <w:rPr>
          <w:b/>
        </w:rPr>
        <w:t>1</w:t>
      </w:r>
      <w:r w:rsidR="002D3D0F">
        <w:rPr>
          <w:b/>
        </w:rPr>
        <w:t>1</w:t>
      </w:r>
      <w:r w:rsidR="002E5C4F">
        <w:rPr>
          <w:b/>
        </w:rPr>
        <w:t>. siječnja 2018</w:t>
      </w:r>
      <w:r w:rsidR="00607035">
        <w:rPr>
          <w:b/>
        </w:rPr>
        <w:t xml:space="preserve">. u </w:t>
      </w:r>
      <w:r w:rsidR="004E6AF6">
        <w:rPr>
          <w:b/>
        </w:rPr>
        <w:t>10,</w:t>
      </w:r>
      <w:r w:rsidR="0044165C">
        <w:rPr>
          <w:b/>
        </w:rPr>
        <w:t>2</w:t>
      </w:r>
      <w:r w:rsidR="004E6AF6">
        <w:rPr>
          <w:b/>
        </w:rPr>
        <w:t>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 xml:space="preserve">Financijska agencija, Regionalni centar Zagreb, </w:t>
      </w:r>
      <w:r w:rsidR="0044165C">
        <w:t>Podružnica Karlovac, Ulica Pavla Vitezovića 1, OIB: 85821130368,</w:t>
      </w:r>
      <w:r w:rsidR="00607035">
        <w:t xml:space="preserve"> </w:t>
      </w:r>
      <w:r w:rsidR="00D83310">
        <w:t xml:space="preserve"> je  </w:t>
      </w:r>
      <w:r w:rsidR="0044165C">
        <w:t>10. kolovoza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44165C">
        <w:t>LEOVAL j.d.o.o., Karlovac, Izidora Kršnjavoga 8, OIB: 06266423758</w:t>
      </w:r>
      <w:r w:rsidR="00704CD9">
        <w:t xml:space="preserve">, </w:t>
      </w:r>
      <w:r w:rsidR="004702FA">
        <w:t xml:space="preserve">temeljem čl. </w:t>
      </w:r>
      <w:r w:rsidR="0044165C">
        <w:t>110. st. 1.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2E5C4F">
        <w:t>2</w:t>
      </w:r>
      <w:r w:rsidR="002372CB">
        <w:t>0.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EB4" w:rsidR="00E25EB4">
      <w:r>
        <w:separator/>
      </w:r>
    </w:p>
  </w:endnote>
  <w:endnote w:id="0" w:type="continuationSeparator">
    <w:p w:rsidRDefault="00E25EB4" w:rsidR="00E25E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EB4" w:rsidR="00E25EB4">
      <w:r>
        <w:separator/>
      </w:r>
    </w:p>
  </w:footnote>
  <w:footnote w:id="0" w:type="continuationSeparator">
    <w:p w:rsidRDefault="00E25EB4" w:rsidR="00E25E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3DF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44165C">
      <w:rPr>
        <w:rFonts w:hAnsi="Verdana" w:ascii="Verdana"/>
        <w:b w:val="false"/>
        <w:sz w:val="24"/>
        <w:szCs w:val="24"/>
      </w:rPr>
      <w:t>5390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5E66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7E3D"/>
    <w:rsid w:val="001D6B0D"/>
    <w:rsid w:val="001E5168"/>
    <w:rsid w:val="0022013D"/>
    <w:rsid w:val="002365A1"/>
    <w:rsid w:val="002372CB"/>
    <w:rsid w:val="00283EB7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61E8"/>
    <w:rsid w:val="003C5353"/>
    <w:rsid w:val="003D6064"/>
    <w:rsid w:val="003E30D1"/>
    <w:rsid w:val="003E78E9"/>
    <w:rsid w:val="00400843"/>
    <w:rsid w:val="004050F4"/>
    <w:rsid w:val="00426C08"/>
    <w:rsid w:val="004277E0"/>
    <w:rsid w:val="00432038"/>
    <w:rsid w:val="0044165C"/>
    <w:rsid w:val="004702FA"/>
    <w:rsid w:val="0047505D"/>
    <w:rsid w:val="004774BD"/>
    <w:rsid w:val="00487E35"/>
    <w:rsid w:val="004B1855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E1EE3"/>
    <w:rsid w:val="007013AA"/>
    <w:rsid w:val="00704CD9"/>
    <w:rsid w:val="00717F33"/>
    <w:rsid w:val="00740757"/>
    <w:rsid w:val="0074507B"/>
    <w:rsid w:val="00746BA2"/>
    <w:rsid w:val="00761C9C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4BDE"/>
    <w:rsid w:val="00894B65"/>
    <w:rsid w:val="008B2C5A"/>
    <w:rsid w:val="008E15B2"/>
    <w:rsid w:val="008E42C6"/>
    <w:rsid w:val="008F2BD4"/>
    <w:rsid w:val="008F3DF1"/>
    <w:rsid w:val="00924DF6"/>
    <w:rsid w:val="00954AC7"/>
    <w:rsid w:val="00987BB6"/>
    <w:rsid w:val="00994B16"/>
    <w:rsid w:val="009A1085"/>
    <w:rsid w:val="009A2D0F"/>
    <w:rsid w:val="00A02C8C"/>
    <w:rsid w:val="00A0682A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74824"/>
    <w:rsid w:val="00CA69AD"/>
    <w:rsid w:val="00CB2B39"/>
    <w:rsid w:val="00CB5A67"/>
    <w:rsid w:val="00CC1CE6"/>
    <w:rsid w:val="00CC4F74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79AC"/>
    <w:rsid w:val="00E22F68"/>
    <w:rsid w:val="00E25EB4"/>
    <w:rsid w:val="00E305DE"/>
    <w:rsid w:val="00E95616"/>
    <w:rsid w:val="00EA6F5E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1E5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3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D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DF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D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D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3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D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DF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D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D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zaključak</izvorni_sadrzaj>
    <derivirana_varijabla naziv="DomainObject.Primjedba_1">i zaključak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5390</izvorni_sadrzaj>
    <derivirana_varijabla naziv="DomainObject.Predmet.Broj_1">5390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St-5390/2016</izvorni_sadrzaj>
    <derivirana_varijabla naziv="DomainObject.Predmet.OznakaBroj_1">St-5390/2016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LEOVAL j.d.o.o. zastupanog po punomoćniku Ana Pupić Basar</izvorni_sadrzaj>
    <derivirana_varijabla naziv="DomainObject.Predmet.ProtustrankaFormated_1">  LEOVAL j.d.o.o. zastupanog po punomoćniku Ana Pupić Basar</derivirana_varijabla>
  </DomainObject.Predmet.ProtustrankaFormated>
  <DomainObject.Predmet.ProtustrankaFormatedOIB>
    <izvorni_sadrzaj>  LEOVAL j.d.o.o., OIB 06266423758 zastupanog po punomoćniku Ana Pupić Basar</izvorni_sadrzaj>
    <derivirana_varijabla naziv="DomainObject.Predmet.ProtustrankaFormatedOIB_1">  LEOVAL j.d.o.o., OIB 06266423758 zastupanog po punomoćniku Ana Pupić Basar</derivirana_varijabla>
  </DomainObject.Predmet.ProtustrankaFormatedOIB>
  <DomainObject.Predmet.ProtustrankaFormatedWithAdress>
    <izvorni_sadrzaj> LEOVAL j.d.o.o., Izidora Kršnjavoga 8, 47000 Karlovac zastupanog po punomoćniku Ana Pupić Basar</izvorni_sadrzaj>
    <derivirana_varijabla naziv="DomainObject.Predmet.ProtustrankaFormatedWithAdress_1"> LEOVAL j.d.o.o., Izidora Kršnjavoga 8, 47000 Karlovac zastupanog po punomoćniku Ana Pupić Basar</derivirana_varijabla>
  </DomainObject.Predmet.ProtustrankaFormatedWithAdress>
  <DomainObject.Predmet.ProtustrankaFormatedWithAdressOIB>
    <izvorni_sadrzaj> LEOVAL j.d.o.o., OIB 06266423758, Izidora Kršnjavoga 8, 47000 Karlovac zastupanog po punomoćniku Ana Pupić Basar</izvorni_sadrzaj>
    <derivirana_varijabla naziv="DomainObject.Predmet.ProtustrankaFormatedWithAdressOIB_1"> LEOVAL j.d.o.o., OIB 06266423758, Izidora Kršnjavoga 8, 47000 Karlovac zastupanog po punomoćniku Ana Pupić Basar</derivirana_varijabla>
  </DomainObject.Predmet.ProtustrankaFormatedWithAdressOIB>
  <DomainObject.Predmet.ProtustrankaWithAdress>
    <izvorni_sadrzaj>LEOVAL j.d.o.o. Izidora Kršnjavoga 8, 47000 Karlovac</izvorni_sadrzaj>
    <derivirana_varijabla naziv="DomainObject.Predmet.ProtustrankaWithAdress_1">LEOVAL j.d.o.o. Izidora Kršnjavoga 8, 47000 Karlovac</derivirana_varijabla>
  </DomainObject.Predmet.ProtustrankaWithAdress>
  <DomainObject.Predmet.ProtustrankaWithAdressOIB>
    <izvorni_sadrzaj>LEOVAL j.d.o.o., OIB 06266423758, Izidora Kršnjavoga 8, 47000 Karlovac</izvorni_sadrzaj>
    <derivirana_varijabla naziv="DomainObject.Predmet.ProtustrankaWithAdressOIB_1">LEOVAL j.d.o.o., OIB 06266423758, Izidora Kršnjavoga 8, 47000 Karlovac</derivirana_varijabla>
  </DomainObject.Predmet.ProtustrankaWithAdressOIB>
  <DomainObject.Predmet.ProtustrankaNazivFormated>
    <izvorni_sadrzaj>LEOVAL j.d.o.o.</izvorni_sadrzaj>
    <derivirana_varijabla naziv="DomainObject.Predmet.ProtustrankaNazivFormated_1">LEOVAL j.d.o.o.</derivirana_varijabla>
  </DomainObject.Predmet.ProtustrankaNazivFormated>
  <DomainObject.Predmet.ProtustrankaNazivFormatedOIB>
    <izvorni_sadrzaj>LEOVAL j.d.o.o., OIB 06266423758</izvorni_sadrzaj>
    <derivirana_varijabla naziv="DomainObject.Predmet.ProtustrankaNazivFormatedOIB_1">LEOVAL j.d.o.o., OIB 06266423758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LEOVAL j.d.o.o. zastupanog po punomoćniku Ana Pupić Basar</item>
    </izvorni_sadrzaj>
    <derivirana_varijabla naziv="DomainObject.Predmet.ProtuStrankaListFormated_1">
      <item>LEOVAL j.d.o.o. zastupanog po punomoćniku Ana Pupić Basar</item>
    </derivirana_varijabla>
  </DomainObject.Predmet.ProtuStrankaListFormated>
  <DomainObject.Predmet.ProtuStrankaListFormatedOIB>
    <izvorni_sadrzaj>
      <item>LEOVAL j.d.o.o., OIB 06266423758 zastupanog po punomoćniku Ana Pupić Basar</item>
    </izvorni_sadrzaj>
    <derivirana_varijabla naziv="DomainObject.Predmet.ProtuStrankaListFormatedOIB_1">
      <item>LEOVAL j.d.o.o., OIB 06266423758 zastupanog po punomoćniku Ana Pupić Basar</item>
    </derivirana_varijabla>
  </DomainObject.Predmet.ProtuStrankaListFormatedOIB>
  <DomainObject.Predmet.ProtuStrankaListFormatedWithAdress>
    <izvorni_sadrzaj>
      <item>LEOVAL j.d.o.o., Izidora Kršnjavoga 8, 47000 Karlovac zastupanog po punomoćniku Ana Pupić Basar</item>
    </izvorni_sadrzaj>
    <derivirana_varijabla naziv="DomainObject.Predmet.ProtuStrankaListFormatedWithAdress_1">
      <item>LEOVAL j.d.o.o., Izidora Kršnjavoga 8, 47000 Karlovac zastupanog po punomoćniku Ana Pupić Basar</item>
    </derivirana_varijabla>
  </DomainObject.Predmet.ProtuStrankaListFormatedWithAdress>
  <DomainObject.Predmet.ProtuStrankaListFormatedWithAdressOIB>
    <izvorni_sadrzaj>
      <item>LEOVAL j.d.o.o., OIB 06266423758, Izidora Kršnjavoga 8, 47000 Karlovac zastupanog po punomoćniku Ana Pupić Basar</item>
    </izvorni_sadrzaj>
    <derivirana_varijabla naziv="DomainObject.Predmet.ProtuStrankaListFormatedWithAdressOIB_1">
      <item>LEOVAL j.d.o.o., OIB 06266423758, Izidora Kršnjavoga 8, 47000 Karlovac zastupanog po punomoćniku Ana Pupić Basar</item>
    </derivirana_varijabla>
  </DomainObject.Predmet.ProtuStrankaListFormatedWithAdressOIB>
  <DomainObject.Predmet.ProtuStrankaListNazivFormated>
    <izvorni_sadrzaj>
      <item>LEOVAL j.d.o.o.</item>
    </izvorni_sadrzaj>
    <derivirana_varijabla naziv="DomainObject.Predmet.ProtuStrankaListNazivFormated_1">
      <item>LEOVAL j.d.o.o.</item>
    </derivirana_varijabla>
  </DomainObject.Predmet.ProtuStrankaListNazivFormated>
  <DomainObject.Predmet.ProtuStrankaListNazivFormatedOIB>
    <izvorni_sadrzaj>
      <item>LEOVAL j.d.o.o., OIB 06266423758</item>
    </izvorni_sadrzaj>
    <derivirana_varijabla naziv="DomainObject.Predmet.ProtuStrankaListNazivFormatedOIB_1">
      <item>LEOVAL j.d.o.o., OIB 06266423758</item>
    </derivirana_varijabla>
  </DomainObject.Predmet.ProtuStrankaListNazivFormatedOIB>
  <DomainObject.Predmet.OstaliListFormated>
    <izvorni_sadrzaj>
      <item>Ana Pupić Basar punomoćnik sudionika u postupku LEOVAL j.d.o.o.</item>
    </izvorni_sadrzaj>
    <derivirana_varijabla naziv="DomainObject.Predmet.OstaliListFormated_1">
      <item>Ana Pupić Basar punomoćnik sudionika u postupku LEOVAL j.d.o.o.</item>
    </derivirana_varijabla>
  </DomainObject.Predmet.OstaliListFormated>
  <DomainObject.Predmet.OstaliListFormatedOIB>
    <izvorni_sadrzaj>
      <item>Ana Pupić Basar, OIB 68274314233 punomoćnik sudionika u postupku LEOVAL j.d.o.o.</item>
    </izvorni_sadrzaj>
    <derivirana_varijabla naziv="DomainObject.Predmet.OstaliListFormatedOIB_1">
      <item>Ana Pupić Basar, OIB 68274314233 punomoćnik sudionika u postupku LEOVAL j.d.o.o.</item>
    </derivirana_varijabla>
  </DomainObject.Predmet.OstaliListFormatedOIB>
  <DomainObject.Predmet.OstaliListFormatedWithAdress>
    <izvorni_sadrzaj>
      <item>Ana Pupić Basar, Izidora Kršnjavoga 8, 47000 Karlovac punomoćnik sudionika u postupku LEOVAL j.d.o.o.</item>
    </izvorni_sadrzaj>
    <derivirana_varijabla naziv="DomainObject.Predmet.OstaliListFormatedWithAdress_1">
      <item>Ana Pupić Basar, Izidora Kršnjavoga 8, 47000 Karlovac punomoćnik sudionika u postupku LEOVAL j.d.o.o.</item>
    </derivirana_varijabla>
  </DomainObject.Predmet.OstaliListFormatedWithAdress>
  <DomainObject.Predmet.OstaliListFormatedWithAdressOIB>
    <izvorni_sadrzaj>
      <item>Ana Pupić Basar, OIB 68274314233, Izidora Kršnjavoga 8, 47000 Karlovac punomoćnik sudionika u postupku LEOVAL j.d.o.o.</item>
    </izvorni_sadrzaj>
    <derivirana_varijabla naziv="DomainObject.Predmet.OstaliListFormatedWithAdressOIB_1">
      <item>Ana Pupić Basar, OIB 68274314233, Izidora Kršnjavoga 8, 47000 Karlovac punomoćnik sudionika u postupku LEOVAL j.d.o.o.</item>
    </derivirana_varijabla>
  </DomainObject.Predmet.OstaliListFormatedWithAdressOIB>
  <DomainObject.Predmet.OstaliListNazivFormated>
    <izvorni_sadrzaj>
      <item>Ana Pupić Basar</item>
    </izvorni_sadrzaj>
    <derivirana_varijabla naziv="DomainObject.Predmet.OstaliListNazivFormated_1">
      <item>Ana Pupić Basar</item>
    </derivirana_varijabla>
  </DomainObject.Predmet.OstaliListNazivFormated>
  <DomainObject.Predmet.OstaliListNazivFormatedOIB>
    <izvorni_sadrzaj>
      <item>Ana Pupić Basar, OIB 68274314233</item>
    </izvorni_sadrzaj>
    <derivirana_varijabla naziv="DomainObject.Predmet.OstaliListNazivFormatedOIB_1">
      <item>Ana Pupić Basar, OIB 68274314233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LEOVAL j.d.o.o.</izvorni_sadrzaj>
    <derivirana_varijabla naziv="DomainObject.Predmet.ProtustrankaIDrugi_1">LEOVAL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LEOVAL j.d.o.o., OIB 06266423758, Izidora Kršnjavoga 8, 47000 Karlovac</izvorni_sadrzaj>
    <derivirana_varijabla naziv="DomainObject.Predmet.ProtustrankaIDrugiAdressOIB_1">LEOVAL j.d.o.o., OIB 06266423758, Izidora Kršnjavoga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LEOVAL j.d.o.o.</item>
      <item>Ana Pupić Basar</item>
    </izvorni_sadrzaj>
    <derivirana_varijabla naziv="DomainObject.Predmet.SudioniciListNaziv_1">
      <item>FINA regionalni centar Zagreb, podružnica Karlovac</item>
      <item>LEOVAL j.d.o.o.</item>
      <item>Ana Pupić Basar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LEOVAL j.d.o.o., OIB 06266423758, Izidora Kršnjavoga 8,47000 Karlovac</item>
      <item>Ana Pupić Basar, OIB 68274314233, Izidora Kršnjavoga 8,47000 Karlovac</item>
    </izvorni_sadrzaj>
    <derivirana_varijabla naziv="DomainObject.Predmet.SudioniciListAdressOIB_1">
      <item>FINA regionalni centar Zagreb, podružnica Karlovac, OIB 85821130368, Vitezovićeva 1,47000 Karlovac</item>
      <item>LEOVAL j.d.o.o., OIB 06266423758, Izidora Kršnjavoga 8,47000 Karlovac</item>
      <item>Ana Pupić Basar, OIB 68274314233, Izidora Kršnjavoga 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06266423758</item>
      <item>, OIB 68274314233</item>
    </izvorni_sadrzaj>
    <derivirana_varijabla naziv="DomainObject.Predmet.SudioniciListNazivOIB_1">
      <item>, OIB 85821130368</item>
      <item>, OIB 06266423758</item>
      <item>, OIB 68274314233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62B8A6-EC2A-4A78-9658-EAFC741C9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887</properties:Words>
  <properties:Characters>4629</properties:Characters>
  <properties:Lines>134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2017-10-20T11:22:00Z</dcterms:created>
  <dc:creator>Korisnik</dc:creator>
  <cp:lastModifiedBy>Draženka Prpić</cp:lastModifiedBy>
  <cp:lastPrinted>2017-10-20T11:22:00Z</cp:lastPrinted>
  <dcterms:modified xmlns:xsi="http://www.w3.org/2001/XMLSchema-instance" xsi:type="dcterms:W3CDTF">2017-10-20T11:22:00Z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