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d80f" w14:paraId="f2cd80f" w:rsidRDefault="00565BAF" w:rsidP="00565BAF" w:rsidR="00565BAF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</w:t>
      </w:r>
    </w:p>
    <w:p w:rsidRDefault="00565BAF" w:rsidP="00565BAF" w:rsidR="00565BAF" w:rsidRPr="00A01367">
      <w:r w:rsidRPr="00A01367">
        <w:t xml:space="preserve">    REPUBLIKA HRVATSKA </w:t>
      </w:r>
      <w:r w:rsidRPr="00A01367">
        <w:tab/>
      </w:r>
      <w:r w:rsidRPr="00A01367">
        <w:tab/>
      </w:r>
      <w:r w:rsidR="00621ED8">
        <w:t xml:space="preserve"> </w:t>
      </w:r>
    </w:p>
    <w:p w:rsidRDefault="00565BAF" w:rsidP="00565BAF" w:rsidR="00565BAF" w:rsidRPr="00E63DA9">
      <w:r w:rsidRPr="00A01367">
        <w:t xml:space="preserve"> TRGOVAČKI SUD U PAZINU</w:t>
      </w:r>
      <w:r>
        <w:tab/>
        <w:t xml:space="preserve"> </w:t>
      </w:r>
    </w:p>
    <w:p w:rsidRDefault="00565BAF" w:rsidP="00565BAF" w:rsidR="00565BAF" w:rsidRPr="0096577A">
      <w:r w:rsidRPr="00E63DA9">
        <w:t xml:space="preserve">     52000 PAZIN, </w:t>
      </w:r>
      <w:proofErr w:type="spellStart"/>
      <w:r w:rsidRPr="00E63DA9">
        <w:t>Dršćevka</w:t>
      </w:r>
      <w:proofErr w:type="spellEnd"/>
      <w:r>
        <w:t xml:space="preserve"> 1</w:t>
      </w:r>
      <w:r>
        <w:tab/>
        <w:t xml:space="preserve"> </w:t>
      </w:r>
    </w:p>
    <w:p w:rsidRDefault="00565BAF" w:rsidP="00565BAF" w:rsidR="00565BAF" w:rsidRPr="0096577A">
      <w:pPr>
        <w:jc w:val="both"/>
      </w:pPr>
    </w:p>
    <w:p w:rsidRDefault="00565BAF" w:rsidP="00565BAF" w:rsidR="00565BAF" w:rsidRPr="0096577A">
      <w:pPr>
        <w:jc w:val="center"/>
      </w:pPr>
      <w:r>
        <w:t xml:space="preserve">  R E P U B L I K A  H R V A T S K A</w:t>
      </w:r>
    </w:p>
    <w:p w:rsidRDefault="00565BAF" w:rsidP="00565BAF" w:rsidR="00565BAF" w:rsidRPr="0096577A"/>
    <w:p w:rsidRDefault="00565BAF" w:rsidP="00565BAF" w:rsidR="00565BAF" w:rsidRPr="0096577A">
      <w:pPr>
        <w:jc w:val="center"/>
      </w:pPr>
      <w:r w:rsidRPr="0096577A">
        <w:t>R J E Š E NJ E</w:t>
      </w:r>
    </w:p>
    <w:p w:rsidRDefault="00565BAF" w:rsidP="00565BAF" w:rsidR="00565BAF" w:rsidRPr="0096577A"/>
    <w:p w:rsidRDefault="00565BAF" w:rsidP="00565BAF" w:rsidR="00565BAF" w:rsidRPr="00126566">
      <w:pPr>
        <w:jc w:val="both"/>
      </w:pPr>
      <w:r w:rsidRPr="00E14354">
        <w:tab/>
        <w:t xml:space="preserve">Trgovački sud u Pazinu, po stečajnom sucu </w:t>
      </w:r>
      <w:r w:rsidR="00621ED8">
        <w:t>Damiru Rabaru</w:t>
      </w:r>
      <w:r w:rsidRPr="00E14354">
        <w:t xml:space="preserve">, </w:t>
      </w:r>
      <w:r>
        <w:t xml:space="preserve">u </w:t>
      </w:r>
      <w:r w:rsidRPr="00301DD1">
        <w:t>stečajno</w:t>
      </w:r>
      <w:r>
        <w:t>m postupku</w:t>
      </w:r>
      <w:r w:rsidRPr="00301DD1">
        <w:t xml:space="preserve"> nad dužnikom</w:t>
      </w:r>
      <w:r w:rsidRPr="00E14354">
        <w:t xml:space="preserve"> </w:t>
      </w:r>
      <w:r w:rsidR="00621ED8">
        <w:t xml:space="preserve">ERROR SERVIS d.o.o. Umag, </w:t>
      </w:r>
      <w:proofErr w:type="spellStart"/>
      <w:r w:rsidR="00621ED8">
        <w:t>Pozioi</w:t>
      </w:r>
      <w:proofErr w:type="spellEnd"/>
      <w:r w:rsidR="00621ED8">
        <w:t xml:space="preserve"> 17</w:t>
      </w:r>
      <w:r>
        <w:t xml:space="preserve">, OIB: </w:t>
      </w:r>
      <w:r w:rsidR="00621ED8" w:rsidRPr="00621ED8">
        <w:t>09543286187</w:t>
      </w:r>
      <w:r w:rsidRPr="00126566">
        <w:t xml:space="preserve">, </w:t>
      </w:r>
      <w:r w:rsidR="00621ED8">
        <w:t>1</w:t>
      </w:r>
      <w:r>
        <w:t>9</w:t>
      </w:r>
      <w:r w:rsidRPr="00126566">
        <w:t xml:space="preserve">. </w:t>
      </w:r>
      <w:r w:rsidR="00621ED8">
        <w:t>ožujka</w:t>
      </w:r>
      <w:r w:rsidRPr="00126566">
        <w:t xml:space="preserve"> 2018.</w:t>
      </w:r>
    </w:p>
    <w:p w:rsidRDefault="00565BAF" w:rsidP="00565BAF" w:rsidR="00565BAF" w:rsidRPr="0096577A">
      <w:pPr>
        <w:jc w:val="both"/>
      </w:pPr>
    </w:p>
    <w:p w:rsidRDefault="00565BAF" w:rsidP="00621ED8" w:rsidR="00565BAF" w:rsidRPr="0096577A">
      <w:pPr>
        <w:jc w:val="center"/>
      </w:pPr>
      <w:r w:rsidRPr="0096577A">
        <w:t>r i j e š i o   j e</w:t>
      </w:r>
    </w:p>
    <w:p w:rsidRDefault="00565BAF" w:rsidP="00565BAF" w:rsidR="00565BAF">
      <w:pPr>
        <w:ind w:firstLine="708"/>
        <w:jc w:val="both"/>
      </w:pPr>
    </w:p>
    <w:p w:rsidRDefault="00565BAF" w:rsidP="00565BAF" w:rsidR="00565BAF" w:rsidRPr="00F83270">
      <w:pPr>
        <w:jc w:val="both"/>
      </w:pPr>
      <w:r w:rsidRPr="00F83270">
        <w:tab/>
        <w:t xml:space="preserve">Nalaže se računovodstvu </w:t>
      </w:r>
      <w:r>
        <w:t>Trgovačkog</w:t>
      </w:r>
      <w:r w:rsidRPr="00F83270">
        <w:t xml:space="preserve"> suda</w:t>
      </w:r>
      <w:r>
        <w:t xml:space="preserve"> u Rijeci</w:t>
      </w:r>
      <w:r w:rsidRPr="00F83270">
        <w:t xml:space="preserve"> da </w:t>
      </w:r>
      <w:r>
        <w:t>iznos od 175,00 kn isplati FINA-i na račun br. HR4223900011100017042, model: HR05, poziv na broj: 7524005-</w:t>
      </w:r>
      <w:r w:rsidR="00621ED8" w:rsidRPr="00621ED8">
        <w:t>09543286187</w:t>
      </w:r>
      <w:r>
        <w:t xml:space="preserve">, </w:t>
      </w:r>
      <w:r w:rsidRPr="00BA508A">
        <w:t xml:space="preserve">iz sredstava Fonda za pokriće troškova stečajnog </w:t>
      </w:r>
      <w:r>
        <w:t xml:space="preserve">postupka </w:t>
      </w:r>
      <w:r w:rsidRPr="00F83270">
        <w:t>te da dokaz o plaćanju računa dostavi u spis.</w:t>
      </w:r>
    </w:p>
    <w:p w:rsidRDefault="00565BAF" w:rsidP="00565BAF" w:rsidR="00565BAF" w:rsidRPr="004351BA">
      <w:pPr>
        <w:jc w:val="both"/>
      </w:pPr>
    </w:p>
    <w:p w:rsidRDefault="00565BAF" w:rsidP="00565BAF" w:rsidR="00565BAF" w:rsidRPr="004351BA">
      <w:pPr>
        <w:jc w:val="center"/>
      </w:pPr>
      <w:r w:rsidRPr="004351BA">
        <w:t>Obrazloženje</w:t>
      </w:r>
    </w:p>
    <w:p w:rsidRDefault="00565BAF" w:rsidP="00565BAF" w:rsidR="00565BAF" w:rsidRPr="004351BA"/>
    <w:p w:rsidRDefault="00565BAF" w:rsidP="00565BAF" w:rsidR="00565BAF" w:rsidRPr="00D912AF">
      <w:pPr>
        <w:jc w:val="both"/>
      </w:pPr>
      <w:r w:rsidRPr="00D912AF">
        <w:tab/>
        <w:t xml:space="preserve">Po odredbi čl. 3. st. 1. Pravilnika o vrsti i visini naknade troškova financijske agencije u </w:t>
      </w:r>
      <w:proofErr w:type="spellStart"/>
      <w:r w:rsidRPr="00D912AF">
        <w:t>predstečajnom</w:t>
      </w:r>
      <w:proofErr w:type="spellEnd"/>
      <w:r w:rsidRPr="00D912AF">
        <w:t xml:space="preserve">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postupka, pa je donesena odluka kao u izreci.</w:t>
      </w:r>
    </w:p>
    <w:p w:rsidRDefault="00565BAF" w:rsidP="00565BAF" w:rsidR="00565BAF" w:rsidRPr="004351BA">
      <w:pPr>
        <w:jc w:val="both"/>
      </w:pPr>
    </w:p>
    <w:p w:rsidRDefault="00565BAF" w:rsidP="00565BAF" w:rsidR="00565BAF" w:rsidRPr="004351BA">
      <w:pPr>
        <w:jc w:val="center"/>
      </w:pPr>
      <w:r w:rsidRPr="004351BA">
        <w:t>U Pazin</w:t>
      </w:r>
      <w:r w:rsidRPr="00E97C04">
        <w:t xml:space="preserve">u </w:t>
      </w:r>
      <w:r w:rsidR="00621ED8">
        <w:t>1</w:t>
      </w:r>
      <w:r>
        <w:t>9</w:t>
      </w:r>
      <w:r w:rsidRPr="00301DD1">
        <w:t xml:space="preserve">. </w:t>
      </w:r>
      <w:r w:rsidR="00621ED8">
        <w:t>ožujka</w:t>
      </w:r>
      <w:r w:rsidRPr="00301DD1">
        <w:t xml:space="preserve"> 2018</w:t>
      </w:r>
      <w:r>
        <w:t>.</w:t>
      </w:r>
    </w:p>
    <w:p w:rsidRDefault="00565BAF" w:rsidP="00565BAF" w:rsidR="00565BAF">
      <w:pPr>
        <w:jc w:val="center"/>
      </w:pPr>
    </w:p>
    <w:p w:rsidRDefault="00565BAF" w:rsidP="00565BAF" w:rsidR="00565BAF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</w:t>
      </w:r>
      <w:r w:rsidR="00621ED8">
        <w:t>i sudac</w:t>
      </w:r>
    </w:p>
    <w:p w:rsidRDefault="00565BAF" w:rsidP="00565BAF" w:rsidR="00565BAF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</w:r>
      <w:r w:rsidR="00621ED8">
        <w:t>Damir Rabar</w:t>
      </w:r>
      <w:r w:rsidR="002A6DAC">
        <w:t>, v.r.</w:t>
      </w:r>
    </w:p>
    <w:p w:rsidRDefault="00565BAF" w:rsidP="00565BAF" w:rsidR="00565BAF" w:rsidRPr="00A01367">
      <w:pPr>
        <w:jc w:val="both"/>
      </w:pPr>
    </w:p>
    <w:p w:rsidRDefault="00565BAF" w:rsidP="00565BAF" w:rsidR="00565BAF">
      <w:r w:rsidRPr="00A01367">
        <w:t>UPUTA O PRAVNOM LIJEKU:</w:t>
      </w:r>
    </w:p>
    <w:p w:rsidRDefault="00565BAF" w:rsidP="00565BAF" w:rsidR="00565BAF" w:rsidRPr="00A01367"/>
    <w:p w:rsidRDefault="00565BAF" w:rsidP="00565BAF" w:rsidR="00565BAF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565BAF" w:rsidP="00565BAF" w:rsidR="00565BAF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565BAF" w:rsidP="00565BAF" w:rsidR="00565BAF" w:rsidRPr="00A01367">
      <w:pPr>
        <w:jc w:val="both"/>
      </w:pPr>
    </w:p>
    <w:p w:rsidRDefault="00565BAF" w:rsidP="00565BAF" w:rsidR="00565BAF" w:rsidRPr="00A01367">
      <w:pPr>
        <w:jc w:val="both"/>
      </w:pPr>
      <w:r w:rsidRPr="00A01367">
        <w:t>DNA:</w:t>
      </w:r>
    </w:p>
    <w:p w:rsidRDefault="00565BAF" w:rsidP="00565BAF" w:rsidR="00565BAF" w:rsidRPr="00D912AF">
      <w:pPr>
        <w:jc w:val="both"/>
      </w:pPr>
      <w:r w:rsidRPr="00D912AF">
        <w:t xml:space="preserve">- FINA, Regionalni centar Rijeka, Rijeka, F. Kurelca 8 </w:t>
      </w:r>
    </w:p>
    <w:p w:rsidRDefault="00565BAF" w:rsidP="00565BAF" w:rsidR="00565BAF">
      <w:r w:rsidRPr="00D912AF">
        <w:t>- mrežna stranica e-Oglasna ploča suda (8 dana)</w:t>
      </w:r>
    </w:p>
    <w:p w:rsidRDefault="00565BAF" w:rsidP="00565BAF" w:rsidR="00500701">
      <w:pPr>
        <w:jc w:val="both"/>
      </w:pPr>
      <w:r w:rsidRPr="00D912AF">
        <w:t>- računovodstvo Trgovačkog suda u Rijeci, Rijeka, Zadarska 1 i 3</w:t>
      </w:r>
      <w:r>
        <w:t xml:space="preserve"> – po pravomoćnosti</w:t>
      </w:r>
    </w:p>
    <w:sectPr w:rsidSect="00BA65AD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2C4" w:rsidR="009632C4">
      <w:r>
        <w:separator/>
      </w:r>
    </w:p>
  </w:endnote>
  <w:endnote w:id="0" w:type="continuationSeparator">
    <w:p w:rsidRDefault="009632C4" w:rsidR="00963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2C4" w:rsidR="009632C4">
      <w:r>
        <w:separator/>
      </w:r>
    </w:p>
  </w:footnote>
  <w:footnote w:id="0" w:type="continuationSeparator">
    <w:p w:rsidRDefault="009632C4" w:rsidR="009632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65BAF" w:rsidP="00A879FD" w:rsidR="00DA15C9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       2 St-507</w:t>
        </w:r>
        <w:r w:rsidRPr="0096577A">
          <w:t>/</w:t>
        </w:r>
        <w:r>
          <w:t>20</w:t>
        </w:r>
        <w:r w:rsidRPr="00126566">
          <w:t>17-10</w:t>
        </w:r>
      </w:p>
    </w:sdtContent>
  </w:sdt>
  <w:p w:rsidRDefault="002A6DA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ED8" w:rsidP="00621ED8" w:rsidR="00621ED8">
    <w:pPr>
      <w:pStyle w:val="Zaglavlje"/>
      <w:jc w:val="right"/>
    </w:pPr>
    <w:r>
      <w:t>1 St-465</w:t>
    </w:r>
    <w:r w:rsidRPr="0096577A">
      <w:t>/</w:t>
    </w:r>
    <w:r>
      <w:t>20</w:t>
    </w:r>
    <w:r w:rsidRPr="00E97C04">
      <w:t>1</w:t>
    </w:r>
    <w:r w:rsidRPr="00126566">
      <w:t>7-</w:t>
    </w:r>
    <w: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BAF"/>
    <w:rsid w:val="002A6DAC"/>
    <w:rsid w:val="002C51AE"/>
    <w:rsid w:val="00554328"/>
    <w:rsid w:val="00565BAF"/>
    <w:rsid w:val="00621ED8"/>
    <w:rsid w:val="009632C4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5BA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5B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5BA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B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5BA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1E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1ED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D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D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D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D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5BA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5B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5BA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B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5BA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1E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1ED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D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D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D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D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ERROR SERVIS d.o.o. UMAG</izvorni_sadrzaj>
    <derivirana_varijabla naziv="DomainObject.Predmet.ProtustrankaFormated_1">  ERROR SERVIS d.o.o. UMAG</derivirana_varijabla>
  </DomainObject.Predmet.ProtustrankaFormated>
  <DomainObject.Predmet.ProtustrankaFormatedOIB>
    <izvorni_sadrzaj>  ERROR SERVIS d.o.o. UMAG, OIB 09543286187</izvorni_sadrzaj>
    <derivirana_varijabla naziv="DomainObject.Predmet.ProtustrankaFormatedOIB_1">  ERROR SERVIS d.o.o. UMAG, OIB 09543286187</derivirana_varijabla>
  </DomainObject.Predmet.ProtustrankaFormatedOIB>
  <DomainObject.Predmet.ProtustrankaFormatedWithAdress>
    <izvorni_sadrzaj> ERROR SERVIS d.o.o. UMAG, Pozioi 17, 52470 Umag</izvorni_sadrzaj>
    <derivirana_varijabla naziv="DomainObject.Predmet.ProtustrankaFormatedWithAdress_1"> ERROR SERVIS d.o.o. UMAG, Pozioi 17, 52470 Umag</derivirana_varijabla>
  </DomainObject.Predmet.ProtustrankaFormatedWithAdress>
  <DomainObject.Predmet.ProtustrankaFormatedWithAdressOIB>
    <izvorni_sadrzaj> ERROR SERVIS d.o.o. UMAG, OIB 09543286187, Pozioi 17, 52470 Umag</izvorni_sadrzaj>
    <derivirana_varijabla naziv="DomainObject.Predmet.ProtustrankaFormatedWithAdressOIB_1"> ERROR SERVIS d.o.o. UMAG, OIB 09543286187, Pozioi 17, 52470 Umag</derivirana_varijabla>
  </DomainObject.Predmet.ProtustrankaFormatedWithAdressOIB>
  <DomainObject.Predmet.ProtustrankaWithAdress>
    <izvorni_sadrzaj>ERROR SERVIS d.o.o. UMAG Pozioi 17, 52470 Umag</izvorni_sadrzaj>
    <derivirana_varijabla naziv="DomainObject.Predmet.ProtustrankaWithAdress_1">ERROR SERVIS d.o.o. UMAG Pozioi 17, 52470 Umag</derivirana_varijabla>
  </DomainObject.Predmet.ProtustrankaWithAdress>
  <DomainObject.Predmet.ProtustrankaWithAdressOIB>
    <izvorni_sadrzaj>ERROR SERVIS d.o.o. UMAG, OIB 09543286187, Pozioi 17, 52470 Umag</izvorni_sadrzaj>
    <derivirana_varijabla naziv="DomainObject.Predmet.ProtustrankaWithAdressOIB_1">ERROR SERVIS d.o.o. UMAG, OIB 09543286187, Pozioi 17, 52470 Umag</derivirana_varijabla>
  </DomainObject.Predmet.ProtustrankaWithAdressOIB>
  <DomainObject.Predmet.ProtustrankaNazivFormated>
    <izvorni_sadrzaj>ERROR SERVIS d.o.o. UMAG</izvorni_sadrzaj>
    <derivirana_varijabla naziv="DomainObject.Predmet.ProtustrankaNazivFormated_1">ERROR SERVIS d.o.o. UMAG</derivirana_varijabla>
  </DomainObject.Predmet.ProtustrankaNazivFormated>
  <DomainObject.Predmet.ProtustrankaNazivFormatedOIB>
    <izvorni_sadrzaj>ERROR SERVIS d.o.o. UMAG, OIB 09543286187</izvorni_sadrzaj>
    <derivirana_varijabla naziv="DomainObject.Predmet.ProtustrankaNazivFormatedOIB_1">ERROR SERVIS d.o.o. UMAG, OIB 09543286187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35009.08</izvorni_sadrzaj>
    <derivirana_varijabla naziv="DomainObject.Predmet.TrenutnaVrijednost_1">35009.08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ERROR SERVIS d.o.o. UMAG</item>
    </izvorni_sadrzaj>
    <derivirana_varijabla naziv="DomainObject.Predmet.ProtuStrankaListFormated_1">
      <item>ERROR SERVIS d.o.o. UMAG</item>
    </derivirana_varijabla>
  </DomainObject.Predmet.ProtuStrankaListFormated>
  <DomainObject.Predmet.ProtuStrankaListFormatedOIB>
    <izvorni_sadrzaj>
      <item>ERROR SERVIS d.o.o. UMAG, OIB 09543286187</item>
    </izvorni_sadrzaj>
    <derivirana_varijabla naziv="DomainObject.Predmet.ProtuStrankaListFormatedOIB_1">
      <item>ERROR SERVIS d.o.o. UMAG, OIB 09543286187</item>
    </derivirana_varijabla>
  </DomainObject.Predmet.ProtuStrankaListFormatedOIB>
  <DomainObject.Predmet.ProtuStrankaListFormatedWithAdress>
    <izvorni_sadrzaj>
      <item>ERROR SERVIS d.o.o. UMAG, Pozioi 17, 52470 Umag</item>
    </izvorni_sadrzaj>
    <derivirana_varijabla naziv="DomainObject.Predmet.ProtuStrankaListFormatedWithAdress_1">
      <item>ERROR SERVIS d.o.o. UMAG, Pozioi 17, 52470 Umag</item>
    </derivirana_varijabla>
  </DomainObject.Predmet.ProtuStrankaListFormatedWithAdress>
  <DomainObject.Predmet.ProtuStrankaListFormatedWithAdressOIB>
    <izvorni_sadrzaj>
      <item>ERROR SERVIS d.o.o. UMAG, OIB 09543286187, Pozioi 17, 52470 Umag</item>
    </izvorni_sadrzaj>
    <derivirana_varijabla naziv="DomainObject.Predmet.ProtuStrankaListFormatedWithAdressOIB_1">
      <item>ERROR SERVIS d.o.o. UMAG, OIB 09543286187, Pozioi 17, 52470 Umag</item>
    </derivirana_varijabla>
  </DomainObject.Predmet.ProtuStrankaListFormatedWithAdressOIB>
  <DomainObject.Predmet.ProtuStrankaListNazivFormated>
    <izvorni_sadrzaj>
      <item>ERROR SERVIS d.o.o. UMAG</item>
    </izvorni_sadrzaj>
    <derivirana_varijabla naziv="DomainObject.Predmet.ProtuStrankaListNazivFormated_1">
      <item>ERROR SERVIS d.o.o. UMAG</item>
    </derivirana_varijabla>
  </DomainObject.Predmet.ProtuStrankaListNazivFormated>
  <DomainObject.Predmet.ProtuStrankaListNazivFormatedOIB>
    <izvorni_sadrzaj>
      <item>ERROR SERVIS d.o.o. UMAG, OIB 09543286187</item>
    </izvorni_sadrzaj>
    <derivirana_varijabla naziv="DomainObject.Predmet.ProtuStrankaListNazivFormatedOIB_1">
      <item>ERROR SERVIS d.o.o. UMAG, OIB 09543286187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ERROR SERVIS d.o.o. UMAG</izvorni_sadrzaj>
    <derivirana_varijabla naziv="DomainObject.Predmet.ProtustrankaIDrugi_1">ERROR SERVIS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ERROR SERVIS d.o.o. UMAG, OIB 09543286187, Pozioi 17, 52470 Umag</izvorni_sadrzaj>
    <derivirana_varijabla naziv="DomainObject.Predmet.ProtustrankaIDrugiAdressOIB_1">ERROR SERVIS d.o.o. UMAG, OIB 09543286187, Pozioi 17,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2017.</izvorni_sadrzaj>
    <derivirana_varijabla naziv="DomainObject.Predmet.OdlukaRjesenje.DatumDonosenjaOdluke_1">30. studenog 2017.</derivirana_varijabla>
  </DomainObject.Predmet.OdlukaRjesenje.DatumDonosenjaOdluke>
  <DomainObject.Predmet.OdlukaRjesenje.DatumPravomocnosti>
    <izvorni_sadrzaj>19. prosinca 2017.</izvorni_sadrzaj>
    <derivirana_varijabla naziv="DomainObject.Predmet.OdlukaRjesenje.DatumPravomocnosti_1">19. prosinca 2017.</derivirana_varijabla>
  </DomainObject.Predmet.OdlukaRjesenje.DatumPravomocnosti>
  <DomainObject.Predmet.OdlukaRjesenje.Oznaka>
    <izvorni_sadrzaj>St-465/2017-8</izvorni_sadrzaj>
    <derivirana_varijabla naziv="DomainObject.Predmet.OdlukaRjesenje.Oznaka_1">St-465/2017-8</derivirana_varijabla>
  </DomainObject.Predmet.OdlukaRjesenje.Oznaka>
  <DomainObject.Predmet.SudioniciListNaziv>
    <izvorni_sadrzaj>
      <item>FINANCIJSKA AGENCIJA, RC RIJEKA, PODRUŽNICA PULA, PULA</item>
      <item>ERROR SERVIS d.o.o. UMAG</item>
    </izvorni_sadrzaj>
    <derivirana_varijabla naziv="DomainObject.Predmet.SudioniciListNaziv_1">
      <item>FINANCIJSKA AGENCIJA, RC RIJEKA, PODRUŽNICA PULA, PULA</item>
      <item>ERROR SERVIS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ERROR SERVIS d.o.o. UMAG, OIB 09543286187, Pozioi 17,52470 Umag</item>
    </izvorni_sadrzaj>
    <derivirana_varijabla naziv="DomainObject.Predmet.SudioniciListAdressOIB_1">
      <item>FINANCIJSKA AGENCIJA, RC RIJEKA, PODRUŽNICA PULA, PULA, OIB 85821130368, F. Kurelca 8,51000 Rijeka</item>
      <item>ERROR SERVIS d.o.o. UMAG, OIB 09543286187, Pozioi 17,52470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09543286187</item>
    </izvorni_sadrzaj>
    <derivirana_varijabla naziv="DomainObject.Predmet.SudioniciListNazivOIB_1">
      <item>, OIB 85821130368</item>
      <item>, OIB 09543286187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303</properties:Words>
  <properties:Characters>1498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2018-01-09T08:56:00Z</dcterms:created>
  <dc:creator>Jasmina Matika</dc:creator>
  <cp:lastModifiedBy>wsadmin</cp:lastModifiedBy>
  <cp:lastPrinted>2018-03-19T12:57:00Z</cp:lastPrinted>
  <dcterms:modified xmlns:xsi="http://www.w3.org/2001/XMLSchema-instance" xsi:type="dcterms:W3CDTF">2018-03-19T12:57:00Z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(St-465-17 - RJEŠENJE - NALOG RAČUNOVODSTVU DA PLATI FINI TROŠAK OD 175 KN IZ FONDA.docx)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