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02ec" w14:paraId="14402e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FC1740">
        <w:t>902</w:t>
      </w:r>
      <w:r w:rsidR="00787F15">
        <w:t>/16</w:t>
      </w:r>
      <w:r w:rsidR="00674F07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FC1740" w:rsidRPr="00FC1740">
        <w:t>SERPENS j.d.o.o. za proizvodnju i trgovinu, Antunovac, Nikole Šubića Zrinskog 10, MBS 030137568, OIB 86339671937</w:t>
      </w:r>
      <w:r w:rsidR="00231648">
        <w:t xml:space="preserve">, dana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C174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C1740" w:rsidRPr="00FC1740">
        <w:t>SERPENS j.d.o.o. za proizvodnju i trgovinu, Antunovac, Nikole Šubića Zrinskog 10, MBS 030137568, OIB 86339671937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FC1740">
        <w:t>Zvonko Tomljanović, Našice, J. Runjanina 7, OIB: 01559486405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FC1740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C1740" w:rsidRPr="00FC1740">
        <w:t>SERPENS j.d.o.o. za proizvodnju i trgovinu, Antunovac, Nikole Šubića Zrinskog 10, MBS 030137568, OIB 86339671937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FC1740">
        <w:t>15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FC1740" w:rsidRPr="00FC1740">
        <w:t>SERPENS j.d.o.o. za proizvodnju i trgovinu, Antunovac, Nikole Šubića Zrinskog 10, MBS 030137568, OIB 86339671937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FC1740">
        <w:t>19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902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FC1740">
        <w:t>902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B0A83">
        <w:t>15/7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170AE3"/>
    <w:rsid w:val="00196E1F"/>
    <w:rsid w:val="001D4F4E"/>
    <w:rsid w:val="00217292"/>
    <w:rsid w:val="00217580"/>
    <w:rsid w:val="00231648"/>
    <w:rsid w:val="00293A36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93A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3A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A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A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93A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3A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A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A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SERPENS jednostavno društvo s ograničenom odgovornošću za proizvodnju i trgovinu</izvorni_sadrzaj>
    <derivirana_varijabla naziv="DomainObject.Predmet.ProtustrankaFormated_1">  SERPENS jednostavno društvo s ograničenom odgovornošću za proizvodnju i trgovinu</derivirana_varijabla>
  </DomainObject.Predmet.ProtustrankaFormated>
  <DomainObject.Predmet.ProtustrankaFormatedOIB>
    <izvorni_sadrzaj>  SERPENS jednostavno društvo s ograničenom odgovornošću za proizvodnju i trgovinu, OIB 86339671937</izvorni_sadrzaj>
    <derivirana_varijabla naziv="DomainObject.Predmet.ProtustrankaFormatedOIB_1">  SERPENS jednostavno društvo s ograničenom odgovornošću za proizvodnju i trgovinu, OIB 86339671937</derivirana_varijabla>
  </DomainObject.Predmet.ProtustrankaFormatedOIB>
  <DomainObject.Predmet.ProtustrankaFormatedWithAdress>
    <izvorni_sadrzaj> SERPENS jednostavno društvo s ograničenom odgovornošću za proizvodnju i trgovinu, Nikole Šubića Zrinskog 10, 31216 Antunovac</izvorni_sadrzaj>
    <derivirana_varijabla naziv="DomainObject.Predmet.ProtustrankaFormatedWithAdress_1"> SERPENS jednostavno društvo s ograničenom odgovornošću za proizvodnju i trgovinu, Nikole Šubića Zrinskog 10, 31216 Antunovac</derivirana_varijabla>
  </DomainObject.Predmet.ProtustrankaFormatedWithAdress>
  <DomainObject.Predmet.ProtustrankaFormatedWithAdressOIB>
    <izvorni_sadrzaj> SERPENS jednostavno društvo s ograničenom odgovornošću za proizvodnju i trgovinu, OIB 86339671937, Nikole Šubića Zrinskog 10, 31216 Antunovac</izvorni_sadrzaj>
    <derivirana_varijabla naziv="DomainObject.Predmet.ProtustrankaFormatedWithAdressOIB_1"> SERPENS jednostavno društvo s ograničenom odgovornošću za proizvodnju i trgovinu, OIB 86339671937, Nikole Šubića Zrinskog 10, 31216 Antunovac</derivirana_varijabla>
  </DomainObject.Predmet.ProtustrankaFormatedWithAdressOIB>
  <DomainObject.Predmet.ProtustrankaWithAdress>
    <izvorni_sadrzaj>SERPENS jednostavno društvo s ograničenom odgovornošću za proizvodnju i trgovinu Nikole Šubića Zrinskog 10, 31216 Antunovac</izvorni_sadrzaj>
    <derivirana_varijabla naziv="DomainObject.Predmet.ProtustrankaWithAdress_1">SERPENS jednostavno društvo s ograničenom odgovornošću za proizvodnju i trgovinu Nikole Šubića Zrinskog 10, 31216 Antunovac</derivirana_varijabla>
  </DomainObject.Predmet.ProtustrankaWithAdress>
  <DomainObject.Predmet.ProtustrankaWithAdressOIB>
    <izvorni_sadrzaj>SERPENS jednostavno društvo s ograničenom odgovornošću za proizvodnju i trgovinu, OIB 86339671937, Nikole Šubića Zrinskog 10, 31216 Antunovac</izvorni_sadrzaj>
    <derivirana_varijabla naziv="DomainObject.Predmet.ProtustrankaWithAdressOIB_1">SERPENS jednostavno društvo s ograničenom odgovornošću za proizvodnju i trgovinu, OIB 86339671937, Nikole Šubića Zrinskog 10, 31216 Antunovac</derivirana_varijabla>
  </DomainObject.Predmet.ProtustrankaWithAdressOIB>
  <DomainObject.Predmet.ProtustrankaNazivFormated>
    <izvorni_sadrzaj>SERPENS jednostavno društvo s ograničenom odgovornošću za proizvodnju i trgovinu</izvorni_sadrzaj>
    <derivirana_varijabla naziv="DomainObject.Predmet.ProtustrankaNazivFormated_1">SERPENS jednostavno društvo s ograničenom odgovornošću za proizvodnju i trgovinu</derivirana_varijabla>
  </DomainObject.Predmet.ProtustrankaNazivFormated>
  <DomainObject.Predmet.ProtustrankaNazivFormatedOIB>
    <izvorni_sadrzaj>SERPENS jednostavno društvo s ograničenom odgovornošću za proizvodnju i trgovinu, OIB 86339671937</izvorni_sadrzaj>
    <derivirana_varijabla naziv="DomainObject.Predmet.ProtustrankaNazivFormatedOIB_1">SERPENS jednostavno društvo s ograničenom odgovornošću za proizvodnju i trgovinu, OIB 86339671937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SERPENS jednostavno društvo s ograničenom odgovornošću za proizvodnju i trgovinu</item>
    </izvorni_sadrzaj>
    <derivirana_varijabla naziv="DomainObject.Predmet.ProtuStrankaListFormated_1">
      <item>SERPENS jednostavno društvo s ograničenom odgovornošću za proizvodnju i trgovinu</item>
    </derivirana_varijabla>
  </DomainObject.Predmet.ProtuStrankaListFormated>
  <DomainObject.Predmet.ProtuStrankaListFormatedOIB>
    <izvorni_sadrzaj>
      <item>SERPENS jednostavno društvo s ograničenom odgovornošću za proizvodnju i trgovinu, OIB 86339671937</item>
    </izvorni_sadrzaj>
    <derivirana_varijabla naziv="DomainObject.Predmet.ProtuStrankaListFormatedOIB_1">
      <item>SERPENS jednostavno društvo s ograničenom odgovornošću za proizvodnju i trgovinu, OIB 86339671937</item>
    </derivirana_varijabla>
  </DomainObject.Predmet.ProtuStrankaListFormatedOIB>
  <DomainObject.Predmet.ProtuStrankaListFormatedWithAdress>
    <izvorni_sadrzaj>
      <item>SERPENS jednostavno društvo s ograničenom odgovornošću za proizvodnju i trgovinu, Nikole Šubića Zrinskog 10, 31216 Antunovac</item>
    </izvorni_sadrzaj>
    <derivirana_varijabla naziv="DomainObject.Predmet.ProtuStrankaListFormatedWithAdress_1">
      <item>SERPENS jednostavno društvo s ograničenom odgovornošću za proizvodnju i trgovinu, Nikole Šubića Zrinskog 10, 31216 Antunovac</item>
    </derivirana_varijabla>
  </DomainObject.Predmet.ProtuStrankaListFormatedWithAdress>
  <DomainObject.Predmet.ProtuStrankaListFormatedWithAdressOIB>
    <izvorni_sadrzaj>
      <item>SERPENS jednostavno društvo s ograničenom odgovornošću za proizvodnju i trgovinu, OIB 86339671937, Nikole Šubića Zrinskog 10, 31216 Antunovac</item>
    </izvorni_sadrzaj>
    <derivirana_varijabla naziv="DomainObject.Predmet.ProtuStrankaListFormatedWithAdressOIB_1">
      <item>SERPENS jednostavno društvo s ograničenom odgovornošću za proizvodnju i trgovinu, OIB 86339671937, Nikole Šubića Zrinskog 10, 31216 Antunovac</item>
    </derivirana_varijabla>
  </DomainObject.Predmet.ProtuStrankaListFormatedWithAdressOIB>
  <DomainObject.Predmet.ProtuStrankaListNazivFormated>
    <izvorni_sadrzaj>
      <item>SERPENS jednostavno društvo s ograničenom odgovornošću za proizvodnju i trgovinu</item>
    </izvorni_sadrzaj>
    <derivirana_varijabla naziv="DomainObject.Predmet.ProtuStrankaListNazivFormated_1">
      <item>SERPENS jednostavno društvo s ograničenom odgovornošću za proizvodnju i trgovinu</item>
    </derivirana_varijabla>
  </DomainObject.Predmet.ProtuStrankaListNazivFormated>
  <DomainObject.Predmet.ProtuStrankaListNazivFormatedOIB>
    <izvorni_sadrzaj>
      <item>SERPENS jednostavno društvo s ograničenom odgovornošću za proizvodnju i trgovinu, OIB 86339671937</item>
    </izvorni_sadrzaj>
    <derivirana_varijabla naziv="DomainObject.Predmet.ProtuStrankaListNazivFormatedOIB_1">
      <item>SERPENS jednostavno društvo s ograničenom odgovornošću za proizvodnju i trgovinu, OIB 86339671937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SERPENS jednostavno društvo s ograničenom odgovornošću za proizvodnju i trgovinu</izvorni_sadrzaj>
    <derivirana_varijabla naziv="DomainObject.Predmet.ProtustrankaIDrugi_1">SERPENS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SERPENS jednostavno društvo s ograničenom odgovornošću za proizvodnju i trgovinu, OIB 86339671937, Nikole Šubića Zrinskog 10, 31216 Antunovac</izvorni_sadrzaj>
    <derivirana_varijabla naziv="DomainObject.Predmet.ProtustrankaIDrugiAdressOIB_1">SERPENS jednostavno društvo s ograničenom odgovornošću za proizvodnju i trgovinu, OIB 86339671937, Nikole Šubića Zrinskog 10,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SERPENS jednostavno društvo s ograničenom odgovornošću za proizvodnju i trgovinu</item>
    </izvorni_sadrzaj>
    <derivirana_varijabla naziv="DomainObject.Predmet.SudioniciListNaziv_1">
      <item>FINA RC OSIJEK</item>
      <item>SERPENS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SERPENS jednostavno društvo s ograničenom odgovornošću za proizvodnju i trgovinu, OIB 86339671937, Nikole Šubića Zrinskog 10,31216 Antunovac</item>
    </izvorni_sadrzaj>
    <derivirana_varijabla naziv="DomainObject.Predmet.SudioniciListAdressOIB_1">
      <item>FINA RC OSIJEK, OIB 85821130368</item>
      <item>SERPENS jednostavno društvo s ograničenom odgovornošću za proizvodnju i trgovinu, OIB 86339671937, Nikole Šubića Zrinskog 10,31216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86339671937</item>
    </izvorni_sadrzaj>
    <derivirana_varijabla naziv="DomainObject.Predmet.SudioniciListNazivOIB_1">
      <item>, OIB 85821130368</item>
      <item>, OIB 86339671937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2280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2016-06-15T10:00:00Z</dcterms:created>
  <dc:creator>korisnik</dc:creator>
  <cp:lastModifiedBy>Žana Bem</cp:lastModifiedBy>
  <cp:lastPrinted>2016-01-04T10:52:00Z</cp:lastPrinted>
  <dcterms:modified xmlns:xsi="http://www.w3.org/2001/XMLSchema-instance" xsi:type="dcterms:W3CDTF">2016-06-15T10:03:00Z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