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640CF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640CF4">
              <w:rPr>
                <w:noProof/>
                <w:sz w:val="24"/>
              </w:rPr>
              <w:t>10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af06b91" w14:paraId="af06b91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827E6">
        <w:t>AMAG d.o.o., OIB: 32773611578, Split, Šižgorićeva 7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827E6" w:rsidRPr="007827E6">
        <w:t>AMAG d.o.o., OIB: 32773611578, Split, Šižgorićeva 7</w:t>
      </w:r>
      <w:r w:rsidR="0098194D">
        <w:t xml:space="preserve">, </w:t>
      </w:r>
      <w:r>
        <w:t xml:space="preserve">na dan </w:t>
      </w:r>
      <w:r w:rsidR="007827E6">
        <w:t>26. siječnja</w:t>
      </w:r>
      <w:r w:rsidR="00B554BD">
        <w:t xml:space="preserve">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7827E6">
        <w:t>25.518,44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12448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E6D83"/>
    <w:rsid w:val="00124482"/>
    <w:rsid w:val="001700A0"/>
    <w:rsid w:val="0026385E"/>
    <w:rsid w:val="00377C99"/>
    <w:rsid w:val="003C2F22"/>
    <w:rsid w:val="00417EA6"/>
    <w:rsid w:val="004A47C9"/>
    <w:rsid w:val="0060211C"/>
    <w:rsid w:val="00640CF4"/>
    <w:rsid w:val="0071519E"/>
    <w:rsid w:val="00751BA8"/>
    <w:rsid w:val="00781AFF"/>
    <w:rsid w:val="007827E6"/>
    <w:rsid w:val="007A6838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B46C21"/>
    <w:rsid w:val="00B554BD"/>
    <w:rsid w:val="00B7506F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4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48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48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48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4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48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48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48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AMAG d.o.o. za građevinarstvo, trgovinu i ugostiteljstvo</izvorni_sadrzaj>
    <derivirana_varijabla naziv="DomainObject.Predmet.ProtustrankaFormated_1">  AMAG d.o.o. za građevinarstvo, trgovinu i ugostiteljstvo</derivirana_varijabla>
  </DomainObject.Predmet.ProtustrankaFormated>
  <DomainObject.Predmet.ProtustrankaFormatedOIB>
    <izvorni_sadrzaj>  AMAG d.o.o. za građevinarstvo, trgovinu i ugostiteljstvo, OIB 32773611578</izvorni_sadrzaj>
    <derivirana_varijabla naziv="DomainObject.Predmet.ProtustrankaFormatedOIB_1">  AMAG d.o.o. za građevinarstvo, trgovinu i ugostiteljstvo, OIB 32773611578</derivirana_varijabla>
  </DomainObject.Predmet.ProtustrankaFormatedOIB>
  <DomainObject.Predmet.ProtustrankaFormatedWithAdress>
    <izvorni_sadrzaj> AMAG d.o.o. za građevinarstvo, trgovinu i ugostiteljstvo, Šižgorićeva 7, 21000 Split</izvorni_sadrzaj>
    <derivirana_varijabla naziv="DomainObject.Predmet.ProtustrankaFormatedWithAdress_1"> AMAG d.o.o. za građevinarstvo, trgovinu i ugostiteljstvo, Šižgorićeva 7, 21000 Split</derivirana_varijabla>
  </DomainObject.Predmet.ProtustrankaFormatedWithAdress>
  <DomainObject.Predmet.ProtustrankaFormatedWithAdressOIB>
    <izvorni_sadrzaj> AMAG d.o.o. za građevinarstvo, trgovinu i ugostiteljstvo, OIB 32773611578, Šižgorićeva 7, 21000 Split</izvorni_sadrzaj>
    <derivirana_varijabla naziv="DomainObject.Predmet.ProtustrankaFormatedWithAdressOIB_1"> AMAG d.o.o. za građevinarstvo, trgovinu i ugostiteljstvo, OIB 32773611578, Šižgorićeva 7, 21000 Split</derivirana_varijabla>
  </DomainObject.Predmet.ProtustrankaFormatedWithAdressOIB>
  <DomainObject.Predmet.ProtustrankaWithAdress>
    <izvorni_sadrzaj>AMAG d.o.o. za građevinarstvo, trgovinu i ugostiteljstvo Šižgorićeva 7, 21000 Split</izvorni_sadrzaj>
    <derivirana_varijabla naziv="DomainObject.Predmet.ProtustrankaWithAdress_1">AMAG d.o.o. za građevinarstvo, trgovinu i ugostiteljstvo Šižgorićeva 7, 21000 Split</derivirana_varijabla>
  </DomainObject.Predmet.ProtustrankaWithAdress>
  <DomainObject.Predmet.ProtustrankaWithAdressOIB>
    <izvorni_sadrzaj>AMAG d.o.o. za građevinarstvo, trgovinu i ugostiteljstvo, OIB 32773611578, Šižgorićeva 7, 21000 Split</izvorni_sadrzaj>
    <derivirana_varijabla naziv="DomainObject.Predmet.ProtustrankaWithAdressOIB_1">AMAG d.o.o. za građevinarstvo, trgovinu i ugostiteljstvo, OIB 32773611578, Šižgorićeva 7, 21000 Split</derivirana_varijabla>
  </DomainObject.Predmet.ProtustrankaWithAdressOIB>
  <DomainObject.Predmet.ProtustrankaNazivFormated>
    <izvorni_sadrzaj>AMAG d.o.o. za građevinarstvo, trgovinu i ugostiteljstvo</izvorni_sadrzaj>
    <derivirana_varijabla naziv="DomainObject.Predmet.ProtustrankaNazivFormated_1">AMAG d.o.o. za građevinarstvo, trgovinu i ugostiteljstvo</derivirana_varijabla>
  </DomainObject.Predmet.ProtustrankaNazivFormated>
  <DomainObject.Predmet.ProtustrankaNazivFormatedOIB>
    <izvorni_sadrzaj>AMAG d.o.o. za građevinarstvo, trgovinu i ugostiteljstvo, OIB 32773611578</izvorni_sadrzaj>
    <derivirana_varijabla naziv="DomainObject.Predmet.ProtustrankaNazivFormatedOIB_1">AMAG d.o.o. za građevinarstvo, trgovinu i ugostiteljstvo, OIB 32773611578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25518.44</izvorni_sadrzaj>
    <derivirana_varijabla naziv="DomainObject.Predmet.TrenutnaVrijednost_1">25518.44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AMAG d.o.o. za građevinarstvo, trgovinu i ugostiteljstvo</item>
    </izvorni_sadrzaj>
    <derivirana_varijabla naziv="DomainObject.Predmet.ProtuStrankaListFormated_1">
      <item>AMAG d.o.o. za građevinarstvo, trgovinu i ugostiteljstvo</item>
    </derivirana_varijabla>
  </DomainObject.Predmet.ProtuStrankaListFormated>
  <DomainObject.Predmet.ProtuStrankaListFormatedOIB>
    <izvorni_sadrzaj>
      <item>AMAG d.o.o. za građevinarstvo, trgovinu i ugostiteljstvo, OIB 32773611578</item>
    </izvorni_sadrzaj>
    <derivirana_varijabla naziv="DomainObject.Predmet.ProtuStrankaListFormatedOIB_1">
      <item>AMAG d.o.o. za građevinarstvo, trgovinu i ugostiteljstvo, OIB 32773611578</item>
    </derivirana_varijabla>
  </DomainObject.Predmet.ProtuStrankaListFormatedOIB>
  <DomainObject.Predmet.ProtuStrankaListFormatedWithAdress>
    <izvorni_sadrzaj>
      <item>AMAG d.o.o. za građevinarstvo, trgovinu i ugostiteljstvo, Šižgorićeva 7, 21000 Split</item>
    </izvorni_sadrzaj>
    <derivirana_varijabla naziv="DomainObject.Predmet.ProtuStrankaListFormatedWithAdress_1">
      <item>AMAG d.o.o. za građevinarstvo, trgovinu i ugostiteljstvo, Šižgorićeva 7, 21000 Split</item>
    </derivirana_varijabla>
  </DomainObject.Predmet.ProtuStrankaListFormatedWithAdress>
  <DomainObject.Predmet.ProtuStrankaListFormatedWithAdressOIB>
    <izvorni_sadrzaj>
      <item>AMAG d.o.o. za građevinarstvo, trgovinu i ugostiteljstvo, OIB 32773611578, Šižgorićeva 7, 21000 Split</item>
    </izvorni_sadrzaj>
    <derivirana_varijabla naziv="DomainObject.Predmet.ProtuStrankaListFormatedWithAdressOIB_1">
      <item>AMAG d.o.o. za građevinarstvo, trgovinu i ugostiteljstvo, OIB 32773611578, Šižgorićeva 7, 21000 Split</item>
    </derivirana_varijabla>
  </DomainObject.Predmet.ProtuStrankaListFormatedWithAdressOIB>
  <DomainObject.Predmet.ProtuStrankaListNazivFormated>
    <izvorni_sadrzaj>
      <item>AMAG d.o.o. za građevinarstvo, trgovinu i ugostiteljstvo</item>
    </izvorni_sadrzaj>
    <derivirana_varijabla naziv="DomainObject.Predmet.ProtuStrankaListNazivFormated_1">
      <item>AMAG d.o.o. za građevinarstvo, trgovinu i ugostiteljstvo</item>
    </derivirana_varijabla>
  </DomainObject.Predmet.ProtuStrankaListNazivFormated>
  <DomainObject.Predmet.ProtuStrankaListNazivFormatedOIB>
    <izvorni_sadrzaj>
      <item>AMAG d.o.o. za građevinarstvo, trgovinu i ugostiteljstvo, OIB 32773611578</item>
    </izvorni_sadrzaj>
    <derivirana_varijabla naziv="DomainObject.Predmet.ProtuStrankaListNazivFormatedOIB_1">
      <item>AMAG d.o.o. za građevinarstvo, trgovinu i ugostiteljstvo, OIB 32773611578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AMAG d.o.o. za građevinarstvo, trgovinu i ugostiteljstvo</izvorni_sadrzaj>
    <derivirana_varijabla naziv="DomainObject.Predmet.ProtustrankaIDrugi_1">AMAG d.o.o. za građevinarstvo,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AMAG d.o.o. za građevinarstvo, trgovinu i ugostiteljstvo, OIB 32773611578, Šižgorićeva 7, 21000 Split</izvorni_sadrzaj>
    <derivirana_varijabla naziv="DomainObject.Predmet.ProtustrankaIDrugiAdressOIB_1">AMAG d.o.o. za građevinarstvo, trgovinu i ugostiteljstvo, OIB 32773611578, Šižgorićeva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AMAG d.o.o. za građevinarstvo, trgovinu i ugostiteljstvo</item>
      <item>FINANCIJSKA AGENCIJA, RC SPLIT</item>
    </izvorni_sadrzaj>
    <derivirana_varijabla naziv="DomainObject.Predmet.SudioniciListNaziv_1">
      <item>AMAG d.o.o. za građevinarstvo, trgovinu i ugostiteljstvo</item>
      <item>FINANCIJSKA AGENCIJA, RC SPLIT</item>
    </derivirana_varijabla>
  </DomainObject.Predmet.SudioniciListNaziv>
  <DomainObject.Predmet.SudioniciListAdressOIB>
    <izvorni_sadrzaj>
      <item>AMAG d.o.o. za građevinarstvo, trgovinu i ugostiteljstvo, OIB 32773611578, Šižgorićeva 7,21000 Split</item>
      <item>FINANCIJSKA AGENCIJA, RC SPLIT, OIB 85821130368, Mažuranićevo šetalište 24 b,21000 Split</item>
    </izvorni_sadrzaj>
    <derivirana_varijabla naziv="DomainObject.Predmet.SudioniciListAdressOIB_1">
      <item>AMAG d.o.o. za građevinarstvo, trgovinu i ugostiteljstvo, OIB 32773611578, Šižgorićeva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32773611578</item>
      <item>, OIB 85821130368</item>
    </izvorni_sadrzaj>
    <derivirana_varijabla naziv="DomainObject.Predmet.SudioniciListNazivOIB_1">
      <item>, OIB 32773611578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1791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2018-04-04T06:55:00Z</dcterms:created>
  <dc:creator>Katarina Mikulić</dc:creator>
  <cp:lastModifiedBy>Ana Golub Gruić</cp:lastModifiedBy>
  <cp:lastPrinted>2018-04-04T06:59:00Z</cp:lastPrinted>
  <dcterms:modified xmlns:xsi="http://www.w3.org/2001/XMLSchema-instance" xsi:type="dcterms:W3CDTF">2018-04-04T08:11:00Z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