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929f" w14:paraId="385929f" w:rsidRDefault="00C55210" w:rsidP="00C55210" w:rsidR="00C5521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210" w:rsidP="00C55210" w:rsidR="00C5521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55210" w:rsidP="00C55210" w:rsidR="00C5521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55210" w:rsidP="00C55210" w:rsidR="00C5521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55210" w:rsidP="00C55210" w:rsidR="00C5521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55210" w:rsidP="00C55210" w:rsidR="00C5521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55210" w:rsidP="00C55210" w:rsidR="00C55210" w:rsidRPr="005D578C">
      <w:pPr>
        <w:jc w:val="center"/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55210" w:rsidP="00C55210" w:rsidR="00C55210" w:rsidRPr="005D578C">
      <w:pPr>
        <w:rPr>
          <w:rFonts w:cs="Times New Roman" w:eastAsia="Times New Roman"/>
          <w:szCs w:val="24"/>
        </w:rPr>
      </w:pPr>
    </w:p>
    <w:p w:rsidRDefault="00C55210" w:rsidP="00C55210" w:rsidR="00C5521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KLAUDIJA j. d. o. o. Umag, G. Garibaldi 6 A, OIB </w:t>
      </w:r>
      <w:r w:rsidRPr="00C55210">
        <w:rPr>
          <w:rFonts w:cs="Times New Roman" w:eastAsia="Times New Roman"/>
          <w:szCs w:val="24"/>
        </w:rPr>
        <w:t>87283046947</w:t>
      </w:r>
      <w:r>
        <w:rPr>
          <w:rFonts w:cs="Times New Roman" w:eastAsia="Times New Roman"/>
          <w:szCs w:val="24"/>
        </w:rPr>
        <w:t xml:space="preserve">, MBS </w:t>
      </w:r>
      <w:r w:rsidRPr="00C55210">
        <w:rPr>
          <w:rFonts w:cs="Times New Roman" w:eastAsia="Times New Roman"/>
          <w:szCs w:val="24"/>
        </w:rPr>
        <w:t>040337177</w:t>
      </w:r>
      <w:r>
        <w:rPr>
          <w:rFonts w:cs="Times New Roman" w:eastAsia="Times New Roman"/>
          <w:szCs w:val="24"/>
        </w:rPr>
        <w:t>, 23. svibnja 2018.</w:t>
      </w:r>
    </w:p>
    <w:p w:rsidRDefault="00C55210" w:rsidP="00C55210" w:rsidR="00C55210" w:rsidRPr="005D578C">
      <w:pPr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55210" w:rsidP="00C55210" w:rsidR="00C55210" w:rsidRPr="005D578C">
      <w:pPr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KLAUDIJA j. d. o. o. Umag, G. Garibaldi 6 A, OIB </w:t>
      </w:r>
      <w:r w:rsidRPr="00C55210">
        <w:rPr>
          <w:rFonts w:cs="Times New Roman" w:eastAsia="Times New Roman"/>
          <w:szCs w:val="24"/>
        </w:rPr>
        <w:t>87283046947</w:t>
      </w:r>
      <w:r>
        <w:rPr>
          <w:rFonts w:cs="Times New Roman" w:eastAsia="Times New Roman"/>
          <w:szCs w:val="24"/>
        </w:rPr>
        <w:t xml:space="preserve">, MBS </w:t>
      </w:r>
      <w:r w:rsidRPr="00C55210">
        <w:rPr>
          <w:rFonts w:cs="Times New Roman" w:eastAsia="Times New Roman"/>
          <w:szCs w:val="24"/>
        </w:rPr>
        <w:t>040337177</w:t>
      </w:r>
      <w:r>
        <w:rPr>
          <w:rFonts w:cs="Times New Roman" w:eastAsia="Times New Roman"/>
          <w:szCs w:val="24"/>
        </w:rPr>
        <w:t>.</w:t>
      </w:r>
    </w:p>
    <w:p w:rsidRDefault="00C55210" w:rsidP="00C55210" w:rsidR="00C55210" w:rsidRPr="005D578C">
      <w:pPr>
        <w:rPr>
          <w:rFonts w:cs="Times New Roman" w:eastAsia="Times New Roman"/>
          <w:szCs w:val="24"/>
        </w:rPr>
      </w:pPr>
    </w:p>
    <w:p w:rsidRDefault="00C55210" w:rsidP="00C55210" w:rsidR="00C55210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</w:t>
      </w:r>
      <w:r w:rsidRPr="009422EB">
        <w:t>.</w:t>
      </w:r>
    </w:p>
    <w:p w:rsidRDefault="00C55210" w:rsidP="00C55210" w:rsidR="00C55210">
      <w:pPr>
        <w:rPr>
          <w:rFonts w:cs="Times New Roman" w:eastAsia="Times New Roman"/>
          <w:szCs w:val="20"/>
        </w:rPr>
      </w:pPr>
    </w:p>
    <w:p w:rsidRDefault="00C55210" w:rsidP="00C55210" w:rsidR="00C5521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KLAUDIJA j. d. o. o. Umag, G. Garibaldi 6 A, OIB </w:t>
      </w:r>
      <w:r w:rsidRPr="00C55210">
        <w:rPr>
          <w:rFonts w:cs="Times New Roman" w:eastAsia="Times New Roman"/>
          <w:szCs w:val="24"/>
        </w:rPr>
        <w:t>87283046947</w:t>
      </w:r>
      <w:r>
        <w:rPr>
          <w:rFonts w:cs="Times New Roman" w:eastAsia="Times New Roman"/>
          <w:szCs w:val="24"/>
        </w:rPr>
        <w:t xml:space="preserve">, MBS </w:t>
      </w:r>
      <w:r w:rsidRPr="00C55210">
        <w:rPr>
          <w:rFonts w:cs="Times New Roman" w:eastAsia="Times New Roman"/>
          <w:szCs w:val="24"/>
        </w:rPr>
        <w:t>040337177</w:t>
      </w:r>
      <w:r>
        <w:rPr>
          <w:rFonts w:cs="Times New Roman" w:eastAsia="Times New Roman"/>
          <w:szCs w:val="24"/>
        </w:rPr>
        <w:t>.</w:t>
      </w:r>
    </w:p>
    <w:p w:rsidRDefault="00C55210" w:rsidP="00C55210" w:rsidR="00C55210">
      <w:pPr>
        <w:ind w:firstLine="709"/>
        <w:rPr>
          <w:rFonts w:cs="Times New Roman" w:eastAsia="Times New Roman"/>
          <w:szCs w:val="24"/>
        </w:rPr>
      </w:pPr>
    </w:p>
    <w:p w:rsidRDefault="00C55210" w:rsidP="00C55210" w:rsidR="00C55210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KLAUDIJA j. d. o. o. Umag, G. Garibaldi 6 A, OIB </w:t>
      </w:r>
      <w:r w:rsidRPr="00C55210">
        <w:rPr>
          <w:rFonts w:cs="Times New Roman" w:eastAsia="Times New Roman"/>
          <w:szCs w:val="24"/>
        </w:rPr>
        <w:t>87283046947</w:t>
      </w:r>
      <w:r>
        <w:rPr>
          <w:rFonts w:cs="Times New Roman" w:eastAsia="Times New Roman"/>
          <w:szCs w:val="24"/>
        </w:rPr>
        <w:t xml:space="preserve">, MBS </w:t>
      </w:r>
      <w:r w:rsidRPr="00C55210">
        <w:rPr>
          <w:rFonts w:cs="Times New Roman" w:eastAsia="Times New Roman"/>
          <w:szCs w:val="24"/>
        </w:rPr>
        <w:t>040337177</w:t>
      </w:r>
      <w:r>
        <w:rPr>
          <w:rFonts w:cs="Times New Roman" w:eastAsia="Times New Roman"/>
        </w:rPr>
        <w:t>.</w:t>
      </w:r>
    </w:p>
    <w:p w:rsidRDefault="00C55210" w:rsidP="00C55210" w:rsidR="00C55210" w:rsidRPr="005D578C">
      <w:pPr>
        <w:ind w:firstLine="709"/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55210" w:rsidP="00C55210" w:rsidR="00C55210">
      <w:pPr>
        <w:ind w:firstLine="708"/>
        <w:rPr>
          <w:rFonts w:cs="Times New Roman" w:eastAsia="Times New Roman"/>
          <w:szCs w:val="24"/>
        </w:rPr>
      </w:pPr>
    </w:p>
    <w:p w:rsidRDefault="00C55210" w:rsidP="00C55210" w:rsidR="00C5521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KLAUDIJA j. d. o. o. Umag.</w:t>
      </w:r>
    </w:p>
    <w:p w:rsidRDefault="00C55210" w:rsidP="00C55210" w:rsidR="00C5521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ožujka 2018. imao neizvršene osnove za plaćanje u neprekinutom razdoblju od 120 dana u ukupnom iznosu 6.940,62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21. ožujka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St-71/2018-3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55210" w:rsidP="00C55210" w:rsidR="00C5521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55210" w:rsidP="00C55210" w:rsidR="00C5521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55210" w:rsidP="00C55210" w:rsidR="00C55210" w:rsidRPr="005D578C">
      <w:pPr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55210" w:rsidP="00C55210" w:rsidR="00C55210">
      <w:pPr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55210" w:rsidP="00C55210" w:rsidR="00C5521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04564">
        <w:rPr>
          <w:rFonts w:cs="Times New Roman" w:eastAsia="Times New Roman"/>
          <w:szCs w:val="24"/>
        </w:rPr>
        <w:t xml:space="preserve">, v. r. </w:t>
      </w:r>
    </w:p>
    <w:p w:rsidRDefault="00C55210" w:rsidP="00C55210" w:rsidR="00C55210">
      <w:pPr>
        <w:jc w:val="left"/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jc w:val="left"/>
        <w:rPr>
          <w:rFonts w:cs="Times New Roman" w:eastAsia="Times New Roman"/>
          <w:szCs w:val="24"/>
        </w:rPr>
      </w:pPr>
    </w:p>
    <w:p w:rsidRDefault="00C55210" w:rsidP="00C55210" w:rsidR="00C5521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55210" w:rsidP="00C55210" w:rsidR="00C5521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55210" w:rsidP="00C55210" w:rsidR="00C552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55210" w:rsidP="00C55210" w:rsidR="00C55210">
      <w:pPr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rPr>
          <w:rFonts w:cs="Times New Roman" w:eastAsia="Times New Roman"/>
          <w:szCs w:val="24"/>
        </w:rPr>
      </w:pPr>
    </w:p>
    <w:p w:rsidRDefault="00C55210" w:rsidP="00C55210" w:rsidR="00C5521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55210" w:rsidP="00C55210" w:rsidR="00C552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55210" w:rsidP="00C55210" w:rsidR="00C552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KLAUDIJA j. d. o. o. Umag, G. Garibaldi 6 A</w:t>
      </w:r>
      <w:r>
        <w:rPr>
          <w:rFonts w:cs="Times New Roman" w:eastAsia="Times New Roman"/>
        </w:rPr>
        <w:t>,</w:t>
      </w:r>
    </w:p>
    <w:p w:rsidRDefault="00C55210" w:rsidP="00C55210" w:rsidR="00C5521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C55210" w:rsidP="00C55210" w:rsidR="00C552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55210" w:rsidP="00C55210" w:rsidR="00C55210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 w:rsidRPr="009422EB">
        <w:t xml:space="preserve">, </w:t>
      </w:r>
    </w:p>
    <w:p w:rsidRDefault="00C55210" w:rsidP="00C55210" w:rsidR="00C5521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55210" w:rsidP="00C55210" w:rsidR="00C552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55210" w:rsidP="00C55210" w:rsidR="00C552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55210" w:rsidP="00C55210" w:rsidR="00C55210"/>
    <w:p w:rsidRDefault="00C55210" w:rsidP="00C55210" w:rsidR="00C55210"/>
    <w:p w:rsidRDefault="00C55210" w:rsidP="00C55210" w:rsidR="00C55210"/>
    <w:p w:rsidRDefault="00C55210" w:rsidP="00C55210" w:rsidR="00C55210"/>
    <w:p w:rsidRDefault="00C04564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210" w:rsidP="00C55210" w:rsidR="00C55210">
      <w:r>
        <w:separator/>
      </w:r>
    </w:p>
  </w:endnote>
  <w:endnote w:id="0" w:type="continuationSeparator">
    <w:p w:rsidRDefault="00C55210" w:rsidP="00C55210" w:rsidR="00C55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210" w:rsidP="00C55210" w:rsidR="00C55210">
      <w:r>
        <w:separator/>
      </w:r>
    </w:p>
  </w:footnote>
  <w:footnote w:id="0" w:type="continuationSeparator">
    <w:p w:rsidRDefault="00C55210" w:rsidP="00C55210" w:rsidR="00C55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210" w:rsidP="00F763E1" w:rsidR="00F763E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456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St-71/2018-4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210" w:rsidP="00C011A6" w:rsidR="00C011A6" w:rsidRPr="00970AE0">
    <w:pPr>
      <w:pStyle w:val="Zaglavlje"/>
      <w:jc w:val="right"/>
    </w:pPr>
    <w:r>
      <w:rPr>
        <w:szCs w:val="24"/>
      </w:rPr>
      <w:t>11 St-71/2018-4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4C40"/>
    <w:rsid w:val="000C1B8E"/>
    <w:rsid w:val="002A0151"/>
    <w:rsid w:val="0047136B"/>
    <w:rsid w:val="00561B59"/>
    <w:rsid w:val="00965430"/>
    <w:rsid w:val="00C04564"/>
    <w:rsid w:val="00C34C40"/>
    <w:rsid w:val="00C5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521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521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5521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52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521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52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521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5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45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45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45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521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521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5521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52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521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52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521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5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45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45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45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KLAUDIJA j.d.o.o. UMAG</izvorni_sadrzaj>
    <derivirana_varijabla naziv="DomainObject.Predmet.ProtustrankaFormated_1">  KLAUDIJA j.d.o.o. UMAG</derivirana_varijabla>
  </DomainObject.Predmet.ProtustrankaFormated>
  <DomainObject.Predmet.ProtustrankaFormatedOIB>
    <izvorni_sadrzaj>  KLAUDIJA j.d.o.o. UMAG, OIB 87283046947</izvorni_sadrzaj>
    <derivirana_varijabla naziv="DomainObject.Predmet.ProtustrankaFormatedOIB_1">  KLAUDIJA j.d.o.o. UMAG, OIB 87283046947</derivirana_varijabla>
  </DomainObject.Predmet.ProtustrankaFormatedOIB>
  <DomainObject.Predmet.ProtustrankaFormatedWithAdress>
    <izvorni_sadrzaj> KLAUDIJA j.d.o.o. UMAG, G. Garibaldi 6 A, 52470 Umag</izvorni_sadrzaj>
    <derivirana_varijabla naziv="DomainObject.Predmet.ProtustrankaFormatedWithAdress_1"> KLAUDIJA j.d.o.o. UMAG, G. Garibaldi 6 A, 52470 Umag</derivirana_varijabla>
  </DomainObject.Predmet.ProtustrankaFormatedWithAdress>
  <DomainObject.Predmet.ProtustrankaFormatedWithAdressOIB>
    <izvorni_sadrzaj> KLAUDIJA j.d.o.o. UMAG, OIB 87283046947, G. Garibaldi 6 A, 52470 Umag</izvorni_sadrzaj>
    <derivirana_varijabla naziv="DomainObject.Predmet.ProtustrankaFormatedWithAdressOIB_1"> KLAUDIJA j.d.o.o. UMAG, OIB 87283046947, G. Garibaldi 6 A, 52470 Umag</derivirana_varijabla>
  </DomainObject.Predmet.ProtustrankaFormatedWithAdressOIB>
  <DomainObject.Predmet.ProtustrankaWithAdress>
    <izvorni_sadrzaj>KLAUDIJA j.d.o.o. UMAG G. Garibaldi 6 A, 52470 Umag</izvorni_sadrzaj>
    <derivirana_varijabla naziv="DomainObject.Predmet.ProtustrankaWithAdress_1">KLAUDIJA j.d.o.o. UMAG G. Garibaldi 6 A, 52470 Umag</derivirana_varijabla>
  </DomainObject.Predmet.ProtustrankaWithAdress>
  <DomainObject.Predmet.ProtustrankaWithAdressOIB>
    <izvorni_sadrzaj>KLAUDIJA j.d.o.o. UMAG, OIB 87283046947, G. Garibaldi 6 A, 52470 Umag</izvorni_sadrzaj>
    <derivirana_varijabla naziv="DomainObject.Predmet.ProtustrankaWithAdressOIB_1">KLAUDIJA j.d.o.o. UMAG, OIB 87283046947, G. Garibaldi 6 A, 52470 Umag</derivirana_varijabla>
  </DomainObject.Predmet.ProtustrankaWithAdressOIB>
  <DomainObject.Predmet.ProtustrankaNazivFormated>
    <izvorni_sadrzaj>KLAUDIJA j.d.o.o. UMAG</izvorni_sadrzaj>
    <derivirana_varijabla naziv="DomainObject.Predmet.ProtustrankaNazivFormated_1">KLAUDIJA j.d.o.o. UMAG</derivirana_varijabla>
  </DomainObject.Predmet.ProtustrankaNazivFormated>
  <DomainObject.Predmet.ProtustrankaNazivFormatedOIB>
    <izvorni_sadrzaj>KLAUDIJA j.d.o.o. UMAG, OIB 87283046947</izvorni_sadrzaj>
    <derivirana_varijabla naziv="DomainObject.Predmet.ProtustrankaNazivFormatedOIB_1">KLAUDIJA j.d.o.o. UMAG, OIB 87283046947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6940.62</izvorni_sadrzaj>
    <derivirana_varijabla naziv="DomainObject.Predmet.TrenutnaVrijednost_1">6940.62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KLAUDIJA j.d.o.o. UMAG</item>
    </izvorni_sadrzaj>
    <derivirana_varijabla naziv="DomainObject.Predmet.ProtuStrankaListFormated_1">
      <item>KLAUDIJA j.d.o.o. UMAG</item>
    </derivirana_varijabla>
  </DomainObject.Predmet.ProtuStrankaListFormated>
  <DomainObject.Predmet.ProtuStrankaListFormatedOIB>
    <izvorni_sadrzaj>
      <item>KLAUDIJA j.d.o.o. UMAG, OIB 87283046947</item>
    </izvorni_sadrzaj>
    <derivirana_varijabla naziv="DomainObject.Predmet.ProtuStrankaListFormatedOIB_1">
      <item>KLAUDIJA j.d.o.o. UMAG, OIB 87283046947</item>
    </derivirana_varijabla>
  </DomainObject.Predmet.ProtuStrankaListFormatedOIB>
  <DomainObject.Predmet.ProtuStrankaListFormatedWithAdress>
    <izvorni_sadrzaj>
      <item>KLAUDIJA j.d.o.o. UMAG, G. Garibaldi 6 A, 52470 Umag</item>
    </izvorni_sadrzaj>
    <derivirana_varijabla naziv="DomainObject.Predmet.ProtuStrankaListFormatedWithAdress_1">
      <item>KLAUDIJA j.d.o.o. UMAG, G. Garibaldi 6 A, 52470 Umag</item>
    </derivirana_varijabla>
  </DomainObject.Predmet.ProtuStrankaListFormatedWithAdress>
  <DomainObject.Predmet.ProtuStrankaListFormatedWithAdressOIB>
    <izvorni_sadrzaj>
      <item>KLAUDIJA j.d.o.o. UMAG, OIB 87283046947, G. Garibaldi 6 A, 52470 Umag</item>
    </izvorni_sadrzaj>
    <derivirana_varijabla naziv="DomainObject.Predmet.ProtuStrankaListFormatedWithAdressOIB_1">
      <item>KLAUDIJA j.d.o.o. UMAG, OIB 87283046947, G. Garibaldi 6 A, 52470 Umag</item>
    </derivirana_varijabla>
  </DomainObject.Predmet.ProtuStrankaListFormatedWithAdressOIB>
  <DomainObject.Predmet.ProtuStrankaListNazivFormated>
    <izvorni_sadrzaj>
      <item>KLAUDIJA j.d.o.o. UMAG</item>
    </izvorni_sadrzaj>
    <derivirana_varijabla naziv="DomainObject.Predmet.ProtuStrankaListNazivFormated_1">
      <item>KLAUDIJA j.d.o.o. UMAG</item>
    </derivirana_varijabla>
  </DomainObject.Predmet.ProtuStrankaListNazivFormated>
  <DomainObject.Predmet.ProtuStrankaListNazivFormatedOIB>
    <izvorni_sadrzaj>
      <item>KLAUDIJA j.d.o.o. UMAG, OIB 87283046947</item>
    </izvorni_sadrzaj>
    <derivirana_varijabla naziv="DomainObject.Predmet.ProtuStrankaListNazivFormatedOIB_1">
      <item>KLAUDIJA j.d.o.o. UMAG, OIB 87283046947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KLAUDIJA j.d.o.o. UMAG</izvorni_sadrzaj>
    <derivirana_varijabla naziv="DomainObject.Predmet.ProtustrankaIDrugi_1">KLAUDIJA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KLAUDIJA j.d.o.o. UMAG, OIB 87283046947, G. Garibaldi 6 A, 52470 Umag</izvorni_sadrzaj>
    <derivirana_varijabla naziv="DomainObject.Predmet.ProtustrankaIDrugiAdressOIB_1">KLAUDIJA j.d.o.o. UMAG, OIB 87283046947, G. Garibaldi 6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KLAUDIJA j.d.o.o. UMAG</item>
    </izvorni_sadrzaj>
    <derivirana_varijabla naziv="DomainObject.Predmet.SudioniciListNaziv_1">
      <item>FINANCIJSKA AGENCIJA, RC RIJEKA, PODRUŽNICA PULA, PULA</item>
      <item>KLAUDIJA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KLAUDIJA j.d.o.o. UMAG, OIB 87283046947, G. Garibaldi 6 A,52470 Umag</item>
    </izvorni_sadrzaj>
    <derivirana_varijabla naziv="DomainObject.Predmet.SudioniciListAdressOIB_1">
      <item>FINANCIJSKA AGENCIJA, RC RIJEKA, PODRUŽNICA PULA, PULA, OIB 85821130368, F. Kurelca 8,51000 Rijeka</item>
      <item>KLAUDIJA j.d.o.o. UMAG, OIB 87283046947, G. Garibaldi 6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87283046947</item>
    </izvorni_sadrzaj>
    <derivirana_varijabla naziv="DomainObject.Predmet.SudioniciListNazivOIB_1">
      <item>, OIB 85821130368</item>
      <item>, OIB 87283046947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3581</properties:Characters>
  <properties:Lines>87</properties:Lines>
  <properties:Paragraphs>31</properties:Paragraphs>
  <properties:TotalTime>0</properties:TotalTime>
  <properties:ScaleCrop>false</properties:ScaleCrop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2018-05-22T11:29:00Z</dcterms:created>
  <dc:creator>Morena Brajuha</dc:creator>
  <dc:description/>
  <cp:keywords/>
  <cp:lastModifiedBy>Morena Brajuha</cp:lastModifiedBy>
  <cp:lastPrinted>2018-05-23T08:32:00Z</cp:lastPrinted>
  <dcterms:modified xmlns:xsi="http://www.w3.org/2001/XMLSchema-instance" xsi:type="dcterms:W3CDTF">2018-05-23T08:32:00Z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(St-71-18 Klaudija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