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83bd2" w14:paraId="5683bd2"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CC4648">
        <w:t>12</w:t>
      </w:r>
      <w:r w:rsidR="00ED4AC2">
        <w:t>34</w:t>
      </w:r>
      <w:r w:rsidRPr="00151FF0">
        <w:t>/1</w:t>
      </w:r>
      <w:r w:rsidR="00831369">
        <w:t>7</w:t>
      </w:r>
      <w:r w:rsidRPr="00151FF0">
        <w:t>-</w:t>
      </w:r>
      <w:r w:rsidR="00DA2954">
        <w:t>2</w:t>
      </w:r>
      <w:r w:rsidR="00ED4AC2">
        <w:t>8</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6D66FA" w:rsidP="006D66FA" w:rsidR="006D66FA" w:rsidRPr="00C773E3">
      <w:pPr>
        <w:jc w:val="center"/>
      </w:pPr>
      <w:r w:rsidRPr="00C773E3">
        <w:t>REPUBLIKA HRVATSKA</w:t>
      </w:r>
    </w:p>
    <w:p w:rsidRDefault="00F14D32" w:rsidR="00F14D32" w:rsidRPr="00C773E3">
      <w:pPr>
        <w:pStyle w:val="Naslov1"/>
        <w:rPr>
          <w:b w:val="false"/>
          <w:bCs w:val="false"/>
        </w:rPr>
      </w:pPr>
      <w:r w:rsidRPr="00C773E3">
        <w:rPr>
          <w:b w:val="false"/>
          <w:bCs w:val="false"/>
        </w:rPr>
        <w:t>R J E Š E N J E</w:t>
      </w:r>
    </w:p>
    <w:p w:rsidRDefault="00F14D32" w:rsidP="00C20B4A" w:rsidR="00F14D32"/>
    <w:p w:rsidRDefault="00F14D32" w:rsidR="00F14D32">
      <w:pPr>
        <w:jc w:val="center"/>
      </w:pPr>
    </w:p>
    <w:p w:rsidRDefault="00CC4648" w:rsidP="00ED4AC2" w:rsidR="00ED4AC2">
      <w:pPr>
        <w:jc w:val="both"/>
      </w:pPr>
      <w:r>
        <w:tab/>
      </w:r>
      <w:r w:rsidR="00ED4AC2" w:rsidRPr="002A15EB">
        <w:t>Trgovački sud u Osijeku, po sucu mr. sc. Tihomiru Kovačeviću, kao stečajnom sucu, povodom prijedloga FINANCIJSKE AGENCIJE ZAGREB, Regionalni centar Zagreb, Podružnica Zagreb, Trg svibanjskih žrtava 1995. 1, OIB 85821130368 za otvaranje stečajnog postupka nad dužnikom DISKOVNI SUSTAVI društvo s ograničenom odgovornošću za usluge, Zagreb, Slovenska 12, MBS 080839853, OIB 38300000282</w:t>
      </w:r>
      <w:r w:rsidR="00ED4AC2">
        <w:t xml:space="preserve">, </w:t>
      </w:r>
      <w:r w:rsidR="00ED4AC2" w:rsidRPr="0041082E">
        <w:t xml:space="preserve">dana </w:t>
      </w:r>
      <w:r w:rsidR="00ED4AC2">
        <w:t>4</w:t>
      </w:r>
      <w:r w:rsidR="00ED4AC2" w:rsidRPr="00DB2D45">
        <w:t>. s</w:t>
      </w:r>
      <w:r w:rsidR="00ED4AC2">
        <w:t>rp</w:t>
      </w:r>
      <w:r w:rsidR="00ED4AC2" w:rsidRPr="00DB2D45">
        <w:t xml:space="preserve">nja </w:t>
      </w:r>
      <w:r w:rsidR="00ED4AC2" w:rsidRPr="0041082E">
        <w:t>201</w:t>
      </w:r>
      <w:r w:rsidR="00ED4AC2">
        <w:t>8</w:t>
      </w:r>
      <w:r w:rsidR="00ED4AC2" w:rsidRPr="0041082E">
        <w:t>.</w:t>
      </w:r>
    </w:p>
    <w:p w:rsidRDefault="008D4802" w:rsidR="008D4802">
      <w:pPr>
        <w:jc w:val="both"/>
      </w:pPr>
    </w:p>
    <w:p w:rsidRDefault="00F14D32" w:rsidR="00F14D32" w:rsidRPr="00C773E3">
      <w:pPr>
        <w:jc w:val="center"/>
      </w:pPr>
      <w:r w:rsidRPr="00C773E3">
        <w:t>r i j e š i o   j e</w:t>
      </w:r>
    </w:p>
    <w:p w:rsidRDefault="00F14D32" w:rsidR="00F14D32">
      <w:pPr>
        <w:jc w:val="center"/>
      </w:pPr>
    </w:p>
    <w:p w:rsidRDefault="00C96DCA" w:rsidP="00151FF0" w:rsidR="00C96DCA"/>
    <w:p w:rsidRDefault="00A126F0" w:rsidP="00ED4AC2" w:rsidR="007B6DF7">
      <w:pPr>
        <w:pStyle w:val="Tijeloteksta"/>
        <w:numPr>
          <w:ilvl w:val="0"/>
          <w:numId w:val="1"/>
        </w:numPr>
      </w:pPr>
      <w:r>
        <w:t>Privremeno</w:t>
      </w:r>
      <w:r w:rsidR="00DA2954">
        <w:t>m</w:t>
      </w:r>
      <w:r>
        <w:t xml:space="preserve"> s</w:t>
      </w:r>
      <w:r w:rsidR="00F14D32">
        <w:t>tečajno</w:t>
      </w:r>
      <w:r w:rsidR="00DA2954">
        <w:t>m</w:t>
      </w:r>
      <w:r w:rsidR="00F14D32">
        <w:t xml:space="preserve"> upravitelj</w:t>
      </w:r>
      <w:r w:rsidR="00DA2954">
        <w:t>u</w:t>
      </w:r>
      <w:r w:rsidR="00F14D32">
        <w:t xml:space="preserve"> </w:t>
      </w:r>
      <w:r w:rsidR="00ED4AC2" w:rsidRPr="00ED4AC2">
        <w:t xml:space="preserve">Marko </w:t>
      </w:r>
      <w:proofErr w:type="spellStart"/>
      <w:r w:rsidR="00ED4AC2" w:rsidRPr="00ED4AC2">
        <w:t>Tominac</w:t>
      </w:r>
      <w:proofErr w:type="spellEnd"/>
      <w:r w:rsidR="00ED4AC2" w:rsidRPr="00ED4AC2">
        <w:t>, Vinkovci, V. Nazora 3, OIB 98361792494</w:t>
      </w:r>
      <w:r w:rsidR="00031CCE">
        <w:rPr>
          <w:b/>
        </w:rPr>
        <w:t xml:space="preserve">, </w:t>
      </w:r>
      <w:r w:rsidR="00F14D32">
        <w:t xml:space="preserve">odobrava se </w:t>
      </w:r>
      <w:r w:rsidR="00A924F5">
        <w:t xml:space="preserve">jednokratna </w:t>
      </w:r>
      <w:r w:rsidR="00F14D32">
        <w:t>nagrada za rad</w:t>
      </w:r>
      <w:r w:rsidR="00C8618B">
        <w:t xml:space="preserve"> </w:t>
      </w:r>
      <w:r w:rsidR="00F14D32">
        <w:t xml:space="preserve">za obnašanje dužnosti </w:t>
      </w:r>
      <w:r>
        <w:t xml:space="preserve">privremenog </w:t>
      </w:r>
      <w:r w:rsidR="00F14D32">
        <w:t>stečajn</w:t>
      </w:r>
      <w:r w:rsidR="000462E0">
        <w:t>og</w:t>
      </w:r>
      <w:r w:rsidR="00F14D32">
        <w:t xml:space="preserve"> upravitelj</w:t>
      </w:r>
      <w:r w:rsidR="000462E0">
        <w:t>a</w:t>
      </w:r>
      <w:r w:rsidR="00F14D32">
        <w:t xml:space="preserve"> nad </w:t>
      </w:r>
      <w:r w:rsidR="004222C6">
        <w:t xml:space="preserve">dužnikom </w:t>
      </w:r>
      <w:r w:rsidR="00ED4AC2" w:rsidRPr="00ED4AC2">
        <w:t>DISKOVNI SUSTAVI društvo s ograničenom odgovornošću za usluge, Zagreb, Slovenska 12, MBS 080839853, OIB 38300000282</w:t>
      </w:r>
      <w:r w:rsidR="00F14D32">
        <w:t xml:space="preserve">, u iznosu </w:t>
      </w:r>
      <w:r w:rsidR="00960862">
        <w:t xml:space="preserve">ukupnog troška </w:t>
      </w:r>
      <w:r w:rsidR="00F14D32">
        <w:t xml:space="preserve">od </w:t>
      </w:r>
      <w:r w:rsidR="006779FA">
        <w:t>3</w:t>
      </w:r>
      <w:r w:rsidR="00E90780">
        <w:t>.</w:t>
      </w:r>
      <w:r w:rsidR="00960862">
        <w:t>5</w:t>
      </w:r>
      <w:r w:rsidR="00E90780">
        <w:t xml:space="preserve">00,00 kn </w:t>
      </w:r>
      <w:r w:rsidR="00DE1877">
        <w:t>uplatom</w:t>
      </w:r>
      <w:r w:rsidR="00982D96">
        <w:t xml:space="preserve"> na žiro-račun</w:t>
      </w:r>
      <w:r w:rsidR="00DE1877">
        <w:t xml:space="preserve"> </w:t>
      </w:r>
      <w:r>
        <w:t>privremen</w:t>
      </w:r>
      <w:r w:rsidR="00DB4AE0">
        <w:t>og</w:t>
      </w:r>
      <w:r>
        <w:t xml:space="preserve"> </w:t>
      </w:r>
      <w:r w:rsidR="00C17E69">
        <w:t>stečajn</w:t>
      </w:r>
      <w:r w:rsidR="00DB4AE0">
        <w:t>og</w:t>
      </w:r>
      <w:r w:rsidR="00C17E69">
        <w:t xml:space="preserve"> upravitelj</w:t>
      </w:r>
      <w:r w:rsidR="00DB4AE0">
        <w:t>a</w:t>
      </w:r>
      <w:r w:rsidR="008A55E4">
        <w:t>.</w:t>
      </w:r>
      <w:r w:rsidR="00C17E69">
        <w:t xml:space="preserve"> </w:t>
      </w:r>
    </w:p>
    <w:p w:rsidRDefault="008A55E4" w:rsidP="008A55E4" w:rsidR="008A55E4">
      <w:pPr>
        <w:pStyle w:val="Tijeloteksta"/>
        <w:ind w:left="705"/>
      </w:pPr>
    </w:p>
    <w:p w:rsidRDefault="00E26734" w:rsidP="003B2496" w:rsidR="00E26734">
      <w:pPr>
        <w:pStyle w:val="Tijeloteksta"/>
        <w:numPr>
          <w:ilvl w:val="0"/>
          <w:numId w:val="1"/>
        </w:numPr>
      </w:pPr>
      <w:r>
        <w:t>Nalaže se računovodstvu ovoga suda da po pravomoćnosti ovoga rješenja</w:t>
      </w:r>
      <w:r w:rsidR="00194E0B">
        <w:t xml:space="preserve"> </w:t>
      </w:r>
      <w:r w:rsidR="006D43AD">
        <w:t>s predmeta broj St-1234/17</w:t>
      </w:r>
      <w:r w:rsidR="003B2496">
        <w:t xml:space="preserve"> </w:t>
      </w:r>
      <w:r w:rsidR="000C0BFA">
        <w:t xml:space="preserve">izvrši </w:t>
      </w:r>
      <w:r>
        <w:t>isplat</w:t>
      </w:r>
      <w:r w:rsidR="000C0BFA">
        <w:t>u</w:t>
      </w:r>
      <w:r>
        <w:t xml:space="preserve"> </w:t>
      </w:r>
      <w:r w:rsidR="00A126F0">
        <w:t>privremeno</w:t>
      </w:r>
      <w:r w:rsidR="00DB4AE0">
        <w:t>m</w:t>
      </w:r>
      <w:r w:rsidR="00A126F0">
        <w:t xml:space="preserve"> </w:t>
      </w:r>
      <w:r>
        <w:t>stečajno</w:t>
      </w:r>
      <w:r w:rsidR="00DB4AE0">
        <w:t>m</w:t>
      </w:r>
      <w:r>
        <w:t xml:space="preserve"> upravitelj</w:t>
      </w:r>
      <w:r w:rsidR="00DB4AE0">
        <w:t>u</w:t>
      </w:r>
      <w:r w:rsidR="00FF4063">
        <w:t xml:space="preserve"> </w:t>
      </w:r>
      <w:r>
        <w:t>na nje</w:t>
      </w:r>
      <w:r w:rsidR="00DB4AE0">
        <w:t>gov</w:t>
      </w:r>
      <w:r>
        <w:t xml:space="preserve"> žiro-račun </w:t>
      </w:r>
      <w:r w:rsidR="00BC068F">
        <w:t xml:space="preserve">broj </w:t>
      </w:r>
      <w:r w:rsidR="006D43AD">
        <w:t>koji će dostaviti u roku od 8 dana</w:t>
      </w:r>
      <w:r w:rsidR="00782CEE">
        <w:t>.</w:t>
      </w:r>
    </w:p>
    <w:p w:rsidRDefault="00B83C12" w:rsidP="00B83C12" w:rsidR="00B83C12">
      <w:pPr>
        <w:pStyle w:val="Odlomakpopisa"/>
      </w:pPr>
    </w:p>
    <w:p w:rsidRDefault="00B83C12" w:rsidP="00840E1C" w:rsidR="00B83C12">
      <w:pPr>
        <w:numPr>
          <w:ilvl w:val="0"/>
          <w:numId w:val="1"/>
        </w:numPr>
      </w:pPr>
      <w:r>
        <w:t xml:space="preserve">Ovo rješenje objaviti će se na </w:t>
      </w:r>
      <w:r w:rsidR="00840E1C" w:rsidRPr="00840E1C">
        <w:t>mrežn</w:t>
      </w:r>
      <w:r w:rsidR="00840E1C">
        <w:t>oj</w:t>
      </w:r>
      <w:r w:rsidR="00840E1C" w:rsidRPr="00840E1C">
        <w:t xml:space="preserve"> stranic</w:t>
      </w:r>
      <w:r w:rsidR="00840E1C">
        <w:t>i</w:t>
      </w:r>
      <w:r w:rsidR="00840E1C" w:rsidRPr="00840E1C">
        <w:t xml:space="preserve"> e-Oglasna p</w:t>
      </w:r>
      <w:r w:rsidR="00840E1C">
        <w:t>loča sudova</w:t>
      </w:r>
      <w:r>
        <w:t>.</w:t>
      </w:r>
    </w:p>
    <w:p w:rsidRDefault="00B83C12" w:rsidP="00B83C12" w:rsidR="00B83C12">
      <w:pPr>
        <w:pStyle w:val="Tijeloteksta"/>
        <w:ind w:left="1065"/>
      </w:pPr>
    </w:p>
    <w:p w:rsidRDefault="00A126F0" w:rsidR="00A126F0">
      <w:pPr>
        <w:pStyle w:val="Tijeloteksta"/>
      </w:pPr>
    </w:p>
    <w:p w:rsidRDefault="00F14D32" w:rsidR="00F14D32" w:rsidRPr="00C773E3">
      <w:pPr>
        <w:pStyle w:val="Tijeloteksta"/>
        <w:jc w:val="center"/>
      </w:pPr>
      <w:r w:rsidRPr="00C773E3">
        <w:t>Obrazloženje</w:t>
      </w:r>
    </w:p>
    <w:p w:rsidRDefault="00C96DCA" w:rsidR="00C96DCA">
      <w:pPr>
        <w:pStyle w:val="Tijeloteksta"/>
      </w:pPr>
    </w:p>
    <w:p w:rsidRDefault="00C96DCA" w:rsidR="00C96DCA">
      <w:pPr>
        <w:pStyle w:val="Tijeloteksta"/>
      </w:pPr>
    </w:p>
    <w:p w:rsidRDefault="00F14D32" w:rsidP="00FE565A" w:rsidR="009B0F1B">
      <w:pPr>
        <w:pStyle w:val="Tijeloteksta"/>
      </w:pPr>
      <w:r>
        <w:tab/>
      </w:r>
      <w:r w:rsidR="009B0F1B">
        <w:t xml:space="preserve">Rješenjem ovoga suda broj </w:t>
      </w:r>
      <w:r w:rsidR="00FE5A6E">
        <w:t>14</w:t>
      </w:r>
      <w:r w:rsidR="00183E34">
        <w:t xml:space="preserve"> </w:t>
      </w:r>
      <w:r w:rsidR="009B0F1B">
        <w:t>St-</w:t>
      </w:r>
      <w:r w:rsidR="003B2496">
        <w:t>12</w:t>
      </w:r>
      <w:r w:rsidR="006D43AD">
        <w:t>34</w:t>
      </w:r>
      <w:r w:rsidR="009B0F1B">
        <w:t>/</w:t>
      </w:r>
      <w:r w:rsidR="00FE5A6E">
        <w:t>1</w:t>
      </w:r>
      <w:r w:rsidR="00A51492">
        <w:t>7</w:t>
      </w:r>
      <w:r w:rsidR="009B0F1B">
        <w:t>-</w:t>
      </w:r>
      <w:r w:rsidR="00380D76">
        <w:t>1</w:t>
      </w:r>
      <w:r w:rsidR="007B3F80">
        <w:t>6</w:t>
      </w:r>
      <w:r w:rsidR="009B0F1B">
        <w:t xml:space="preserve"> od </w:t>
      </w:r>
      <w:r w:rsidR="00766158">
        <w:t>3</w:t>
      </w:r>
      <w:r w:rsidR="00380D76">
        <w:t>1</w:t>
      </w:r>
      <w:r w:rsidR="009B0F1B">
        <w:t>.</w:t>
      </w:r>
      <w:r w:rsidR="00766158">
        <w:t>01</w:t>
      </w:r>
      <w:r w:rsidR="009B0F1B">
        <w:t>.20</w:t>
      </w:r>
      <w:r w:rsidR="00FE5A6E">
        <w:t>1</w:t>
      </w:r>
      <w:r w:rsidR="00766158">
        <w:t>8</w:t>
      </w:r>
      <w:r w:rsidR="009B0F1B">
        <w:t>. pokrenut je prethodni postupak nad dužnikom i imenovan</w:t>
      </w:r>
      <w:r w:rsidR="0040049C">
        <w:t xml:space="preserve"> je</w:t>
      </w:r>
      <w:r w:rsidR="009B0F1B">
        <w:t xml:space="preserve"> </w:t>
      </w:r>
      <w:r w:rsidR="007B3F80">
        <w:t xml:space="preserve">Marko </w:t>
      </w:r>
      <w:proofErr w:type="spellStart"/>
      <w:r w:rsidR="007B3F80">
        <w:t>Tominac</w:t>
      </w:r>
      <w:proofErr w:type="spellEnd"/>
      <w:r w:rsidR="007B3F80">
        <w:t xml:space="preserve"> iz Vinkovaca</w:t>
      </w:r>
      <w:r w:rsidR="00932A65">
        <w:t xml:space="preserve"> </w:t>
      </w:r>
      <w:r w:rsidR="009B0F1B">
        <w:t>za privremen</w:t>
      </w:r>
      <w:r w:rsidR="00766158">
        <w:t>og</w:t>
      </w:r>
      <w:r w:rsidR="009B0F1B">
        <w:t xml:space="preserve"> stečajn</w:t>
      </w:r>
      <w:r w:rsidR="00766158">
        <w:t>og</w:t>
      </w:r>
      <w:r w:rsidR="009B0F1B">
        <w:t xml:space="preserve"> upravitelj</w:t>
      </w:r>
      <w:r w:rsidR="00766158">
        <w:t>a</w:t>
      </w:r>
      <w:r w:rsidR="009B0F1B">
        <w:t xml:space="preserve">, sa zadatkom da u roku </w:t>
      </w:r>
      <w:r w:rsidR="00766FD3">
        <w:t>1</w:t>
      </w:r>
      <w:r w:rsidR="008D4802">
        <w:t>5</w:t>
      </w:r>
      <w:r w:rsidR="009B0F1B">
        <w:t xml:space="preserve"> dana </w:t>
      </w:r>
      <w:r w:rsidR="00D27143">
        <w:t>utvrdi postoje li stečajni razlozi</w:t>
      </w:r>
      <w:r w:rsidR="00E16428">
        <w:t>,</w:t>
      </w:r>
      <w:r w:rsidR="00D27143">
        <w:t xml:space="preserve"> da li je </w:t>
      </w:r>
      <w:r w:rsidR="009B0F1B">
        <w:t>imovin</w:t>
      </w:r>
      <w:r w:rsidR="00D27143">
        <w:t>a</w:t>
      </w:r>
      <w:r w:rsidR="009B0F1B">
        <w:t xml:space="preserve"> dužnika </w:t>
      </w:r>
      <w:r w:rsidR="00D27143">
        <w:t xml:space="preserve">koja bi ušla u stečajnu masu dovoljna za namirenje </w:t>
      </w:r>
      <w:r w:rsidR="009B0F1B">
        <w:t>troškov</w:t>
      </w:r>
      <w:r w:rsidR="00D27143">
        <w:t>a</w:t>
      </w:r>
      <w:r w:rsidR="009B0F1B">
        <w:t xml:space="preserve"> stečajnog postupka</w:t>
      </w:r>
      <w:r w:rsidR="00E16428">
        <w:t xml:space="preserve"> i da li je dužnik imao promet nekretnina u razdoblju od 4 godine prije podnošenja prijedloga za otvaranje stečajnog postupka</w:t>
      </w:r>
      <w:r w:rsidR="009B0F1B">
        <w:t>, te o istom dostaviti sudu pisano izvješće.</w:t>
      </w:r>
    </w:p>
    <w:p w:rsidRDefault="008D4802" w:rsidP="00151FF0" w:rsidR="008D4802">
      <w:pPr>
        <w:pStyle w:val="Tijeloteksta"/>
      </w:pPr>
    </w:p>
    <w:p w:rsidRDefault="00BC69B4" w:rsidP="00317D16" w:rsidR="00F14D32">
      <w:pPr>
        <w:pStyle w:val="Tijeloteksta"/>
        <w:ind w:firstLine="708"/>
      </w:pPr>
      <w:r>
        <w:t>Privremen</w:t>
      </w:r>
      <w:r w:rsidR="00DD2BB3">
        <w:t>i</w:t>
      </w:r>
      <w:r>
        <w:t xml:space="preserve"> stečajn</w:t>
      </w:r>
      <w:r w:rsidR="00DD2BB3">
        <w:t>i</w:t>
      </w:r>
      <w:r>
        <w:t xml:space="preserve"> upravitelj obavi</w:t>
      </w:r>
      <w:r w:rsidR="00DD2BB3">
        <w:t>o</w:t>
      </w:r>
      <w:r>
        <w:t xml:space="preserve"> je sve potrebne radnje, te je sastavi</w:t>
      </w:r>
      <w:r w:rsidR="00DD2BB3">
        <w:t>o</w:t>
      </w:r>
      <w:r>
        <w:t xml:space="preserve"> i dostavi</w:t>
      </w:r>
      <w:r w:rsidR="00DD2BB3">
        <w:t>o</w:t>
      </w:r>
      <w:r w:rsidR="006764F3">
        <w:t xml:space="preserve"> </w:t>
      </w:r>
      <w:r>
        <w:t xml:space="preserve">svoje pisano izvješće i </w:t>
      </w:r>
      <w:proofErr w:type="spellStart"/>
      <w:r>
        <w:t>nazoči</w:t>
      </w:r>
      <w:r w:rsidR="00DD2BB3">
        <w:t>o</w:t>
      </w:r>
      <w:proofErr w:type="spellEnd"/>
      <w:r>
        <w:t xml:space="preserve"> ročištu radi izjašnjenja o prijedlogu za otvaranje stečajnog postupka</w:t>
      </w:r>
      <w:r w:rsidR="00317D16">
        <w:t xml:space="preserve"> i ročištu radi rasprave o uvjetima za otvaranje stečajnog postupka</w:t>
      </w:r>
      <w:r>
        <w:t xml:space="preserve">, </w:t>
      </w:r>
      <w:r w:rsidR="00D23353">
        <w:t xml:space="preserve">a dana </w:t>
      </w:r>
      <w:r w:rsidR="007B3F80">
        <w:lastRenderedPageBreak/>
        <w:t>11</w:t>
      </w:r>
      <w:r w:rsidR="00D23353">
        <w:t>.</w:t>
      </w:r>
      <w:r w:rsidR="00DD2BB3">
        <w:t>0</w:t>
      </w:r>
      <w:r w:rsidR="007B3F80">
        <w:t>6</w:t>
      </w:r>
      <w:r w:rsidR="00D23353">
        <w:t>.201</w:t>
      </w:r>
      <w:r w:rsidR="00DD2BB3">
        <w:t>8</w:t>
      </w:r>
      <w:r w:rsidR="00D23353">
        <w:t xml:space="preserve">. </w:t>
      </w:r>
      <w:r w:rsidR="00E22748">
        <w:t>zaprimljen je</w:t>
      </w:r>
      <w:r w:rsidR="00D23353">
        <w:t xml:space="preserve"> zahtjev za određivanje</w:t>
      </w:r>
      <w:r w:rsidR="00B7486B">
        <w:t xml:space="preserve"> </w:t>
      </w:r>
      <w:r w:rsidR="00D23353">
        <w:t xml:space="preserve">nagrade, </w:t>
      </w:r>
      <w:r>
        <w:t>te je slijedom navedenoga, uzimajući u obzir obujam poslova i rad privremen</w:t>
      </w:r>
      <w:r w:rsidR="00DD2BB3">
        <w:t>og</w:t>
      </w:r>
      <w:r>
        <w:t xml:space="preserve"> stečajn</w:t>
      </w:r>
      <w:r w:rsidR="00DD2BB3">
        <w:t>og</w:t>
      </w:r>
      <w:r w:rsidR="008D4802">
        <w:t xml:space="preserve"> </w:t>
      </w:r>
      <w:r>
        <w:t>upravitelj</w:t>
      </w:r>
      <w:r w:rsidR="00DD2BB3">
        <w:t>a</w:t>
      </w:r>
      <w:r w:rsidR="007F33F7">
        <w:t xml:space="preserve">, </w:t>
      </w:r>
      <w:r>
        <w:t xml:space="preserve">sud odlučio kao u izreci temeljem čl. </w:t>
      </w:r>
      <w:r w:rsidR="00C8618B">
        <w:t>119.</w:t>
      </w:r>
      <w:r w:rsidR="000568B2">
        <w:t xml:space="preserve"> st. 6</w:t>
      </w:r>
      <w:r>
        <w:t xml:space="preserve">. </w:t>
      </w:r>
      <w:r w:rsidR="0098450F">
        <w:t xml:space="preserve">u vezi s čl. </w:t>
      </w:r>
      <w:r w:rsidR="00C8618B">
        <w:t>94</w:t>
      </w:r>
      <w:r w:rsidR="0098450F">
        <w:t xml:space="preserve">. </w:t>
      </w:r>
      <w:r w:rsidR="00C834BD" w:rsidRPr="00C834BD">
        <w:t>Stečajnog zakona</w:t>
      </w:r>
      <w:r w:rsidR="00413F34">
        <w:t xml:space="preserve"> (NN 71/15</w:t>
      </w:r>
      <w:r w:rsidR="007B3F80">
        <w:t xml:space="preserve"> i 104/17</w:t>
      </w:r>
      <w:r w:rsidR="00413F34">
        <w:t>)</w:t>
      </w:r>
      <w:r w:rsidR="007F33F7">
        <w:t xml:space="preserve"> </w:t>
      </w:r>
      <w:r w:rsidR="0098450F">
        <w:t>i čl.</w:t>
      </w:r>
      <w:r w:rsidR="00E94DDC">
        <w:t xml:space="preserve"> 2.,</w:t>
      </w:r>
      <w:r w:rsidR="0098450F">
        <w:t xml:space="preserve"> </w:t>
      </w:r>
      <w:r w:rsidR="007F33F7">
        <w:t>4</w:t>
      </w:r>
      <w:r w:rsidR="0098450F">
        <w:t>.</w:t>
      </w:r>
      <w:r w:rsidR="007F33F7">
        <w:t xml:space="preserve"> i 15.</w:t>
      </w:r>
      <w:r w:rsidR="0098450F">
        <w:t xml:space="preserve"> Uredbe o kriterijima i načinu obračuna i plaćanja nagrade stečajnim upraviteljima (NN </w:t>
      </w:r>
      <w:r w:rsidR="00C834BD">
        <w:t>1</w:t>
      </w:r>
      <w:r w:rsidR="007F33F7">
        <w:t>05</w:t>
      </w:r>
      <w:r w:rsidR="0098450F">
        <w:t>/</w:t>
      </w:r>
      <w:r w:rsidR="007F33F7">
        <w:t>15</w:t>
      </w:r>
      <w:r w:rsidR="0098450F">
        <w:t>)</w:t>
      </w:r>
      <w:r>
        <w:t>.</w:t>
      </w:r>
    </w:p>
    <w:p w:rsidRDefault="00F14D32" w:rsidR="00F14D32">
      <w:pPr>
        <w:pStyle w:val="Tijeloteksta"/>
      </w:pPr>
    </w:p>
    <w:p w:rsidRDefault="00F14D32" w:rsidP="00317D16" w:rsidR="00F14D32" w:rsidRPr="008D4802">
      <w:pPr>
        <w:pStyle w:val="Tijeloteksta"/>
        <w:jc w:val="center"/>
      </w:pPr>
      <w:r w:rsidRPr="008D4802">
        <w:t xml:space="preserve">U Osijeku </w:t>
      </w:r>
      <w:r w:rsidR="00ED4AC2" w:rsidRPr="00ED4AC2">
        <w:t xml:space="preserve">4. srpnja </w:t>
      </w:r>
      <w:r w:rsidR="00DA2954" w:rsidRPr="00DA2954">
        <w:t>2018</w:t>
      </w:r>
      <w:r w:rsidRPr="008D4802">
        <w:t xml:space="preserve">. </w:t>
      </w:r>
    </w:p>
    <w:p w:rsidRDefault="00A14C1A" w:rsidP="00A126F0" w:rsidR="00A14C1A" w:rsidRPr="008D4802">
      <w:pPr>
        <w:pStyle w:val="Tijeloteksta"/>
      </w:pP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C96DCA" w:rsidRPr="008D4802">
      <w:pPr>
        <w:pStyle w:val="Tijeloteksta"/>
      </w:pPr>
      <w:r w:rsidRPr="008D4802">
        <w:tab/>
      </w:r>
      <w:r w:rsidRPr="008D4802">
        <w:tab/>
      </w:r>
      <w:r w:rsidRPr="008D4802">
        <w:tab/>
      </w:r>
    </w:p>
    <w:p w:rsidRDefault="00C96DCA" w:rsidR="00C96DCA">
      <w:pPr>
        <w:pStyle w:val="Tijeloteksta"/>
      </w:pPr>
    </w:p>
    <w:p w:rsidRDefault="00A14C1A" w:rsidP="00A14C1A" w:rsidR="00A14C1A" w:rsidRPr="003E14CC">
      <w:pPr>
        <w:pStyle w:val="Tijeloteksta"/>
        <w:rPr>
          <w:bCs/>
        </w:rPr>
      </w:pPr>
      <w:r w:rsidRPr="003E14CC">
        <w:rPr>
          <w:bCs/>
        </w:rPr>
        <w:t>UPUTA O PRAVNOM LIJEKU:</w:t>
      </w:r>
    </w:p>
    <w:p w:rsidRDefault="00A14C1A" w:rsidP="00A14C1A" w:rsidR="00A14C1A"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14C1A" w:rsidR="00A14C1A">
      <w:pPr>
        <w:pStyle w:val="Tijeloteksta"/>
      </w:pPr>
    </w:p>
    <w:p w:rsidRDefault="00F14D32" w:rsidR="00F14D32" w:rsidRPr="00D23353">
      <w:pPr>
        <w:pStyle w:val="Tijeloteksta"/>
        <w:rPr>
          <w:b/>
          <w:bCs/>
        </w:rPr>
      </w:pPr>
      <w:r>
        <w:tab/>
      </w:r>
      <w:r>
        <w:tab/>
      </w:r>
      <w:r>
        <w:tab/>
      </w:r>
      <w:r>
        <w:tab/>
      </w:r>
      <w:r>
        <w:tab/>
      </w:r>
      <w:r>
        <w:tab/>
      </w:r>
    </w:p>
    <w:p w:rsidRDefault="00F14D32" w:rsidR="00F14D32" w:rsidRPr="00A126F0">
      <w:pPr>
        <w:pStyle w:val="Tijeloteksta"/>
      </w:pPr>
      <w:r w:rsidRPr="00A126F0">
        <w:t>D N A :</w:t>
      </w:r>
    </w:p>
    <w:p w:rsidRDefault="00766FD3" w:rsidP="00A126F0" w:rsidR="00F14D32">
      <w:pPr>
        <w:pStyle w:val="Tijeloteksta"/>
        <w:numPr>
          <w:ilvl w:val="0"/>
          <w:numId w:val="2"/>
        </w:numPr>
      </w:pPr>
      <w:r>
        <w:t>privremen</w:t>
      </w:r>
      <w:r w:rsidR="00DD2BB3">
        <w:t>i</w:t>
      </w:r>
      <w:r w:rsidR="0040049C">
        <w:t xml:space="preserve"> </w:t>
      </w:r>
      <w:r w:rsidR="00D5639E">
        <w:t>stečajn</w:t>
      </w:r>
      <w:r w:rsidR="00DD2BB3">
        <w:t>i</w:t>
      </w:r>
      <w:r w:rsidR="00D5639E">
        <w:t xml:space="preserve"> </w:t>
      </w:r>
      <w:r w:rsidR="0061543A">
        <w:t>upravitelj</w:t>
      </w:r>
      <w:r w:rsidR="007B3F80">
        <w:t xml:space="preserve"> Marko Tominac</w:t>
      </w:r>
    </w:p>
    <w:p w:rsidRDefault="00B83C12" w:rsidP="00B83C12" w:rsidR="00B83C12" w:rsidRPr="00B83C12">
      <w:pPr>
        <w:numPr>
          <w:ilvl w:val="0"/>
          <w:numId w:val="2"/>
        </w:numPr>
        <w:jc w:val="both"/>
      </w:pPr>
      <w:r w:rsidRPr="00B83C12">
        <w:t xml:space="preserve">mrežna stranica e-Oglasna ploča sudova </w:t>
      </w: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4695" w:rsidR="00E64695">
      <w:r>
        <w:separator/>
      </w:r>
    </w:p>
  </w:endnote>
  <w:endnote w:id="0" w:type="continuationSeparator">
    <w:p w:rsidRDefault="00E64695" w:rsidR="00E646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4695" w:rsidR="00E64695">
      <w:r>
        <w:separator/>
      </w:r>
    </w:p>
  </w:footnote>
  <w:footnote w:id="0" w:type="continuationSeparator">
    <w:p w:rsidRDefault="00E64695" w:rsidR="00E646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7D33">
      <w:rPr>
        <w:rStyle w:val="Brojstranice"/>
        <w:noProof/>
      </w:rPr>
      <w:t>2</w:t>
    </w:r>
    <w:r>
      <w:rPr>
        <w:rStyle w:val="Brojstranice"/>
      </w:rPr>
      <w:fldChar w:fldCharType="end"/>
    </w:r>
  </w:p>
  <w:p w:rsidRDefault="00317D16" w:rsidP="00F92D15" w:rsidR="009538FE">
    <w:pPr>
      <w:pStyle w:val="Zaglavlje"/>
    </w:pPr>
    <w:r>
      <w:tab/>
    </w:r>
    <w:r>
      <w:tab/>
    </w:r>
    <w:r w:rsidR="000C58A2" w:rsidRPr="000C58A2">
      <w:t>14 St-</w:t>
    </w:r>
    <w:r w:rsidR="00ED4AC2" w:rsidRPr="00ED4AC2">
      <w:t>1234/17-28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24407"/>
    <w:rsid w:val="00031CCE"/>
    <w:rsid w:val="000462E0"/>
    <w:rsid w:val="0004674A"/>
    <w:rsid w:val="000568B2"/>
    <w:rsid w:val="000A5733"/>
    <w:rsid w:val="000B6885"/>
    <w:rsid w:val="000C0BFA"/>
    <w:rsid w:val="000C58A2"/>
    <w:rsid w:val="000D7D33"/>
    <w:rsid w:val="000E01EA"/>
    <w:rsid w:val="000E417E"/>
    <w:rsid w:val="000E7A1B"/>
    <w:rsid w:val="000F2DD0"/>
    <w:rsid w:val="000F6E7D"/>
    <w:rsid w:val="000F7AD4"/>
    <w:rsid w:val="00104772"/>
    <w:rsid w:val="0011647C"/>
    <w:rsid w:val="00135243"/>
    <w:rsid w:val="00141C3B"/>
    <w:rsid w:val="0014287E"/>
    <w:rsid w:val="00143FD5"/>
    <w:rsid w:val="00145BB5"/>
    <w:rsid w:val="00151FF0"/>
    <w:rsid w:val="001668EF"/>
    <w:rsid w:val="00183E34"/>
    <w:rsid w:val="0018437A"/>
    <w:rsid w:val="00186F62"/>
    <w:rsid w:val="00190A55"/>
    <w:rsid w:val="00193062"/>
    <w:rsid w:val="00194E0B"/>
    <w:rsid w:val="001A56FE"/>
    <w:rsid w:val="001B0326"/>
    <w:rsid w:val="001B7186"/>
    <w:rsid w:val="001C5ACC"/>
    <w:rsid w:val="001D08BC"/>
    <w:rsid w:val="00200022"/>
    <w:rsid w:val="00202778"/>
    <w:rsid w:val="002120F8"/>
    <w:rsid w:val="002221AD"/>
    <w:rsid w:val="00225A74"/>
    <w:rsid w:val="00253BF7"/>
    <w:rsid w:val="00257080"/>
    <w:rsid w:val="0026470C"/>
    <w:rsid w:val="00273211"/>
    <w:rsid w:val="0027717E"/>
    <w:rsid w:val="00277491"/>
    <w:rsid w:val="00282387"/>
    <w:rsid w:val="002844C1"/>
    <w:rsid w:val="002A64FF"/>
    <w:rsid w:val="002C18DB"/>
    <w:rsid w:val="002C2CDE"/>
    <w:rsid w:val="002C4521"/>
    <w:rsid w:val="002C4D92"/>
    <w:rsid w:val="002E4642"/>
    <w:rsid w:val="002E7C6A"/>
    <w:rsid w:val="002F7679"/>
    <w:rsid w:val="00310CEE"/>
    <w:rsid w:val="00317D16"/>
    <w:rsid w:val="003423A5"/>
    <w:rsid w:val="003504DC"/>
    <w:rsid w:val="00361758"/>
    <w:rsid w:val="00380D76"/>
    <w:rsid w:val="00385332"/>
    <w:rsid w:val="003A14D4"/>
    <w:rsid w:val="003A3A0C"/>
    <w:rsid w:val="003B010F"/>
    <w:rsid w:val="003B2496"/>
    <w:rsid w:val="003C1E2F"/>
    <w:rsid w:val="003D3368"/>
    <w:rsid w:val="003D5822"/>
    <w:rsid w:val="003E6318"/>
    <w:rsid w:val="003E68B7"/>
    <w:rsid w:val="0040049C"/>
    <w:rsid w:val="0041012D"/>
    <w:rsid w:val="00413F34"/>
    <w:rsid w:val="00414684"/>
    <w:rsid w:val="00417DFD"/>
    <w:rsid w:val="004222C6"/>
    <w:rsid w:val="00426454"/>
    <w:rsid w:val="0044388A"/>
    <w:rsid w:val="00445CA2"/>
    <w:rsid w:val="00452631"/>
    <w:rsid w:val="00471F10"/>
    <w:rsid w:val="00474651"/>
    <w:rsid w:val="004761A5"/>
    <w:rsid w:val="00480489"/>
    <w:rsid w:val="004841E8"/>
    <w:rsid w:val="004854D4"/>
    <w:rsid w:val="004868A7"/>
    <w:rsid w:val="004A79EB"/>
    <w:rsid w:val="004C4F1E"/>
    <w:rsid w:val="004C7585"/>
    <w:rsid w:val="004D442D"/>
    <w:rsid w:val="004E7002"/>
    <w:rsid w:val="004F225F"/>
    <w:rsid w:val="004F5FD3"/>
    <w:rsid w:val="00500F4A"/>
    <w:rsid w:val="0050432F"/>
    <w:rsid w:val="005131D3"/>
    <w:rsid w:val="005153F9"/>
    <w:rsid w:val="005216BB"/>
    <w:rsid w:val="00530129"/>
    <w:rsid w:val="00542A40"/>
    <w:rsid w:val="00542FAD"/>
    <w:rsid w:val="00555A5F"/>
    <w:rsid w:val="005606B3"/>
    <w:rsid w:val="00595352"/>
    <w:rsid w:val="005A1517"/>
    <w:rsid w:val="005C15A4"/>
    <w:rsid w:val="005C72BB"/>
    <w:rsid w:val="005D2747"/>
    <w:rsid w:val="005D46B1"/>
    <w:rsid w:val="005D4B25"/>
    <w:rsid w:val="005F0872"/>
    <w:rsid w:val="005F4DFA"/>
    <w:rsid w:val="0061543A"/>
    <w:rsid w:val="00646AE7"/>
    <w:rsid w:val="00665B88"/>
    <w:rsid w:val="006677ED"/>
    <w:rsid w:val="00673D54"/>
    <w:rsid w:val="00675C32"/>
    <w:rsid w:val="006764F3"/>
    <w:rsid w:val="006779FA"/>
    <w:rsid w:val="00684FAB"/>
    <w:rsid w:val="00684FD6"/>
    <w:rsid w:val="0069081D"/>
    <w:rsid w:val="006C0E18"/>
    <w:rsid w:val="006C48A6"/>
    <w:rsid w:val="006D43AD"/>
    <w:rsid w:val="006D66FA"/>
    <w:rsid w:val="006E614C"/>
    <w:rsid w:val="006F5948"/>
    <w:rsid w:val="00700864"/>
    <w:rsid w:val="00702C11"/>
    <w:rsid w:val="00712931"/>
    <w:rsid w:val="007140D0"/>
    <w:rsid w:val="007222D3"/>
    <w:rsid w:val="00723367"/>
    <w:rsid w:val="00724A43"/>
    <w:rsid w:val="00725EE2"/>
    <w:rsid w:val="0072713B"/>
    <w:rsid w:val="007302D7"/>
    <w:rsid w:val="007305FD"/>
    <w:rsid w:val="0074756B"/>
    <w:rsid w:val="007500C1"/>
    <w:rsid w:val="0076398F"/>
    <w:rsid w:val="00764FCC"/>
    <w:rsid w:val="00766158"/>
    <w:rsid w:val="00766FD3"/>
    <w:rsid w:val="007747D7"/>
    <w:rsid w:val="00777CC4"/>
    <w:rsid w:val="007815A4"/>
    <w:rsid w:val="00782CEE"/>
    <w:rsid w:val="00782F39"/>
    <w:rsid w:val="007B0F43"/>
    <w:rsid w:val="007B3F80"/>
    <w:rsid w:val="007B6DF7"/>
    <w:rsid w:val="007C7170"/>
    <w:rsid w:val="007E652C"/>
    <w:rsid w:val="007E7BDB"/>
    <w:rsid w:val="007F33F7"/>
    <w:rsid w:val="0080559F"/>
    <w:rsid w:val="00813169"/>
    <w:rsid w:val="00816670"/>
    <w:rsid w:val="008270E5"/>
    <w:rsid w:val="00830343"/>
    <w:rsid w:val="00831369"/>
    <w:rsid w:val="00840E1C"/>
    <w:rsid w:val="008531CD"/>
    <w:rsid w:val="00862028"/>
    <w:rsid w:val="008671C8"/>
    <w:rsid w:val="00875522"/>
    <w:rsid w:val="008756C6"/>
    <w:rsid w:val="00876DC3"/>
    <w:rsid w:val="00880934"/>
    <w:rsid w:val="008A55E4"/>
    <w:rsid w:val="008B2B42"/>
    <w:rsid w:val="008B4753"/>
    <w:rsid w:val="008B670B"/>
    <w:rsid w:val="008C164B"/>
    <w:rsid w:val="008D4802"/>
    <w:rsid w:val="008D5DEF"/>
    <w:rsid w:val="008F446A"/>
    <w:rsid w:val="00912CA9"/>
    <w:rsid w:val="00931E58"/>
    <w:rsid w:val="00932A65"/>
    <w:rsid w:val="00946437"/>
    <w:rsid w:val="009502E3"/>
    <w:rsid w:val="009531E8"/>
    <w:rsid w:val="009538FE"/>
    <w:rsid w:val="00957FC9"/>
    <w:rsid w:val="00960862"/>
    <w:rsid w:val="00982019"/>
    <w:rsid w:val="0098273F"/>
    <w:rsid w:val="00982D96"/>
    <w:rsid w:val="00983AA2"/>
    <w:rsid w:val="0098450F"/>
    <w:rsid w:val="009864D7"/>
    <w:rsid w:val="00986B6A"/>
    <w:rsid w:val="009910CC"/>
    <w:rsid w:val="009A4340"/>
    <w:rsid w:val="009B0F1B"/>
    <w:rsid w:val="009B1E92"/>
    <w:rsid w:val="009F478E"/>
    <w:rsid w:val="00A004C6"/>
    <w:rsid w:val="00A126F0"/>
    <w:rsid w:val="00A14C1A"/>
    <w:rsid w:val="00A14E5B"/>
    <w:rsid w:val="00A152F2"/>
    <w:rsid w:val="00A34E0A"/>
    <w:rsid w:val="00A51492"/>
    <w:rsid w:val="00A577B6"/>
    <w:rsid w:val="00A57D3E"/>
    <w:rsid w:val="00A74469"/>
    <w:rsid w:val="00A7779B"/>
    <w:rsid w:val="00A90CA5"/>
    <w:rsid w:val="00A91489"/>
    <w:rsid w:val="00A924F5"/>
    <w:rsid w:val="00AB601F"/>
    <w:rsid w:val="00AB6394"/>
    <w:rsid w:val="00AD7E47"/>
    <w:rsid w:val="00AE693D"/>
    <w:rsid w:val="00AF3B44"/>
    <w:rsid w:val="00AF6D89"/>
    <w:rsid w:val="00B01AEB"/>
    <w:rsid w:val="00B03B3C"/>
    <w:rsid w:val="00B06771"/>
    <w:rsid w:val="00B32B35"/>
    <w:rsid w:val="00B41D7F"/>
    <w:rsid w:val="00B7486B"/>
    <w:rsid w:val="00B76849"/>
    <w:rsid w:val="00B80410"/>
    <w:rsid w:val="00B81B64"/>
    <w:rsid w:val="00B83C12"/>
    <w:rsid w:val="00B96134"/>
    <w:rsid w:val="00BA301E"/>
    <w:rsid w:val="00BC00E1"/>
    <w:rsid w:val="00BC068F"/>
    <w:rsid w:val="00BC5EF2"/>
    <w:rsid w:val="00BC69B4"/>
    <w:rsid w:val="00BD2D5E"/>
    <w:rsid w:val="00BD402C"/>
    <w:rsid w:val="00BE4AEB"/>
    <w:rsid w:val="00C17E69"/>
    <w:rsid w:val="00C20B4A"/>
    <w:rsid w:val="00C25670"/>
    <w:rsid w:val="00C47A65"/>
    <w:rsid w:val="00C773E3"/>
    <w:rsid w:val="00C81FF4"/>
    <w:rsid w:val="00C834BD"/>
    <w:rsid w:val="00C84F09"/>
    <w:rsid w:val="00C8578B"/>
    <w:rsid w:val="00C8618B"/>
    <w:rsid w:val="00C9484A"/>
    <w:rsid w:val="00C96DCA"/>
    <w:rsid w:val="00CA2B29"/>
    <w:rsid w:val="00CA6649"/>
    <w:rsid w:val="00CB5635"/>
    <w:rsid w:val="00CC15DD"/>
    <w:rsid w:val="00CC3247"/>
    <w:rsid w:val="00CC4648"/>
    <w:rsid w:val="00CD1611"/>
    <w:rsid w:val="00CE58E7"/>
    <w:rsid w:val="00CF024C"/>
    <w:rsid w:val="00CF5189"/>
    <w:rsid w:val="00D16A63"/>
    <w:rsid w:val="00D23353"/>
    <w:rsid w:val="00D27143"/>
    <w:rsid w:val="00D3098C"/>
    <w:rsid w:val="00D51D7D"/>
    <w:rsid w:val="00D5639E"/>
    <w:rsid w:val="00D57D64"/>
    <w:rsid w:val="00D62AE6"/>
    <w:rsid w:val="00D70C6E"/>
    <w:rsid w:val="00D7443C"/>
    <w:rsid w:val="00D84FFA"/>
    <w:rsid w:val="00DA0B76"/>
    <w:rsid w:val="00DA2954"/>
    <w:rsid w:val="00DA29CF"/>
    <w:rsid w:val="00DA37DE"/>
    <w:rsid w:val="00DA3EA7"/>
    <w:rsid w:val="00DB4AE0"/>
    <w:rsid w:val="00DC4D66"/>
    <w:rsid w:val="00DC4E39"/>
    <w:rsid w:val="00DD2BB3"/>
    <w:rsid w:val="00DD2D05"/>
    <w:rsid w:val="00DE1877"/>
    <w:rsid w:val="00DE53C6"/>
    <w:rsid w:val="00DF00D4"/>
    <w:rsid w:val="00DF5C40"/>
    <w:rsid w:val="00E01FA4"/>
    <w:rsid w:val="00E16428"/>
    <w:rsid w:val="00E22748"/>
    <w:rsid w:val="00E26734"/>
    <w:rsid w:val="00E31038"/>
    <w:rsid w:val="00E43D31"/>
    <w:rsid w:val="00E53416"/>
    <w:rsid w:val="00E575A0"/>
    <w:rsid w:val="00E57B52"/>
    <w:rsid w:val="00E64695"/>
    <w:rsid w:val="00E7660E"/>
    <w:rsid w:val="00E842E7"/>
    <w:rsid w:val="00E90780"/>
    <w:rsid w:val="00E94DDC"/>
    <w:rsid w:val="00EA2144"/>
    <w:rsid w:val="00EB271D"/>
    <w:rsid w:val="00EC3792"/>
    <w:rsid w:val="00ED4AC2"/>
    <w:rsid w:val="00F00D98"/>
    <w:rsid w:val="00F14D32"/>
    <w:rsid w:val="00F15D64"/>
    <w:rsid w:val="00F430B8"/>
    <w:rsid w:val="00F434DE"/>
    <w:rsid w:val="00F51CB0"/>
    <w:rsid w:val="00F570A8"/>
    <w:rsid w:val="00F570C0"/>
    <w:rsid w:val="00F601A2"/>
    <w:rsid w:val="00F61894"/>
    <w:rsid w:val="00F62E0F"/>
    <w:rsid w:val="00F708F4"/>
    <w:rsid w:val="00F85DFD"/>
    <w:rsid w:val="00F92D15"/>
    <w:rsid w:val="00F94F9A"/>
    <w:rsid w:val="00FB13CE"/>
    <w:rsid w:val="00FC4EA8"/>
    <w:rsid w:val="00FD58A1"/>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0D7D33"/>
    <w:rPr>
      <w:color w:val="808080"/>
      <w:bdr w:space="0" w:sz="0" w:color="auto" w:val="none"/>
      <w:shd w:fill="CCFFFF" w:color="auto" w:val="clear"/>
    </w:rPr>
  </w:style>
  <w:style w:customStyle="true" w:styleId="eSPISCCParagraphDefaultFont" w:type="character">
    <w:name w:val="eSPIS_CC_Paragraph Default Font"/>
    <w:basedOn w:val="Zadanifontodlomka"/>
    <w:rsid w:val="000D7D3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0D7D33"/>
    <w:rPr>
      <w:b/>
      <w:bCs/>
      <w:bdr w:space="0" w:sz="0" w:color="auto" w:val="none"/>
      <w:shd w:fill="FFFFCC" w:color="auto" w:val="clear"/>
      <w:lang w:val="hr-HR"/>
    </w:rPr>
  </w:style>
  <w:style w:customStyle="true" w:styleId="PozadinaSvijetloCrvena" w:type="character">
    <w:name w:val="Pozadina_SvijetloCrvena"/>
    <w:basedOn w:val="eSPISCCParagraphDefaultFont"/>
    <w:rsid w:val="000D7D33"/>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D7D33"/>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0D7D33"/>
    <w:rPr>
      <w:color w:val="808080"/>
      <w:bdr w:color="auto" w:space="0" w:sz="0" w:val="none"/>
      <w:shd w:color="auto" w:fill="CCFFFF" w:val="clear"/>
    </w:rPr>
  </w:style>
  <w:style w:customStyle="1" w:styleId="eSPISCCParagraphDefaultFont" w:type="character">
    <w:name w:val="eSPIS_CC_Paragraph Default Font"/>
    <w:basedOn w:val="Zadanifontodlomka"/>
    <w:rsid w:val="000D7D3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0D7D33"/>
    <w:rPr>
      <w:b/>
      <w:bCs/>
      <w:bdr w:color="auto" w:space="0" w:sz="0" w:val="none"/>
      <w:shd w:color="auto" w:fill="FFFFCC" w:val="clear"/>
      <w:lang w:val="hr-HR"/>
    </w:rPr>
  </w:style>
  <w:style w:customStyle="1" w:styleId="PozadinaSvijetloCrvena" w:type="character">
    <w:name w:val="Pozadina_SvijetloCrvena"/>
    <w:basedOn w:val="eSPISCCParagraphDefaultFont"/>
    <w:rsid w:val="000D7D33"/>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D7D33"/>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1234</izvorni_sadrzaj>
    <derivirana_varijabla naziv="DomainObject.Predmet.Broj_1">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svibnja 2018.</izvorni_sadrzaj>
    <derivirana_varijabla naziv="DomainObject.Predmet.DatumRjesavanja_1">15.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St-1234/2017</izvorni_sadrzaj>
    <derivirana_varijabla naziv="DomainObject.Predmet.OznakaBroj_1">St-1234/2017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DISKOVNI SUSTAVI d.o.o.</izvorni_sadrzaj>
    <derivirana_varijabla naziv="DomainObject.Predmet.ProtustrankaFormated_1">  DISKOVNI SUSTAVI d.o.o.</derivirana_varijabla>
  </DomainObject.Predmet.ProtustrankaFormated>
  <DomainObject.Predmet.ProtustrankaFormatedOIB>
    <izvorni_sadrzaj>  DISKOVNI SUSTAVI d.o.o., OIB 38300000282</izvorni_sadrzaj>
    <derivirana_varijabla naziv="DomainObject.Predmet.ProtustrankaFormatedOIB_1">  DISKOVNI SUSTAVI d.o.o., OIB 38300000282</derivirana_varijabla>
  </DomainObject.Predmet.ProtustrankaFormatedOIB>
  <DomainObject.Predmet.ProtustrankaFormatedWithAdress>
    <izvorni_sadrzaj> DISKOVNI SUSTAVI d.o.o., Slovenska 12, 10000 Zagreb</izvorni_sadrzaj>
    <derivirana_varijabla naziv="DomainObject.Predmet.ProtustrankaFormatedWithAdress_1"> DISKOVNI SUSTAVI d.o.o., Slovenska 12, 10000 Zagreb</derivirana_varijabla>
  </DomainObject.Predmet.ProtustrankaFormatedWithAdress>
  <DomainObject.Predmet.ProtustrankaFormatedWithAdressOIB>
    <izvorni_sadrzaj> DISKOVNI SUSTAVI d.o.o., OIB 38300000282, Slovenska 12, 10000 Zagreb</izvorni_sadrzaj>
    <derivirana_varijabla naziv="DomainObject.Predmet.ProtustrankaFormatedWithAdressOIB_1"> DISKOVNI SUSTAVI d.o.o., OIB 38300000282, Slovenska 12, 10000 Zagreb</derivirana_varijabla>
  </DomainObject.Predmet.ProtustrankaFormatedWithAdressOIB>
  <DomainObject.Predmet.ProtustrankaWithAdress>
    <izvorni_sadrzaj>DISKOVNI SUSTAVI d.o.o. Slovenska 12, 10000 Zagreb</izvorni_sadrzaj>
    <derivirana_varijabla naziv="DomainObject.Predmet.ProtustrankaWithAdress_1">DISKOVNI SUSTAVI d.o.o. Slovenska 12, 10000 Zagreb</derivirana_varijabla>
  </DomainObject.Predmet.ProtustrankaWithAdress>
  <DomainObject.Predmet.ProtustrankaWithAdressOIB>
    <izvorni_sadrzaj>DISKOVNI SUSTAVI d.o.o., OIB 38300000282, Slovenska 12, 10000 Zagreb</izvorni_sadrzaj>
    <derivirana_varijabla naziv="DomainObject.Predmet.ProtustrankaWithAdressOIB_1">DISKOVNI SUSTAVI d.o.o., OIB 38300000282, Slovenska 12, 10000 Zagreb</derivirana_varijabla>
  </DomainObject.Predmet.ProtustrankaWithAdressOIB>
  <DomainObject.Predmet.ProtustrankaNazivFormated>
    <izvorni_sadrzaj>DISKOVNI SUSTAVI d.o.o.</izvorni_sadrzaj>
    <derivirana_varijabla naziv="DomainObject.Predmet.ProtustrankaNazivFormated_1">DISKOVNI SUSTAVI d.o.o.</derivirana_varijabla>
  </DomainObject.Predmet.ProtustrankaNazivFormated>
  <DomainObject.Predmet.ProtustrankaNazivFormatedOIB>
    <izvorni_sadrzaj>DISKOVNI SUSTAVI d.o.o., OIB 38300000282</izvorni_sadrzaj>
    <derivirana_varijabla naziv="DomainObject.Predmet.ProtustrankaNazivFormatedOIB_1">DISKOVNI SUSTAVI d.o.o., OIB 38300000282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DISKOVNI SUSTAVI d.o.o.</item>
    </izvorni_sadrzaj>
    <derivirana_varijabla naziv="DomainObject.Predmet.ProtuStrankaListFormated_1">
      <item>DISKOVNI SUSTAVI d.o.o.</item>
    </derivirana_varijabla>
  </DomainObject.Predmet.ProtuStrankaListFormated>
  <DomainObject.Predmet.ProtuStrankaListFormatedOIB>
    <izvorni_sadrzaj>
      <item>DISKOVNI SUSTAVI d.o.o., OIB 38300000282</item>
    </izvorni_sadrzaj>
    <derivirana_varijabla naziv="DomainObject.Predmet.ProtuStrankaListFormatedOIB_1">
      <item>DISKOVNI SUSTAVI d.o.o., OIB 38300000282</item>
    </derivirana_varijabla>
  </DomainObject.Predmet.ProtuStrankaListFormatedOIB>
  <DomainObject.Predmet.ProtuStrankaListFormatedWithAdress>
    <izvorni_sadrzaj>
      <item>DISKOVNI SUSTAVI d.o.o., Slovenska 12, 10000 Zagreb</item>
    </izvorni_sadrzaj>
    <derivirana_varijabla naziv="DomainObject.Predmet.ProtuStrankaListFormatedWithAdress_1">
      <item>DISKOVNI SUSTAVI d.o.o., Slovenska 12, 10000 Zagreb</item>
    </derivirana_varijabla>
  </DomainObject.Predmet.ProtuStrankaListFormatedWithAdress>
  <DomainObject.Predmet.ProtuStrankaListFormatedWithAdressOIB>
    <izvorni_sadrzaj>
      <item>DISKOVNI SUSTAVI d.o.o., OIB 38300000282, Slovenska 12, 10000 Zagreb</item>
    </izvorni_sadrzaj>
    <derivirana_varijabla naziv="DomainObject.Predmet.ProtuStrankaListFormatedWithAdressOIB_1">
      <item>DISKOVNI SUSTAVI d.o.o., OIB 38300000282, Slovenska 12, 10000 Zagreb</item>
    </derivirana_varijabla>
  </DomainObject.Predmet.ProtuStrankaListFormatedWithAdressOIB>
  <DomainObject.Predmet.ProtuStrankaListNazivFormated>
    <izvorni_sadrzaj>
      <item>DISKOVNI SUSTAVI d.o.o.</item>
    </izvorni_sadrzaj>
    <derivirana_varijabla naziv="DomainObject.Predmet.ProtuStrankaListNazivFormated_1">
      <item>DISKOVNI SUSTAVI d.o.o.</item>
    </derivirana_varijabla>
  </DomainObject.Predmet.ProtuStrankaListNazivFormated>
  <DomainObject.Predmet.ProtuStrankaListNazivFormatedOIB>
    <izvorni_sadrzaj>
      <item>DISKOVNI SUSTAVI d.o.o., OIB 38300000282</item>
    </izvorni_sadrzaj>
    <derivirana_varijabla naziv="DomainObject.Predmet.ProtuStrankaListNazivFormatedOIB_1">
      <item>DISKOVNI SUSTAVI d.o.o., OIB 38300000282</item>
    </derivirana_varijabla>
  </DomainObject.Predmet.ProtuStrankaListNazivFormatedOIB>
  <DomainObject.Predmet.OstaliListFormated>
    <izvorni_sadrzaj>
      <item>Ivan Repe</item>
    </izvorni_sadrzaj>
    <derivirana_varijabla naziv="DomainObject.Predmet.OstaliListFormated_1">
      <item>Ivan Repe</item>
    </derivirana_varijabla>
  </DomainObject.Predmet.OstaliListFormated>
  <DomainObject.Predmet.OstaliListFormatedOIB>
    <izvorni_sadrzaj>
      <item>Ivan Repe, OIB 20221356563</item>
    </izvorni_sadrzaj>
    <derivirana_varijabla naziv="DomainObject.Predmet.OstaliListFormatedOIB_1">
      <item>Ivan Repe, OIB 20221356563</item>
    </derivirana_varijabla>
  </DomainObject.Predmet.OstaliListFormatedOIB>
  <DomainObject.Predmet.OstaliListFormatedWithAdress>
    <izvorni_sadrzaj>
      <item>Ivan Repe, Plješivička Ulica 10, 10000 Zagreb</item>
    </izvorni_sadrzaj>
    <derivirana_varijabla naziv="DomainObject.Predmet.OstaliListFormatedWithAdress_1">
      <item>Ivan Repe, Plješivička Ulica 10, 10000 Zagreb</item>
    </derivirana_varijabla>
  </DomainObject.Predmet.OstaliListFormatedWithAdress>
  <DomainObject.Predmet.OstaliListFormatedWithAdressOIB>
    <izvorni_sadrzaj>
      <item>Ivan Repe, OIB 20221356563, Plješivička Ulica 10, 10000 Zagreb</item>
    </izvorni_sadrzaj>
    <derivirana_varijabla naziv="DomainObject.Predmet.OstaliListFormatedWithAdressOIB_1">
      <item>Ivan Repe, OIB 20221356563, Plješivička Ulica 10, 10000 Zagreb</item>
    </derivirana_varijabla>
  </DomainObject.Predmet.OstaliListFormatedWithAdressOIB>
  <DomainObject.Predmet.OstaliListNazivFormated>
    <izvorni_sadrzaj>
      <item>Ivan Repe</item>
    </izvorni_sadrzaj>
    <derivirana_varijabla naziv="DomainObject.Predmet.OstaliListNazivFormated_1">
      <item>Ivan Repe</item>
    </derivirana_varijabla>
  </DomainObject.Predmet.OstaliListNazivFormated>
  <DomainObject.Predmet.OstaliListNazivFormatedOIB>
    <izvorni_sadrzaj>
      <item>Ivan Repe, OIB 20221356563</item>
    </izvorni_sadrzaj>
    <derivirana_varijabla naziv="DomainObject.Predmet.OstaliListNazivFormatedOIB_1">
      <item>Ivan Repe, OIB 20221356563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DISKOVNI SUSTAVI d.o.o.</izvorni_sadrzaj>
    <derivirana_varijabla naziv="DomainObject.Predmet.ProtustrankaIDrugi_1">DISKOVNI SUSTAVI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DISKOVNI SUSTAVI d.o.o., OIB 38300000282, Slovenska 12, 10000 Zagreb</izvorni_sadrzaj>
    <derivirana_varijabla naziv="DomainObject.Predmet.ProtustrankaIDrugiAdressOIB_1">DISKOVNI SUSTAVI d.o.o., OIB 38300000282, Slovenska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svibnja 2018.</izvorni_sadrzaj>
    <derivirana_varijabla naziv="DomainObject.Predmet.OdlukaRjesenje.DatumDonosenjaOdluke_1">15. svibnja 2018.</derivirana_varijabla>
  </DomainObject.Predmet.OdlukaRjesenje.DatumDonosenjaOdluke>
  <DomainObject.Predmet.OdlukaRjesenje.DatumPravomocnosti>
    <izvorni_sadrzaj>4. lipnja 2018.</izvorni_sadrzaj>
    <derivirana_varijabla naziv="DomainObject.Predmet.OdlukaRjesenje.DatumPravomocnosti_1">4. lipnja 2018.</derivirana_varijabla>
  </DomainObject.Predmet.OdlukaRjesenje.DatumPravomocnosti>
  <DomainObject.Predmet.OdlukaRjesenje.Oznaka>
    <izvorni_sadrzaj>St-1234/2017-24</izvorni_sadrzaj>
    <derivirana_varijabla naziv="DomainObject.Predmet.OdlukaRjesenje.Oznaka_1">St-1234/2017-24</derivirana_varijabla>
  </DomainObject.Predmet.OdlukaRjesenje.Oznaka>
  <DomainObject.Predmet.SudioniciListNaziv>
    <izvorni_sadrzaj>
      <item>DISKOVNI SUSTAVI d.o.o.</item>
      <item>FINA Regionalni centar Zagreb</item>
      <item>Ivan Repe</item>
    </izvorni_sadrzaj>
    <derivirana_varijabla naziv="DomainObject.Predmet.SudioniciListNaziv_1">
      <item>DISKOVNI SUSTAVI d.o.o.</item>
      <item>FINA Regionalni centar Zagreb</item>
      <item>Ivan Repe</item>
    </derivirana_varijabla>
  </DomainObject.Predmet.SudioniciListNaziv>
  <DomainObject.Predmet.SudioniciListAdressOIB>
    <izvorni_sadrzaj>
      <item>DISKOVNI SUSTAVI d.o.o., OIB 38300000282, Slovenska 12,10000 Zagreb</item>
      <item>FINA Regionalni centar Zagreb, OIB 85821130368, Trg svibanjskih žrtava 1995. br. 1,10000 Zagreb</item>
      <item>Ivan Repe, OIB 20221356563, Plješivička Ulica 10,10000 Zagreb</item>
    </izvorni_sadrzaj>
    <derivirana_varijabla naziv="DomainObject.Predmet.SudioniciListAdressOIB_1">
      <item>DISKOVNI SUSTAVI d.o.o., OIB 38300000282, Slovenska 12,10000 Zagreb</item>
      <item>FINA Regionalni centar Zagreb, OIB 85821130368, Trg svibanjskih žrtava 1995. br. 1,10000 Zagreb</item>
      <item>Ivan Repe, OIB 20221356563, Plješivička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38300000282</item>
      <item>, OIB 85821130368</item>
      <item>, OIB 20221356563</item>
    </izvorni_sadrzaj>
    <derivirana_varijabla naziv="DomainObject.Predmet.SudioniciListNazivOIB_1">
      <item>, OIB 38300000282</item>
      <item>, OIB 85821130368</item>
      <item>, OIB 20221356563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423</properties:Words>
  <properties:Characters>2356</properties:Characters>
  <properties:Lines>69</properties:Lines>
  <properties:Paragraphs>21</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2016-06-20T06:29:00Z</dcterms:created>
  <dc:creator>banka</dc:creator>
  <cp:lastModifiedBy>Elizabeta Đeke</cp:lastModifiedBy>
  <cp:lastPrinted>2018-03-21T09:02:00Z</cp:lastPrinted>
  <dcterms:modified xmlns:xsi="http://www.w3.org/2001/XMLSchema-instance" xsi:type="dcterms:W3CDTF">2018-07-04T06:53:00Z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 isplata priv. st.uprav..docx)</vt:lpwstr>
  </prop:property>
  <prop:property name="CC_coloring" pid="4" fmtid="{D5CDD505-2E9C-101B-9397-08002B2CF9AE}">
    <vt:bool>true</vt:bool>
  </prop:property>
  <prop:property name="BrojStranica" pid="5" fmtid="{D5CDD505-2E9C-101B-9397-08002B2CF9AE}">
    <vt:i4>2</vt:i4>
  </prop:property>
</prop:Properties>
</file>