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62c7" w14:paraId="21f62c7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243980">
        <w:rPr>
          <w:rFonts w:hAnsi="Times New Roman" w:ascii="Times New Roman"/>
          <w:noProof/>
          <w:szCs w:val="24"/>
          <w:lang w:val="hr-HR"/>
        </w:rPr>
        <w:t>2768/2017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43980" w:rsidRPr="00243980">
        <w:t xml:space="preserve"> </w:t>
      </w:r>
      <w:r w:rsidR="00243980" w:rsidRPr="00243980">
        <w:rPr>
          <w:rFonts w:hAnsi="Times New Roman" w:ascii="Times New Roman"/>
        </w:rPr>
        <w:t>PONOSNA ZEMLJA d.o.o., OIB: 74414968942, MBS: 080843376, Medvešćak 77</w:t>
      </w:r>
      <w:r w:rsidR="00243980" w:rsidRPr="00243980">
        <w:rPr>
          <w:rFonts w:hAnsi="Times New Roman" w:ascii="Times New Roman"/>
          <w:szCs w:val="24"/>
          <w:lang w:val="hr-HR"/>
        </w:rPr>
        <w:t xml:space="preserve"> </w:t>
      </w:r>
      <w:r w:rsidR="00CB4703" w:rsidRPr="00243980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D1531D">
        <w:rPr>
          <w:rFonts w:hAnsi="Times New Roman" w:ascii="Times New Roman"/>
          <w:lang w:val="hr-HR"/>
        </w:rPr>
        <w:t>27. travnja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243980" w:rsidRPr="00243980">
        <w:rPr>
          <w:rFonts w:hAnsi="Times New Roman" w:ascii="Times New Roman"/>
        </w:rPr>
        <w:t xml:space="preserve"> PONOSNA ZEMLJA d.o.o., OIB: 74414968942, MBS: 080843376, Medvešćak 77</w:t>
      </w:r>
      <w:r w:rsidR="00243980">
        <w:rPr>
          <w:rFonts w:hAnsi="Times New Roman" w:ascii="Times New Roman"/>
        </w:rPr>
        <w:t>.</w:t>
      </w:r>
      <w:r w:rsidR="00636876" w:rsidRPr="00636876">
        <w:t xml:space="preserve"> 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D1531D">
        <w:rPr>
          <w:rFonts w:hAnsi="Times New Roman" w:ascii="Times New Roman"/>
          <w:szCs w:val="24"/>
        </w:rPr>
        <w:t>27. travnja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D1531D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8B49B1" w:rsidR="008B49B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243980">
        <w:rPr>
          <w:rFonts w:hAnsi="Times New Roman" w:ascii="Times New Roman"/>
          <w:szCs w:val="24"/>
        </w:rPr>
        <w:t>Za s</w:t>
      </w:r>
      <w:r w:rsidR="009240EB" w:rsidRPr="00243980">
        <w:rPr>
          <w:rFonts w:hAnsi="Times New Roman" w:ascii="Times New Roman"/>
          <w:szCs w:val="24"/>
        </w:rPr>
        <w:t xml:space="preserve">tečajnog upravitelja imenuje se </w:t>
      </w:r>
      <w:r w:rsidR="00BB03B0">
        <w:rPr>
          <w:rFonts w:hAnsi="Times New Roman" w:ascii="Times New Roman"/>
          <w:szCs w:val="24"/>
        </w:rPr>
        <w:t>Siniša Rajnović, OIB: 86217384445, Sv. Trojstva 87, Milanovac, Virovitica.</w:t>
      </w:r>
    </w:p>
    <w:p w:rsidRDefault="00243980" w:rsidP="00243980" w:rsidR="00243980">
      <w:pPr>
        <w:pStyle w:val="Odlomakpopisa"/>
        <w:rPr>
          <w:rFonts w:hAnsi="Times New Roman" w:ascii="Times New Roman"/>
          <w:szCs w:val="24"/>
        </w:rPr>
      </w:pPr>
    </w:p>
    <w:p w:rsidRDefault="00EE69E5" w:rsidP="008B49B1" w:rsidR="008B49B1" w:rsidRPr="0024398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43980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243980">
        <w:rPr>
          <w:rFonts w:hAnsi="Times New Roman" w:ascii="Times New Roman"/>
        </w:rPr>
        <w:t xml:space="preserve"> </w:t>
      </w:r>
      <w:r w:rsidR="00243980" w:rsidRPr="00243980">
        <w:rPr>
          <w:rFonts w:hAnsi="Times New Roman" w:ascii="Times New Roman"/>
        </w:rPr>
        <w:t>PONOSNA ZEMLJA d.o.o., OIB: 74414968942, MBS: 080843376, Medvešćak 77</w:t>
      </w:r>
      <w:r w:rsidR="00243980">
        <w:rPr>
          <w:rFonts w:hAnsi="Times New Roman" w:ascii="Times New Roman"/>
        </w:rPr>
        <w:t>.</w:t>
      </w:r>
    </w:p>
    <w:p w:rsidRDefault="00243980" w:rsidP="00243980" w:rsidR="00243980" w:rsidRPr="0024398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D1531D">
        <w:rPr>
          <w:rFonts w:hAnsi="Times New Roman" w:ascii="Times New Roman"/>
          <w:lang w:val="hr-HR"/>
        </w:rPr>
        <w:t>27. travnja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BE57B3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E57B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E1958">
      <w:rPr>
        <w:rFonts w:hAnsi="Times New Roman" w:ascii="Times New Roman"/>
      </w:rPr>
      <w:t>2768/2017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E41EF"/>
    <w:rsid w:val="00307776"/>
    <w:rsid w:val="00343C82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356C5"/>
    <w:rsid w:val="00636876"/>
    <w:rsid w:val="0069517E"/>
    <w:rsid w:val="006C2E0C"/>
    <w:rsid w:val="006D4444"/>
    <w:rsid w:val="00713CF9"/>
    <w:rsid w:val="00730EAB"/>
    <w:rsid w:val="00753B3A"/>
    <w:rsid w:val="007A29F9"/>
    <w:rsid w:val="007C14CD"/>
    <w:rsid w:val="007C7A57"/>
    <w:rsid w:val="007D7DBF"/>
    <w:rsid w:val="007E3377"/>
    <w:rsid w:val="00837944"/>
    <w:rsid w:val="00840E3D"/>
    <w:rsid w:val="00867439"/>
    <w:rsid w:val="00867F16"/>
    <w:rsid w:val="00880259"/>
    <w:rsid w:val="00894987"/>
    <w:rsid w:val="008B49B1"/>
    <w:rsid w:val="008E6B76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76B14"/>
    <w:rsid w:val="00BB03B0"/>
    <w:rsid w:val="00BE5464"/>
    <w:rsid w:val="00BE56CC"/>
    <w:rsid w:val="00BE57B3"/>
    <w:rsid w:val="00BF1FE8"/>
    <w:rsid w:val="00C57CAF"/>
    <w:rsid w:val="00C70B79"/>
    <w:rsid w:val="00C93291"/>
    <w:rsid w:val="00CA02CB"/>
    <w:rsid w:val="00CB4703"/>
    <w:rsid w:val="00CF2939"/>
    <w:rsid w:val="00D1531D"/>
    <w:rsid w:val="00D226FF"/>
    <w:rsid w:val="00D2573D"/>
    <w:rsid w:val="00D44D4F"/>
    <w:rsid w:val="00D955F3"/>
    <w:rsid w:val="00DB29D2"/>
    <w:rsid w:val="00DB4528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5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7B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7B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7B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7B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5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7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7B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7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7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St-2768/2017</izvorni_sadrzaj>
    <derivirana_varijabla naziv="DomainObject.Predmet.OznakaBroj_1">St-2768/2017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PONOSNA ZEMLJA d.o.o. zastupanog po punomoćniku Vjekoslav Markotić</izvorni_sadrzaj>
    <derivirana_varijabla naziv="DomainObject.Predmet.ProtustrankaFormated_1">  PONOSNA ZEMLJA d.o.o. zastupanog po punomoćniku Vjekoslav Markotić</derivirana_varijabla>
  </DomainObject.Predmet.ProtustrankaFormated>
  <DomainObject.Predmet.ProtustrankaFormatedOIB>
    <izvorni_sadrzaj>  PONOSNA ZEMLJA d.o.o., OIB 74414968942 zastupanog po punomoćniku Vjekoslav Markotić</izvorni_sadrzaj>
    <derivirana_varijabla naziv="DomainObject.Predmet.ProtustrankaFormatedOIB_1">  PONOSNA ZEMLJA d.o.o., OIB 74414968942 zastupanog po punomoćniku Vjekoslav Markotić</derivirana_varijabla>
  </DomainObject.Predmet.ProtustrankaFormatedOIB>
  <DomainObject.Predmet.ProtustrankaFormatedWithAdress>
    <izvorni_sadrzaj> PONOSNA ZEMLJA d.o.o., Medvešćak 77, 10000 Zagreb zastupanog po punomoćniku Vjekoslav Markotić</izvorni_sadrzaj>
    <derivirana_varijabla naziv="DomainObject.Predmet.ProtustrankaFormatedWithAdress_1"> PONOSNA ZEMLJA d.o.o., Medvešćak 77, 10000 Zagreb zastupanog po punomoćniku Vjekoslav Markotić</derivirana_varijabla>
  </DomainObject.Predmet.ProtustrankaFormatedWithAdress>
  <DomainObject.Predmet.ProtustrankaFormatedWithAdressOIB>
    <izvorni_sadrzaj> PONOSNA ZEMLJA d.o.o., OIB 74414968942, Medvešćak 77, 10000 Zagreb zastupanog po punomoćniku Vjekoslav Markotić</izvorni_sadrzaj>
    <derivirana_varijabla naziv="DomainObject.Predmet.ProtustrankaFormatedWithAdressOIB_1"> PONOSNA ZEMLJA d.o.o., OIB 74414968942, Medvešćak 77, 10000 Zagreb zastupanog po punomoćniku Vjekoslav Markotić</derivirana_varijabla>
  </DomainObject.Predmet.ProtustrankaFormatedWithAdressOIB>
  <DomainObject.Predmet.ProtustrankaWithAdress>
    <izvorni_sadrzaj>PONOSNA ZEMLJA d.o.o. Medvešćak 77, 10000 Zagreb</izvorni_sadrzaj>
    <derivirana_varijabla naziv="DomainObject.Predmet.ProtustrankaWithAdress_1">PONOSNA ZEMLJA d.o.o. Medvešćak 77, 10000 Zagreb</derivirana_varijabla>
  </DomainObject.Predmet.ProtustrankaWithAdress>
  <DomainObject.Predmet.ProtustrankaWithAdressOIB>
    <izvorni_sadrzaj>PONOSNA ZEMLJA d.o.o., OIB 74414968942, Medvešćak 77, 10000 Zagreb</izvorni_sadrzaj>
    <derivirana_varijabla naziv="DomainObject.Predmet.ProtustrankaWithAdressOIB_1">PONOSNA ZEMLJA d.o.o., OIB 74414968942, Medvešćak 77, 10000 Zagreb</derivirana_varijabla>
  </DomainObject.Predmet.ProtustrankaWithAdressOIB>
  <DomainObject.Predmet.ProtustrankaNazivFormated>
    <izvorni_sadrzaj>PONOSNA ZEMLJA d.o.o.</izvorni_sadrzaj>
    <derivirana_varijabla naziv="DomainObject.Predmet.ProtustrankaNazivFormated_1">PONOSNA ZEMLJA d.o.o.</derivirana_varijabla>
  </DomainObject.Predmet.ProtustrankaNazivFormated>
  <DomainObject.Predmet.ProtustrankaNazivFormatedOIB>
    <izvorni_sadrzaj>PONOSNA ZEMLJA d.o.o., OIB 74414968942</izvorni_sadrzaj>
    <derivirana_varijabla naziv="DomainObject.Predmet.ProtustrankaNazivFormatedOIB_1">PONOSNA ZEMLJA d.o.o., OIB 74414968942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PONOSNA ZEMLJA d.o.o. zastupanog po punomoćniku Vjekoslav Markotić</item>
    </izvorni_sadrzaj>
    <derivirana_varijabla naziv="DomainObject.Predmet.ProtuStrankaListFormated_1">
      <item>PONOSNA ZEMLJA d.o.o. zastupanog po punomoćniku Vjekoslav Markotić</item>
    </derivirana_varijabla>
  </DomainObject.Predmet.ProtuStrankaListFormated>
  <DomainObject.Predmet.ProtuStrankaListFormatedOIB>
    <izvorni_sadrzaj>
      <item>PONOSNA ZEMLJA d.o.o., OIB 74414968942 zastupanog po punomoćniku Vjekoslav Markotić</item>
    </izvorni_sadrzaj>
    <derivirana_varijabla naziv="DomainObject.Predmet.ProtuStrankaListFormatedOIB_1">
      <item>PONOSNA ZEMLJA d.o.o., OIB 74414968942 zastupanog po punomoćniku Vjekoslav Markotić</item>
    </derivirana_varijabla>
  </DomainObject.Predmet.ProtuStrankaListFormatedOIB>
  <DomainObject.Predmet.ProtuStrankaListFormatedWithAdress>
    <izvorni_sadrzaj>
      <item>PONOSNA ZEMLJA d.o.o., Medvešćak 77, 10000 Zagreb zastupanog po punomoćniku Vjekoslav Markotić</item>
    </izvorni_sadrzaj>
    <derivirana_varijabla naziv="DomainObject.Predmet.ProtuStrankaListFormatedWithAdress_1">
      <item>PONOSNA ZEMLJA d.o.o., Medvešćak 77, 10000 Zagreb zastupanog po punomoćniku Vjekoslav Markotić</item>
    </derivirana_varijabla>
  </DomainObject.Predmet.ProtuStrankaListFormatedWithAdress>
  <DomainObject.Predmet.ProtuStrankaListFormatedWithAdressOIB>
    <izvorni_sadrzaj>
      <item>PONOSNA ZEMLJA d.o.o., OIB 74414968942, Medvešćak 77, 10000 Zagreb zastupanog po punomoćniku Vjekoslav Markotić</item>
    </izvorni_sadrzaj>
    <derivirana_varijabla naziv="DomainObject.Predmet.ProtuStrankaListFormatedWithAdressOIB_1">
      <item>PONOSNA ZEMLJA d.o.o., OIB 74414968942, Medvešćak 77, 10000 Zagreb zastupanog po punomoćniku Vjekoslav Markotić</item>
    </derivirana_varijabla>
  </DomainObject.Predmet.ProtuStrankaListFormatedWithAdressOIB>
  <DomainObject.Predmet.ProtuStrankaListNazivFormated>
    <izvorni_sadrzaj>
      <item>PONOSNA ZEMLJA d.o.o.</item>
    </izvorni_sadrzaj>
    <derivirana_varijabla naziv="DomainObject.Predmet.ProtuStrankaListNazivFormated_1">
      <item>PONOSNA ZEMLJA d.o.o.</item>
    </derivirana_varijabla>
  </DomainObject.Predmet.ProtuStrankaListNazivFormated>
  <DomainObject.Predmet.ProtuStrankaListNazivFormatedOIB>
    <izvorni_sadrzaj>
      <item>PONOSNA ZEMLJA d.o.o., OIB 74414968942</item>
    </izvorni_sadrzaj>
    <derivirana_varijabla naziv="DomainObject.Predmet.ProtuStrankaListNazivFormatedOIB_1">
      <item>PONOSNA ZEMLJA d.o.o., OIB 74414968942</item>
    </derivirana_varijabla>
  </DomainObject.Predmet.ProtuStrankaListNazivFormatedOIB>
  <DomainObject.Predmet.OstaliListFormated>
    <izvorni_sadrzaj>
      <item>Vjekoslav Markotić punomoćnik sudionika u postupku PONOSNA ZEMLJA d.o.o.</item>
    </izvorni_sadrzaj>
    <derivirana_varijabla naziv="DomainObject.Predmet.OstaliListFormated_1">
      <item>Vjekoslav Markotić punomoćnik sudionika u postupku PONOSNA ZEMLJA d.o.o.</item>
    </derivirana_varijabla>
  </DomainObject.Predmet.OstaliListFormated>
  <DomainObject.Predmet.OstaliListFormatedOIB>
    <izvorni_sadrzaj>
      <item>Vjekoslav Markotić, OIB 52734766585 punomoćnik sudionika u postupku PONOSNA ZEMLJA d.o.o.</item>
    </izvorni_sadrzaj>
    <derivirana_varijabla naziv="DomainObject.Predmet.OstaliListFormatedOIB_1">
      <item>Vjekoslav Markotić, OIB 52734766585 punomoćnik sudionika u postupku PONOSNA ZEMLJA d.o.o.</item>
    </derivirana_varijabla>
  </DomainObject.Predmet.OstaliListFormatedOIB>
  <DomainObject.Predmet.OstaliListFormatedWithAdress>
    <izvorni_sadrzaj>
      <item>Vjekoslav Markotić, Medveščak 77, 10000 Zagreb punomoćnik sudionika u postupku PONOSNA ZEMLJA d.o.o.</item>
    </izvorni_sadrzaj>
    <derivirana_varijabla naziv="DomainObject.Predmet.OstaliListFormatedWithAdress_1">
      <item>Vjekoslav Markotić, Medveščak 77, 10000 Zagreb punomoćnik sudionika u postupku PONOSNA ZEMLJA d.o.o.</item>
    </derivirana_varijabla>
  </DomainObject.Predmet.OstaliListFormatedWithAdress>
  <DomainObject.Predmet.OstaliListFormatedWithAdressOIB>
    <izvorni_sadrzaj>
      <item>Vjekoslav Markotić, OIB 52734766585, Medveščak 77, 10000 Zagreb punomoćnik sudionika u postupku PONOSNA ZEMLJA d.o.o.</item>
    </izvorni_sadrzaj>
    <derivirana_varijabla naziv="DomainObject.Predmet.OstaliListFormatedWithAdressOIB_1">
      <item>Vjekoslav Markotić, OIB 52734766585, Medveščak 77, 10000 Zagreb punomoćnik sudionika u postupku PONOSNA ZEMLJA d.o.o.</item>
    </derivirana_varijabla>
  </DomainObject.Predmet.OstaliListFormatedWithAdressOIB>
  <DomainObject.Predmet.OstaliListNazivFormated>
    <izvorni_sadrzaj>
      <item>Vjekoslav Markotić</item>
    </izvorni_sadrzaj>
    <derivirana_varijabla naziv="DomainObject.Predmet.OstaliListNazivFormated_1">
      <item>Vjekoslav Markotić</item>
    </derivirana_varijabla>
  </DomainObject.Predmet.OstaliListNazivFormated>
  <DomainObject.Predmet.OstaliListNazivFormatedOIB>
    <izvorni_sadrzaj>
      <item>Vjekoslav Markotić, OIB 52734766585</item>
    </izvorni_sadrzaj>
    <derivirana_varijabla naziv="DomainObject.Predmet.OstaliListNazivFormatedOIB_1">
      <item>Vjekoslav Markotić, OIB 52734766585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PONOSNA ZEMLJA d.o.o.</izvorni_sadrzaj>
    <derivirana_varijabla naziv="DomainObject.Predmet.ProtustrankaIDrugi_1">PONOSNA ZEMLJA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PONOSNA ZEMLJA d.o.o., OIB 74414968942, Medvešćak 77, 10000 Zagreb</izvorni_sadrzaj>
    <derivirana_varijabla naziv="DomainObject.Predmet.ProtustrankaIDrugiAdressOIB_1">PONOSNA ZEMLJA d.o.o., OIB 74414968942, Medvešćak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PONOSNA ZEMLJA d.o.o.</item>
      <item>FINA Regionalni centar Zagreb</item>
      <item>Vjekoslav Markotić</item>
    </izvorni_sadrzaj>
    <derivirana_varijabla naziv="DomainObject.Predmet.SudioniciListNaziv_1">
      <item>PONOSNA ZEMLJA d.o.o.</item>
      <item>FINA Regionalni centar Zagreb</item>
      <item>Vjekoslav Markotić</item>
    </derivirana_varijabla>
  </DomainObject.Predmet.SudioniciListNaziv>
  <DomainObject.Predmet.SudioniciListAdressOIB>
    <izvorni_sadrzaj>
      <item>PONOSNA ZEMLJA d.o.o., OIB 74414968942, Medvešćak 77,10000 Zagreb</item>
      <item>FINA Regionalni centar Zagreb, OIB 85821130368, Trg svibanjskih žrtava 1995. 1,10000 Zagreb</item>
      <item>Vjekoslav Markotić, OIB 52734766585, Medveščak 77,10000 Zagreb</item>
    </izvorni_sadrzaj>
    <derivirana_varijabla naziv="DomainObject.Predmet.SudioniciListAdressOIB_1">
      <item>PONOSNA ZEMLJA d.o.o., OIB 74414968942, Medvešćak 77,10000 Zagreb</item>
      <item>FINA Regionalni centar Zagreb, OIB 85821130368, Trg svibanjskih žrtava 1995. 1,10000 Zagreb</item>
      <item>Vjekoslav Markotić, OIB 52734766585, Medveščak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74414968942</item>
      <item>, OIB 85821130368</item>
      <item>, OIB 52734766585</item>
    </izvorni_sadrzaj>
    <derivirana_varijabla naziv="DomainObject.Predmet.SudioniciListNazivOIB_1">
      <item>, OIB 74414968942</item>
      <item>, OIB 85821130368</item>
      <item>, OIB 52734766585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2150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2018-03-23T12:37:00Z</dcterms:created>
  <dc:creator>Sudsko vijeæe</dc:creator>
  <cp:lastModifiedBy>Mirela Šantek</cp:lastModifiedBy>
  <cp:lastPrinted>2018-04-27T11:06:00Z</cp:lastPrinted>
  <dcterms:modified xmlns:xsi="http://www.w3.org/2001/XMLSchema-instance" xsi:type="dcterms:W3CDTF">2018-04-27T11:06:00Z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2768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