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0e6f" w14:paraId="4870e6f" w:rsidRDefault="009E0F74" w:rsidR="009E0F74" w:rsidRPr="009E0F74">
      <w:pPr>
        <w15:collapsed w:val="false"/>
        <w:rPr>
          <w:color w:val="000000"/>
        </w:rPr>
      </w:pPr>
      <w:bookmarkStart w:name="_GoBack" w:id="0"/>
      <w:bookmarkEnd w:id="0"/>
      <w:r w:rsidRPr="009E0F7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0F74" w:rsidP="008C17E2" w:rsidR="009E0F74" w:rsidRPr="009E0F74">
      <w:pPr>
        <w:jc w:val="both"/>
        <w:rPr>
          <w:color w:val="000000"/>
        </w:rPr>
      </w:pPr>
    </w:p>
    <w:p w:rsidRDefault="008C17E2" w:rsidP="008C17E2" w:rsidR="008C17E2" w:rsidRPr="009E0F74">
      <w:pPr>
        <w:jc w:val="both"/>
        <w:rPr>
          <w:color w:val="000000"/>
        </w:rPr>
      </w:pPr>
      <w:r w:rsidRPr="009E0F74">
        <w:rPr>
          <w:color w:val="000000"/>
        </w:rPr>
        <w:t>Republika Hrvatska</w:t>
      </w:r>
    </w:p>
    <w:p w:rsidRDefault="008C17E2" w:rsidP="008C17E2" w:rsidR="008C17E2" w:rsidRPr="009E0F74">
      <w:pPr>
        <w:jc w:val="both"/>
        <w:rPr>
          <w:color w:val="000000"/>
        </w:rPr>
      </w:pPr>
      <w:r w:rsidRPr="009E0F74">
        <w:rPr>
          <w:color w:val="000000"/>
        </w:rPr>
        <w:t>Trgovački sud u Zagrebu</w:t>
      </w:r>
    </w:p>
    <w:p w:rsidRDefault="008C17E2" w:rsidP="008C17E2" w:rsidR="008C17E2" w:rsidRPr="009E0F74">
      <w:pPr>
        <w:jc w:val="both"/>
        <w:rPr>
          <w:color w:val="000000"/>
        </w:rPr>
      </w:pPr>
      <w:r w:rsidRPr="009E0F74">
        <w:rPr>
          <w:color w:val="000000"/>
        </w:rPr>
        <w:t xml:space="preserve">Zagreb, Amruševa 2/II                                                                  </w:t>
      </w:r>
      <w:r w:rsidR="00796C5F" w:rsidRPr="009E0F74">
        <w:rPr>
          <w:color w:val="000000"/>
        </w:rPr>
        <w:t xml:space="preserve">                     67. St-21/09</w:t>
      </w:r>
      <w:r w:rsidR="009E0F74" w:rsidRPr="009E0F74">
        <w:rPr>
          <w:color w:val="000000"/>
        </w:rPr>
        <w:t>-231</w:t>
      </w:r>
      <w:r w:rsidRPr="009E0F74">
        <w:rPr>
          <w:color w:val="000000"/>
        </w:rPr>
        <w:t xml:space="preserve">                                                               </w:t>
      </w:r>
    </w:p>
    <w:p w:rsidRDefault="008C17E2" w:rsidP="008C17E2" w:rsidR="008C17E2" w:rsidRPr="009E0F74">
      <w:pPr>
        <w:jc w:val="both"/>
        <w:rPr>
          <w:color w:val="000000"/>
        </w:rPr>
      </w:pPr>
    </w:p>
    <w:p w:rsidRDefault="008F069B" w:rsidP="008F069B" w:rsidR="008C17E2" w:rsidRPr="009E0F74">
      <w:pPr>
        <w:jc w:val="center"/>
        <w:rPr>
          <w:b/>
          <w:color w:val="000000"/>
        </w:rPr>
      </w:pPr>
      <w:r w:rsidRPr="009E0F74">
        <w:rPr>
          <w:b/>
          <w:color w:val="000000"/>
        </w:rPr>
        <w:t>U  I M E  R E P U B L I K E  H R V A T S K E</w:t>
      </w:r>
    </w:p>
    <w:p w:rsidRDefault="008C17E2" w:rsidP="008C17E2" w:rsidR="008C17E2" w:rsidRPr="009E0F74">
      <w:pPr>
        <w:jc w:val="center"/>
        <w:rPr>
          <w:color w:val="000000"/>
        </w:rPr>
      </w:pPr>
      <w:r w:rsidRPr="009E0F74">
        <w:rPr>
          <w:b/>
          <w:color w:val="000000"/>
        </w:rPr>
        <w:t>R J E Š E NJ E</w:t>
      </w:r>
    </w:p>
    <w:p w:rsidRDefault="008C17E2" w:rsidP="008C17E2" w:rsidR="008C17E2" w:rsidRPr="009E0F74">
      <w:pPr>
        <w:jc w:val="both"/>
        <w:rPr>
          <w:color w:val="000000"/>
        </w:rPr>
      </w:pPr>
    </w:p>
    <w:p w:rsidRDefault="00796C5F" w:rsidP="00796C5F" w:rsidR="00796C5F" w:rsidRPr="009E0F74">
      <w:pPr>
        <w:jc w:val="both"/>
        <w:rPr>
          <w:color w:val="000000"/>
          <w:lang w:val="en-US"/>
        </w:rPr>
      </w:pPr>
      <w:r w:rsidRPr="009E0F74">
        <w:rPr>
          <w:color w:val="000000"/>
        </w:rPr>
        <w:t>Trgovački sud u Zagrebu, po stečajnom sucu Gordanu Zubaku, u stečajnom  postupku nad dužnikom CEUFIN d.o.o. u stečaju, Zagreb, Koturaška 73, OIB: 37368316233</w:t>
      </w:r>
      <w:r w:rsidRPr="009E0F74">
        <w:rPr>
          <w:color w:val="000000"/>
          <w:lang w:val="en-US"/>
        </w:rPr>
        <w:t xml:space="preserve">, 8. rujna 2015.,  </w:t>
      </w:r>
    </w:p>
    <w:p w:rsidRDefault="000500C7" w:rsidP="000500C7" w:rsidR="000500C7" w:rsidRPr="009E0F74">
      <w:pPr>
        <w:jc w:val="both"/>
        <w:rPr>
          <w:b/>
          <w:color w:val="000000"/>
        </w:rPr>
      </w:pPr>
    </w:p>
    <w:p w:rsidRDefault="00997B1A" w:rsidP="005A0BD1" w:rsidR="00CB0ACD" w:rsidRPr="009E0F74">
      <w:pPr>
        <w:jc w:val="center"/>
        <w:rPr>
          <w:color w:val="000000"/>
        </w:rPr>
      </w:pPr>
      <w:r w:rsidRPr="009E0F74">
        <w:rPr>
          <w:color w:val="000000"/>
        </w:rPr>
        <w:t xml:space="preserve">r </w:t>
      </w:r>
      <w:r w:rsidR="00CB0ACD" w:rsidRPr="009E0F74">
        <w:rPr>
          <w:color w:val="000000"/>
        </w:rPr>
        <w:t>i j e š i o    j e</w:t>
      </w:r>
    </w:p>
    <w:p w:rsidRDefault="00834DFB" w:rsidP="00834DFB" w:rsidR="00834DFB" w:rsidRPr="009E0F74">
      <w:pPr>
        <w:jc w:val="both"/>
        <w:rPr>
          <w:color w:val="000000"/>
        </w:rPr>
      </w:pPr>
    </w:p>
    <w:p w:rsidRDefault="00ED5031" w:rsidP="00ED5031" w:rsidR="00CB0ACD" w:rsidRPr="009E0F74">
      <w:pPr>
        <w:jc w:val="both"/>
        <w:rPr>
          <w:color w:val="000000"/>
        </w:rPr>
      </w:pPr>
      <w:r w:rsidRPr="009E0F74">
        <w:rPr>
          <w:color w:val="000000"/>
        </w:rPr>
        <w:t xml:space="preserve">I. </w:t>
      </w:r>
      <w:r w:rsidR="00A71EEB" w:rsidRPr="009E0F74">
        <w:rPr>
          <w:color w:val="000000"/>
        </w:rPr>
        <w:t>Zaključuje se stečajni postupak nad stečajnim dužnikom</w:t>
      </w:r>
      <w:r w:rsidR="001B78BA" w:rsidRPr="009E0F74">
        <w:rPr>
          <w:color w:val="000000"/>
        </w:rPr>
        <w:t xml:space="preserve"> </w:t>
      </w:r>
      <w:r w:rsidR="00796C5F" w:rsidRPr="009E0F74">
        <w:rPr>
          <w:color w:val="000000"/>
        </w:rPr>
        <w:t>CEUFIN d.o.o. u stečaju, Zagreb, Koturaška 73, OIB: 37368316233, MBS: 080133518</w:t>
      </w:r>
      <w:r w:rsidR="00A71EEB" w:rsidRPr="009E0F74">
        <w:rPr>
          <w:color w:val="000000"/>
        </w:rPr>
        <w:t>.</w:t>
      </w:r>
    </w:p>
    <w:p w:rsidRDefault="00ED5031" w:rsidP="00ED5031" w:rsidR="00834DFB" w:rsidRPr="009E0F74">
      <w:pPr>
        <w:jc w:val="both"/>
        <w:rPr>
          <w:color w:val="000000"/>
        </w:rPr>
      </w:pPr>
      <w:r w:rsidRPr="009E0F74">
        <w:rPr>
          <w:color w:val="000000"/>
        </w:rPr>
        <w:t xml:space="preserve">II. </w:t>
      </w:r>
      <w:r w:rsidR="00A71EEB" w:rsidRPr="009E0F74">
        <w:rPr>
          <w:color w:val="000000"/>
        </w:rPr>
        <w:t xml:space="preserve">Ovo rješenje biti će objavljeno na oglasnoj ploči suda i u </w:t>
      </w:r>
      <w:r w:rsidR="00834DFB" w:rsidRPr="009E0F74">
        <w:rPr>
          <w:color w:val="000000"/>
        </w:rPr>
        <w:t>„</w:t>
      </w:r>
      <w:r w:rsidR="00A71EEB" w:rsidRPr="009E0F74">
        <w:rPr>
          <w:color w:val="000000"/>
        </w:rPr>
        <w:t>Narodnim novinama</w:t>
      </w:r>
      <w:r w:rsidR="00834DFB" w:rsidRPr="009E0F74">
        <w:rPr>
          <w:color w:val="000000"/>
        </w:rPr>
        <w:t>“</w:t>
      </w:r>
      <w:r w:rsidR="00A71EEB" w:rsidRPr="009E0F74">
        <w:rPr>
          <w:color w:val="000000"/>
        </w:rPr>
        <w:t>.</w:t>
      </w:r>
    </w:p>
    <w:p w:rsidRDefault="00ED5031" w:rsidP="00ED5031" w:rsidR="006B7AA6" w:rsidRPr="009E0F74">
      <w:pPr>
        <w:jc w:val="both"/>
        <w:rPr>
          <w:color w:val="000000"/>
        </w:rPr>
      </w:pPr>
      <w:r w:rsidRPr="009E0F74">
        <w:rPr>
          <w:color w:val="000000"/>
        </w:rPr>
        <w:t xml:space="preserve">III. </w:t>
      </w:r>
      <w:r w:rsidR="00834DFB" w:rsidRPr="009E0F74">
        <w:rPr>
          <w:color w:val="000000"/>
        </w:rPr>
        <w:t>Rješenje će se</w:t>
      </w:r>
      <w:r w:rsidR="00EA0B48" w:rsidRPr="009E0F74">
        <w:rPr>
          <w:color w:val="000000"/>
        </w:rPr>
        <w:t>, po pravomoćnosti,</w:t>
      </w:r>
      <w:r w:rsidR="00834DFB" w:rsidRPr="009E0F74">
        <w:rPr>
          <w:color w:val="000000"/>
        </w:rPr>
        <w:t xml:space="preserve"> dostavit</w:t>
      </w:r>
      <w:r w:rsidR="00EA0B48" w:rsidRPr="009E0F74">
        <w:rPr>
          <w:color w:val="000000"/>
        </w:rPr>
        <w:t>i</w:t>
      </w:r>
      <w:r w:rsidR="00834DFB" w:rsidRPr="009E0F74">
        <w:rPr>
          <w:color w:val="000000"/>
        </w:rPr>
        <w:t xml:space="preserve"> s</w:t>
      </w:r>
      <w:r w:rsidR="006B7AA6" w:rsidRPr="009E0F74">
        <w:rPr>
          <w:color w:val="000000"/>
        </w:rPr>
        <w:t>udskom registru ovog suda radi brisa</w:t>
      </w:r>
      <w:r w:rsidR="00834DFB" w:rsidRPr="009E0F74">
        <w:rPr>
          <w:color w:val="000000"/>
        </w:rPr>
        <w:t>nja dužnika iz s</w:t>
      </w:r>
      <w:r w:rsidR="006B7AA6" w:rsidRPr="009E0F74">
        <w:rPr>
          <w:color w:val="000000"/>
        </w:rPr>
        <w:t>udskog registra</w:t>
      </w:r>
      <w:r w:rsidR="00EA0B48" w:rsidRPr="009E0F74">
        <w:rPr>
          <w:color w:val="000000"/>
        </w:rPr>
        <w:t>.</w:t>
      </w:r>
    </w:p>
    <w:p w:rsidRDefault="00CB0ACD" w:rsidP="0071790D" w:rsidR="00CB0ACD" w:rsidRPr="009E0F74">
      <w:pPr>
        <w:jc w:val="center"/>
        <w:rPr>
          <w:color w:val="000000"/>
        </w:rPr>
      </w:pPr>
    </w:p>
    <w:p w:rsidRDefault="00EA0B48" w:rsidP="0071790D" w:rsidR="00EA0B48" w:rsidRPr="009E0F74">
      <w:pPr>
        <w:jc w:val="center"/>
        <w:rPr>
          <w:color w:val="000000"/>
        </w:rPr>
      </w:pPr>
    </w:p>
    <w:p w:rsidRDefault="00CB0ACD" w:rsidP="0071790D" w:rsidR="00CB0ACD" w:rsidRPr="009E0F74">
      <w:pPr>
        <w:jc w:val="center"/>
        <w:rPr>
          <w:color w:val="000000"/>
        </w:rPr>
      </w:pPr>
      <w:r w:rsidRPr="009E0F74">
        <w:rPr>
          <w:color w:val="000000"/>
        </w:rPr>
        <w:t>Obrazloženje</w:t>
      </w:r>
    </w:p>
    <w:p w:rsidRDefault="00CB0ACD" w:rsidP="00CB0ACD" w:rsidR="00CB0ACD" w:rsidRPr="009E0F74">
      <w:pPr>
        <w:jc w:val="both"/>
        <w:rPr>
          <w:color w:val="000000"/>
        </w:rPr>
      </w:pPr>
    </w:p>
    <w:p w:rsidRDefault="00013169" w:rsidP="00CB0ACD" w:rsidR="00834DFB" w:rsidRPr="009E0F74">
      <w:pPr>
        <w:jc w:val="both"/>
        <w:rPr>
          <w:color w:val="000000"/>
        </w:rPr>
      </w:pPr>
      <w:r w:rsidRPr="009E0F74">
        <w:rPr>
          <w:color w:val="000000"/>
        </w:rPr>
        <w:t xml:space="preserve">         </w:t>
      </w:r>
      <w:r w:rsidR="00BF0090" w:rsidRPr="009E0F74">
        <w:rPr>
          <w:color w:val="000000"/>
        </w:rPr>
        <w:t xml:space="preserve">Rješenjem suda od </w:t>
      </w:r>
      <w:r w:rsidR="00796C5F" w:rsidRPr="009E0F74">
        <w:rPr>
          <w:color w:val="000000"/>
        </w:rPr>
        <w:t>23. lipnja 2009</w:t>
      </w:r>
      <w:r w:rsidR="00834DFB" w:rsidRPr="009E0F74">
        <w:rPr>
          <w:color w:val="000000"/>
        </w:rPr>
        <w:t>.</w:t>
      </w:r>
      <w:r w:rsidR="00BF0090" w:rsidRPr="009E0F74">
        <w:rPr>
          <w:color w:val="000000"/>
        </w:rPr>
        <w:t xml:space="preserve"> otvoren je st</w:t>
      </w:r>
      <w:r w:rsidR="003B2BDE" w:rsidRPr="009E0F74">
        <w:rPr>
          <w:color w:val="000000"/>
        </w:rPr>
        <w:t>e</w:t>
      </w:r>
      <w:r w:rsidR="00BF0090" w:rsidRPr="009E0F74">
        <w:rPr>
          <w:color w:val="000000"/>
        </w:rPr>
        <w:t xml:space="preserve">čajni postupak </w:t>
      </w:r>
      <w:r w:rsidR="00834DFB" w:rsidRPr="009E0F74">
        <w:rPr>
          <w:color w:val="000000"/>
        </w:rPr>
        <w:t xml:space="preserve">nad stečajnim dužnikom </w:t>
      </w:r>
      <w:r w:rsidR="00796C5F" w:rsidRPr="009E0F74">
        <w:rPr>
          <w:color w:val="000000"/>
        </w:rPr>
        <w:t>CEUFIN d.o.o. u stečaju, Zagreb, Koturaška 73.</w:t>
      </w:r>
    </w:p>
    <w:p w:rsidRDefault="00834DFB" w:rsidP="00CB0ACD" w:rsidR="00834DFB" w:rsidRPr="009E0F74">
      <w:pPr>
        <w:jc w:val="both"/>
        <w:rPr>
          <w:color w:val="000000"/>
        </w:rPr>
      </w:pPr>
    </w:p>
    <w:p w:rsidRDefault="00AB49A3" w:rsidP="009532A1" w:rsidR="009532A1" w:rsidRPr="009E0F74">
      <w:pPr>
        <w:ind w:firstLine="708"/>
        <w:jc w:val="both"/>
        <w:rPr>
          <w:color w:val="000000"/>
        </w:rPr>
      </w:pPr>
      <w:r w:rsidRPr="009E0F74">
        <w:rPr>
          <w:color w:val="000000"/>
        </w:rPr>
        <w:t>Stečajni</w:t>
      </w:r>
      <w:r w:rsidR="00A56CE5" w:rsidRPr="009E0F74">
        <w:rPr>
          <w:color w:val="000000"/>
        </w:rPr>
        <w:t xml:space="preserve"> upravitelj je</w:t>
      </w:r>
      <w:r w:rsidR="0025741B" w:rsidRPr="009E0F74">
        <w:rPr>
          <w:color w:val="000000"/>
        </w:rPr>
        <w:t>,</w:t>
      </w:r>
      <w:r w:rsidR="00A56CE5" w:rsidRPr="009E0F74">
        <w:rPr>
          <w:color w:val="000000"/>
        </w:rPr>
        <w:t xml:space="preserve"> sukladno odluci skupštine vjerovnika</w:t>
      </w:r>
      <w:r w:rsidR="0025741B" w:rsidRPr="009E0F74">
        <w:rPr>
          <w:color w:val="000000"/>
        </w:rPr>
        <w:t>,</w:t>
      </w:r>
      <w:r w:rsidRPr="009E0F74">
        <w:rPr>
          <w:color w:val="000000"/>
        </w:rPr>
        <w:t xml:space="preserve"> pristupio</w:t>
      </w:r>
      <w:r w:rsidR="00A56CE5" w:rsidRPr="009E0F74">
        <w:rPr>
          <w:color w:val="000000"/>
        </w:rPr>
        <w:t xml:space="preserve"> unovčenju </w:t>
      </w:r>
      <w:r w:rsidR="00E652F0" w:rsidRPr="009E0F74">
        <w:rPr>
          <w:color w:val="000000"/>
        </w:rPr>
        <w:t>imovine</w:t>
      </w:r>
      <w:r w:rsidR="00A56CE5" w:rsidRPr="009E0F74">
        <w:rPr>
          <w:color w:val="000000"/>
        </w:rPr>
        <w:t xml:space="preserve"> koj</w:t>
      </w:r>
      <w:r w:rsidR="00255D25" w:rsidRPr="009E0F74">
        <w:rPr>
          <w:color w:val="000000"/>
        </w:rPr>
        <w:t>a je</w:t>
      </w:r>
      <w:r w:rsidR="00A56CE5" w:rsidRPr="009E0F74">
        <w:rPr>
          <w:color w:val="000000"/>
        </w:rPr>
        <w:t xml:space="preserve"> činil</w:t>
      </w:r>
      <w:r w:rsidR="00255D25" w:rsidRPr="009E0F74">
        <w:rPr>
          <w:color w:val="000000"/>
        </w:rPr>
        <w:t>a</w:t>
      </w:r>
      <w:r w:rsidR="00A56CE5" w:rsidRPr="009E0F74">
        <w:rPr>
          <w:color w:val="000000"/>
        </w:rPr>
        <w:t xml:space="preserve"> stečajnu masu</w:t>
      </w:r>
      <w:r w:rsidR="00255D25" w:rsidRPr="009E0F74">
        <w:rPr>
          <w:color w:val="000000"/>
        </w:rPr>
        <w:t>,</w:t>
      </w:r>
      <w:r w:rsidR="00A56CE5" w:rsidRPr="009E0F74">
        <w:rPr>
          <w:color w:val="000000"/>
        </w:rPr>
        <w:t xml:space="preserve"> u skladu </w:t>
      </w:r>
      <w:r w:rsidR="00255D25" w:rsidRPr="009E0F74">
        <w:rPr>
          <w:color w:val="000000"/>
        </w:rPr>
        <w:t xml:space="preserve">s odredbom </w:t>
      </w:r>
      <w:r w:rsidR="009532A1" w:rsidRPr="009E0F74">
        <w:rPr>
          <w:color w:val="000000"/>
        </w:rPr>
        <w:t>čl.</w:t>
      </w:r>
      <w:r w:rsidR="00A56CE5" w:rsidRPr="009E0F74">
        <w:rPr>
          <w:color w:val="000000"/>
        </w:rPr>
        <w:t xml:space="preserve"> 158. Stečajnog zakona</w:t>
      </w:r>
      <w:r w:rsidR="009532A1" w:rsidRPr="009E0F74">
        <w:rPr>
          <w:color w:val="000000"/>
        </w:rPr>
        <w:t xml:space="preserve"> („Narodne novine“ broj 44/96, 29/99, 129/00, 123/03, 82/06, 116/10, 25/12 i 133/12, dalje: SZ).</w:t>
      </w:r>
    </w:p>
    <w:p w:rsidRDefault="009532A1" w:rsidP="009532A1" w:rsidR="009532A1" w:rsidRPr="009E0F74">
      <w:pPr>
        <w:jc w:val="both"/>
        <w:rPr>
          <w:color w:val="000000"/>
        </w:rPr>
      </w:pPr>
    </w:p>
    <w:p w:rsidRDefault="00AB49A3" w:rsidP="00796C5F" w:rsidR="00796C5F" w:rsidRPr="009E0F74">
      <w:pPr>
        <w:ind w:firstLine="708"/>
        <w:jc w:val="both"/>
        <w:rPr>
          <w:color w:val="000000"/>
        </w:rPr>
      </w:pPr>
      <w:r w:rsidRPr="009E0F74">
        <w:rPr>
          <w:color w:val="000000"/>
        </w:rPr>
        <w:t>Stečajni</w:t>
      </w:r>
      <w:r w:rsidR="00B76B6D" w:rsidRPr="009E0F74">
        <w:rPr>
          <w:color w:val="000000"/>
        </w:rPr>
        <w:t xml:space="preserve"> upravitelj</w:t>
      </w:r>
      <w:r w:rsidRPr="009E0F74">
        <w:rPr>
          <w:color w:val="000000"/>
        </w:rPr>
        <w:t xml:space="preserve"> unovčio</w:t>
      </w:r>
      <w:r w:rsidR="00A165FE" w:rsidRPr="009E0F74">
        <w:rPr>
          <w:color w:val="000000"/>
        </w:rPr>
        <w:t xml:space="preserve"> je cjelokupnu imovinu stečajnog dužnika</w:t>
      </w:r>
      <w:r w:rsidR="00796C5F" w:rsidRPr="009E0F74">
        <w:rPr>
          <w:color w:val="000000"/>
        </w:rPr>
        <w:t xml:space="preserve"> te je tijekom postupka, prema navodima stečajnog upravitelja, namiren razlučni vjerovnik Drago Starić u iznosu od 1.732.829,51 kn, dok su na žiroračunu dužnika preostala sredstva u iznosu od 216.754,92 kn i</w:t>
      </w:r>
      <w:r w:rsidRPr="009E0F74">
        <w:rPr>
          <w:color w:val="000000"/>
        </w:rPr>
        <w:t xml:space="preserve"> dostavio</w:t>
      </w:r>
      <w:r w:rsidR="00796C5F" w:rsidRPr="009E0F74">
        <w:rPr>
          <w:color w:val="000000"/>
        </w:rPr>
        <w:t xml:space="preserve"> je</w:t>
      </w:r>
      <w:r w:rsidR="009532A1" w:rsidRPr="009E0F74">
        <w:rPr>
          <w:color w:val="000000"/>
        </w:rPr>
        <w:t xml:space="preserve"> sudu </w:t>
      </w:r>
      <w:r w:rsidR="00A56CE5" w:rsidRPr="009E0F74">
        <w:rPr>
          <w:color w:val="000000"/>
        </w:rPr>
        <w:t>završni račun s prijedlogom završne diobe</w:t>
      </w:r>
      <w:r w:rsidR="00796C5F" w:rsidRPr="009E0F74">
        <w:rPr>
          <w:color w:val="000000"/>
        </w:rPr>
        <w:t xml:space="preserve"> radi namirenja stečajnih vjerovnika prvog i drugog višeg isplatnog reda u iznosu od 116.422,87 kn</w:t>
      </w:r>
      <w:r w:rsidR="001D3521" w:rsidRPr="009E0F74">
        <w:rPr>
          <w:color w:val="000000"/>
        </w:rPr>
        <w:t>, zatim troškova postupka u iznosu od 100.332,05 kn, a iznos od 14.586,02 kn predložen je za rezervaciju u odnosu na osporenu tražbinu od 2.093.196,16 kn</w:t>
      </w:r>
      <w:r w:rsidR="00796C5F" w:rsidRPr="009E0F74">
        <w:rPr>
          <w:color w:val="000000"/>
        </w:rPr>
        <w:t>.</w:t>
      </w:r>
    </w:p>
    <w:p w:rsidRDefault="009532A1" w:rsidP="001D3521" w:rsidR="009532A1" w:rsidRPr="009E0F74">
      <w:pPr>
        <w:jc w:val="both"/>
        <w:rPr>
          <w:color w:val="000000"/>
        </w:rPr>
      </w:pPr>
    </w:p>
    <w:p w:rsidRDefault="009532A1" w:rsidP="004C51CF" w:rsidR="004C51CF" w:rsidRPr="009E0F74">
      <w:pPr>
        <w:ind w:firstLine="708"/>
        <w:jc w:val="both"/>
        <w:rPr>
          <w:color w:val="000000"/>
        </w:rPr>
      </w:pPr>
      <w:r w:rsidRPr="009E0F74">
        <w:rPr>
          <w:color w:val="000000"/>
        </w:rPr>
        <w:t>Stečajni sudac</w:t>
      </w:r>
      <w:r w:rsidR="00A56CE5" w:rsidRPr="009E0F74">
        <w:rPr>
          <w:color w:val="000000"/>
        </w:rPr>
        <w:t xml:space="preserve"> je rješenjem od </w:t>
      </w:r>
      <w:r w:rsidR="001D3521" w:rsidRPr="009E0F74">
        <w:rPr>
          <w:color w:val="000000"/>
        </w:rPr>
        <w:t>9. ožujka</w:t>
      </w:r>
      <w:r w:rsidRPr="009E0F74">
        <w:rPr>
          <w:color w:val="000000"/>
        </w:rPr>
        <w:t xml:space="preserve"> </w:t>
      </w:r>
      <w:r w:rsidR="00A56CE5" w:rsidRPr="009E0F74">
        <w:rPr>
          <w:color w:val="000000"/>
        </w:rPr>
        <w:t>201</w:t>
      </w:r>
      <w:r w:rsidR="001D3521" w:rsidRPr="009E0F74">
        <w:rPr>
          <w:color w:val="000000"/>
        </w:rPr>
        <w:t>5</w:t>
      </w:r>
      <w:r w:rsidRPr="009E0F74">
        <w:rPr>
          <w:color w:val="000000"/>
        </w:rPr>
        <w:t>.</w:t>
      </w:r>
      <w:r w:rsidR="00A56CE5" w:rsidRPr="009E0F74">
        <w:rPr>
          <w:color w:val="000000"/>
        </w:rPr>
        <w:t xml:space="preserve"> dao suglasnost za provo</w:t>
      </w:r>
      <w:r w:rsidRPr="009E0F74">
        <w:rPr>
          <w:color w:val="000000"/>
        </w:rPr>
        <w:t>đenje z</w:t>
      </w:r>
      <w:r w:rsidR="00B76B6D" w:rsidRPr="009E0F74">
        <w:rPr>
          <w:color w:val="000000"/>
        </w:rPr>
        <w:t>avršne diobe i naložio stečajnom upravitelju</w:t>
      </w:r>
      <w:r w:rsidR="00A56CE5" w:rsidRPr="009E0F74">
        <w:rPr>
          <w:color w:val="000000"/>
        </w:rPr>
        <w:t xml:space="preserve"> objavu zavr</w:t>
      </w:r>
      <w:r w:rsidRPr="009E0F74">
        <w:rPr>
          <w:color w:val="000000"/>
        </w:rPr>
        <w:t>šnog popisa, sve sukladno čl.</w:t>
      </w:r>
      <w:r w:rsidR="00A56CE5" w:rsidRPr="009E0F74">
        <w:rPr>
          <w:color w:val="000000"/>
        </w:rPr>
        <w:t xml:space="preserve"> 184. </w:t>
      </w:r>
      <w:r w:rsidRPr="009E0F74">
        <w:rPr>
          <w:color w:val="000000"/>
        </w:rPr>
        <w:t>SZ-a</w:t>
      </w:r>
      <w:r w:rsidR="00A56CE5" w:rsidRPr="009E0F74">
        <w:rPr>
          <w:color w:val="000000"/>
        </w:rPr>
        <w:t>.</w:t>
      </w:r>
      <w:r w:rsidR="00B76B6D" w:rsidRPr="009E0F74">
        <w:rPr>
          <w:color w:val="000000"/>
        </w:rPr>
        <w:t xml:space="preserve"> Stečajni</w:t>
      </w:r>
      <w:r w:rsidR="00A56CE5" w:rsidRPr="009E0F74">
        <w:rPr>
          <w:color w:val="000000"/>
        </w:rPr>
        <w:t xml:space="preserve"> upravitelj je objavi</w:t>
      </w:r>
      <w:r w:rsidR="00B76B6D" w:rsidRPr="009E0F74">
        <w:rPr>
          <w:color w:val="000000"/>
        </w:rPr>
        <w:t>o</w:t>
      </w:r>
      <w:r w:rsidR="003B2BDE" w:rsidRPr="009E0F74">
        <w:rPr>
          <w:color w:val="000000"/>
        </w:rPr>
        <w:t xml:space="preserve"> završni diobeni popis u </w:t>
      </w:r>
      <w:r w:rsidRPr="009E0F74">
        <w:rPr>
          <w:color w:val="000000"/>
        </w:rPr>
        <w:t>„Narodnim novinama“ broj</w:t>
      </w:r>
      <w:r w:rsidR="003B2BDE" w:rsidRPr="009E0F74">
        <w:rPr>
          <w:color w:val="000000"/>
        </w:rPr>
        <w:t xml:space="preserve"> </w:t>
      </w:r>
      <w:r w:rsidR="001D3521" w:rsidRPr="009E0F74">
        <w:rPr>
          <w:color w:val="000000"/>
        </w:rPr>
        <w:t>28</w:t>
      </w:r>
      <w:r w:rsidR="0025741B" w:rsidRPr="009E0F74">
        <w:rPr>
          <w:color w:val="000000"/>
        </w:rPr>
        <w:t xml:space="preserve">/15 od </w:t>
      </w:r>
      <w:r w:rsidR="0025741B" w:rsidRPr="009E0F74">
        <w:rPr>
          <w:color w:val="000000"/>
        </w:rPr>
        <w:br/>
      </w:r>
      <w:r w:rsidR="001D3521" w:rsidRPr="009E0F74">
        <w:rPr>
          <w:color w:val="000000"/>
        </w:rPr>
        <w:t>13. ožujka</w:t>
      </w:r>
      <w:r w:rsidR="0025741B" w:rsidRPr="009E0F74">
        <w:rPr>
          <w:color w:val="000000"/>
        </w:rPr>
        <w:t xml:space="preserve"> 2015</w:t>
      </w:r>
      <w:r w:rsidR="00A56CE5" w:rsidRPr="009E0F74">
        <w:rPr>
          <w:color w:val="000000"/>
        </w:rPr>
        <w:t>.</w:t>
      </w:r>
      <w:r w:rsidR="00112800" w:rsidRPr="009E0F74">
        <w:rPr>
          <w:color w:val="000000"/>
        </w:rPr>
        <w:t xml:space="preserve"> Poziv za završno ročište uz objavu dnevnog reda</w:t>
      </w:r>
      <w:r w:rsidR="00AB49A3" w:rsidRPr="009E0F74">
        <w:rPr>
          <w:color w:val="000000"/>
        </w:rPr>
        <w:t>,</w:t>
      </w:r>
      <w:r w:rsidR="00112800" w:rsidRPr="009E0F74">
        <w:rPr>
          <w:color w:val="000000"/>
        </w:rPr>
        <w:t xml:space="preserve"> sud je objavio u </w:t>
      </w:r>
      <w:r w:rsidRPr="009E0F74">
        <w:rPr>
          <w:color w:val="000000"/>
        </w:rPr>
        <w:t>„Narodnim novinama“ broj</w:t>
      </w:r>
      <w:r w:rsidR="008F069B" w:rsidRPr="009E0F74">
        <w:rPr>
          <w:color w:val="000000"/>
        </w:rPr>
        <w:t xml:space="preserve"> </w:t>
      </w:r>
      <w:r w:rsidR="001D3521" w:rsidRPr="009E0F74">
        <w:rPr>
          <w:color w:val="000000"/>
        </w:rPr>
        <w:t>28/15 od 13. ožujka 2015</w:t>
      </w:r>
      <w:r w:rsidR="004C51CF" w:rsidRPr="009E0F74">
        <w:rPr>
          <w:color w:val="000000"/>
        </w:rPr>
        <w:t xml:space="preserve">. </w:t>
      </w:r>
      <w:r w:rsidR="00793C75" w:rsidRPr="009E0F74">
        <w:rPr>
          <w:color w:val="000000"/>
        </w:rPr>
        <w:t>N</w:t>
      </w:r>
      <w:r w:rsidR="00112800" w:rsidRPr="009E0F74">
        <w:rPr>
          <w:color w:val="000000"/>
        </w:rPr>
        <w:t xml:space="preserve">a završnom ročištu, skupština </w:t>
      </w:r>
      <w:r w:rsidR="00112800" w:rsidRPr="009E0F74">
        <w:rPr>
          <w:color w:val="000000"/>
        </w:rPr>
        <w:lastRenderedPageBreak/>
        <w:t>vjerovnika je jednoglasno prihvatila završno izvješće stečajn</w:t>
      </w:r>
      <w:r w:rsidR="00B76B6D" w:rsidRPr="009E0F74">
        <w:rPr>
          <w:color w:val="000000"/>
        </w:rPr>
        <w:t>og upravitelja</w:t>
      </w:r>
      <w:r w:rsidR="00112800" w:rsidRPr="009E0F74">
        <w:rPr>
          <w:color w:val="000000"/>
        </w:rPr>
        <w:t>.</w:t>
      </w:r>
      <w:r w:rsidR="004C51CF" w:rsidRPr="009E0F74">
        <w:rPr>
          <w:color w:val="000000"/>
        </w:rPr>
        <w:t xml:space="preserve"> Nadalje, na toj skupštini vjerovnika nije bilo</w:t>
      </w:r>
      <w:r w:rsidR="00112800" w:rsidRPr="009E0F74">
        <w:rPr>
          <w:color w:val="000000"/>
        </w:rPr>
        <w:t xml:space="preserve"> prigovora na završni diobeni popis.</w:t>
      </w:r>
    </w:p>
    <w:p w:rsidRDefault="004C51CF" w:rsidP="004C51CF" w:rsidR="004C51CF" w:rsidRPr="009E0F74">
      <w:pPr>
        <w:ind w:firstLine="708"/>
        <w:jc w:val="both"/>
        <w:rPr>
          <w:color w:val="000000"/>
        </w:rPr>
      </w:pPr>
    </w:p>
    <w:p w:rsidRDefault="00FB10C1" w:rsidP="004C51CF" w:rsidR="004C51CF" w:rsidRPr="009E0F74">
      <w:pPr>
        <w:ind w:firstLine="708"/>
        <w:jc w:val="both"/>
        <w:rPr>
          <w:color w:val="000000"/>
        </w:rPr>
      </w:pPr>
      <w:r w:rsidRPr="009E0F74">
        <w:rPr>
          <w:color w:val="000000"/>
        </w:rPr>
        <w:t>P</w:t>
      </w:r>
      <w:r w:rsidR="004C51CF" w:rsidRPr="009E0F74">
        <w:rPr>
          <w:color w:val="000000"/>
        </w:rPr>
        <w:t xml:space="preserve">odneskom od </w:t>
      </w:r>
      <w:r w:rsidR="001D3521" w:rsidRPr="009E0F74">
        <w:rPr>
          <w:color w:val="000000"/>
        </w:rPr>
        <w:t>11. lipnja</w:t>
      </w:r>
      <w:r w:rsidR="008F069B" w:rsidRPr="009E0F74">
        <w:rPr>
          <w:color w:val="000000"/>
        </w:rPr>
        <w:t xml:space="preserve"> 2015</w:t>
      </w:r>
      <w:r w:rsidR="00B76B6D" w:rsidRPr="009E0F74">
        <w:rPr>
          <w:color w:val="000000"/>
        </w:rPr>
        <w:t>.</w:t>
      </w:r>
      <w:r w:rsidRPr="009E0F74">
        <w:rPr>
          <w:color w:val="000000"/>
        </w:rPr>
        <w:t xml:space="preserve"> stečajni upravitelj obavijestio je sud</w:t>
      </w:r>
      <w:r w:rsidR="00B76B6D" w:rsidRPr="009E0F74">
        <w:rPr>
          <w:color w:val="000000"/>
        </w:rPr>
        <w:t xml:space="preserve"> kako je okončao</w:t>
      </w:r>
      <w:r w:rsidR="004C51CF" w:rsidRPr="009E0F74">
        <w:rPr>
          <w:color w:val="000000"/>
        </w:rPr>
        <w:t xml:space="preserve"> završnu diobu</w:t>
      </w:r>
      <w:r w:rsidR="00EA0B48" w:rsidRPr="009E0F74">
        <w:rPr>
          <w:color w:val="000000"/>
        </w:rPr>
        <w:t>,</w:t>
      </w:r>
      <w:r w:rsidR="004C51CF" w:rsidRPr="009E0F74">
        <w:rPr>
          <w:color w:val="000000"/>
        </w:rPr>
        <w:t xml:space="preserve"> sukladno završnom popisu</w:t>
      </w:r>
      <w:r w:rsidR="000A7F5A" w:rsidRPr="009E0F74">
        <w:rPr>
          <w:color w:val="000000"/>
        </w:rPr>
        <w:t>.</w:t>
      </w:r>
      <w:r w:rsidR="004C51CF" w:rsidRPr="009E0F74">
        <w:rPr>
          <w:color w:val="000000"/>
        </w:rPr>
        <w:t xml:space="preserve"> Na ovaj način je, </w:t>
      </w:r>
      <w:r w:rsidR="00112800" w:rsidRPr="009E0F74">
        <w:rPr>
          <w:color w:val="000000"/>
        </w:rPr>
        <w:t>s</w:t>
      </w:r>
      <w:r w:rsidR="001B78BA" w:rsidRPr="009E0F74">
        <w:rPr>
          <w:color w:val="000000"/>
        </w:rPr>
        <w:t xml:space="preserve">ukladno rješenju </w:t>
      </w:r>
      <w:r w:rsidR="00B8569C" w:rsidRPr="009E0F74">
        <w:rPr>
          <w:color w:val="000000"/>
        </w:rPr>
        <w:t xml:space="preserve">suda o </w:t>
      </w:r>
      <w:r w:rsidR="00691F94" w:rsidRPr="009E0F74">
        <w:rPr>
          <w:color w:val="000000"/>
        </w:rPr>
        <w:t>suglasnosti za diobu</w:t>
      </w:r>
      <w:r w:rsidR="00DA6B9B" w:rsidRPr="009E0F74">
        <w:rPr>
          <w:color w:val="000000"/>
        </w:rPr>
        <w:t>,</w:t>
      </w:r>
      <w:r w:rsidR="00B76B6D" w:rsidRPr="009E0F74">
        <w:rPr>
          <w:color w:val="000000"/>
        </w:rPr>
        <w:t xml:space="preserve"> stečajni</w:t>
      </w:r>
      <w:r w:rsidR="00B8569C" w:rsidRPr="009E0F74">
        <w:rPr>
          <w:color w:val="000000"/>
        </w:rPr>
        <w:t xml:space="preserve"> upravitelj</w:t>
      </w:r>
      <w:r w:rsidR="00B76B6D" w:rsidRPr="009E0F74">
        <w:rPr>
          <w:color w:val="000000"/>
        </w:rPr>
        <w:t xml:space="preserve"> postupio</w:t>
      </w:r>
      <w:r w:rsidR="00B8569C" w:rsidRPr="009E0F74">
        <w:rPr>
          <w:color w:val="000000"/>
        </w:rPr>
        <w:t xml:space="preserve"> </w:t>
      </w:r>
      <w:r w:rsidR="00112800" w:rsidRPr="009E0F74">
        <w:rPr>
          <w:color w:val="000000"/>
        </w:rPr>
        <w:t xml:space="preserve">i </w:t>
      </w:r>
      <w:r w:rsidR="00B76B6D" w:rsidRPr="009E0F74">
        <w:rPr>
          <w:color w:val="000000"/>
        </w:rPr>
        <w:t>potvrdio</w:t>
      </w:r>
      <w:r w:rsidR="00DA6B9B" w:rsidRPr="009E0F74">
        <w:rPr>
          <w:color w:val="000000"/>
        </w:rPr>
        <w:t xml:space="preserve"> prijenos sredstava.</w:t>
      </w:r>
    </w:p>
    <w:p w:rsidRDefault="004C51CF" w:rsidP="004C51CF" w:rsidR="004C51CF" w:rsidRPr="009E0F74">
      <w:pPr>
        <w:ind w:firstLine="708"/>
        <w:jc w:val="both"/>
        <w:rPr>
          <w:color w:val="000000"/>
        </w:rPr>
      </w:pPr>
    </w:p>
    <w:p w:rsidRDefault="00DA6B9B" w:rsidP="004C51CF" w:rsidR="00C83086" w:rsidRPr="009E0F74">
      <w:pPr>
        <w:ind w:firstLine="708"/>
        <w:jc w:val="both"/>
        <w:rPr>
          <w:color w:val="000000"/>
        </w:rPr>
      </w:pPr>
      <w:r w:rsidRPr="009E0F74">
        <w:rPr>
          <w:color w:val="000000"/>
        </w:rPr>
        <w:t xml:space="preserve"> </w:t>
      </w:r>
      <w:r w:rsidR="004C51CF" w:rsidRPr="009E0F74">
        <w:rPr>
          <w:color w:val="000000"/>
        </w:rPr>
        <w:t>S obzirom na to</w:t>
      </w:r>
      <w:r w:rsidR="005A0BD1" w:rsidRPr="009E0F74">
        <w:rPr>
          <w:color w:val="000000"/>
        </w:rPr>
        <w:t xml:space="preserve"> </w:t>
      </w:r>
      <w:r w:rsidR="00E90FC0" w:rsidRPr="009E0F74">
        <w:rPr>
          <w:color w:val="000000"/>
        </w:rPr>
        <w:t xml:space="preserve">da </w:t>
      </w:r>
      <w:r w:rsidR="005A0BD1" w:rsidRPr="009E0F74">
        <w:rPr>
          <w:color w:val="000000"/>
        </w:rPr>
        <w:t>je unovče</w:t>
      </w:r>
      <w:r w:rsidR="00455167" w:rsidRPr="009E0F74">
        <w:rPr>
          <w:color w:val="000000"/>
        </w:rPr>
        <w:t>na stečajna masa</w:t>
      </w:r>
      <w:r w:rsidR="00112800" w:rsidRPr="009E0F74">
        <w:rPr>
          <w:color w:val="000000"/>
        </w:rPr>
        <w:t xml:space="preserve"> i provedeno završno ročište</w:t>
      </w:r>
      <w:r w:rsidR="005A0BD1" w:rsidRPr="009E0F74">
        <w:rPr>
          <w:color w:val="000000"/>
        </w:rPr>
        <w:t xml:space="preserve"> </w:t>
      </w:r>
      <w:r w:rsidR="004C51CF" w:rsidRPr="009E0F74">
        <w:rPr>
          <w:color w:val="000000"/>
        </w:rPr>
        <w:t>u skladu sa čl.</w:t>
      </w:r>
      <w:r w:rsidR="000A7F5A" w:rsidRPr="009E0F74">
        <w:rPr>
          <w:color w:val="000000"/>
        </w:rPr>
        <w:t xml:space="preserve"> 193</w:t>
      </w:r>
      <w:r w:rsidR="004C51CF" w:rsidRPr="009E0F74">
        <w:rPr>
          <w:color w:val="000000"/>
        </w:rPr>
        <w:t>. SZ-a</w:t>
      </w:r>
      <w:r w:rsidR="00EA0B48" w:rsidRPr="009E0F74">
        <w:rPr>
          <w:color w:val="000000"/>
        </w:rPr>
        <w:t xml:space="preserve"> te kako </w:t>
      </w:r>
      <w:r w:rsidR="00B76B6D" w:rsidRPr="009E0F74">
        <w:rPr>
          <w:color w:val="000000"/>
        </w:rPr>
        <w:t>je stečajni</w:t>
      </w:r>
      <w:r w:rsidR="00112800" w:rsidRPr="009E0F74">
        <w:rPr>
          <w:color w:val="000000"/>
        </w:rPr>
        <w:t xml:space="preserve"> upravitelj</w:t>
      </w:r>
      <w:r w:rsidR="00B76B6D" w:rsidRPr="009E0F74">
        <w:rPr>
          <w:color w:val="000000"/>
        </w:rPr>
        <w:t xml:space="preserve"> proveo</w:t>
      </w:r>
      <w:r w:rsidR="00112800" w:rsidRPr="009E0F74">
        <w:rPr>
          <w:color w:val="000000"/>
        </w:rPr>
        <w:t xml:space="preserve"> završnu diobu, riješeno je </w:t>
      </w:r>
      <w:r w:rsidR="005A0BD1" w:rsidRPr="009E0F74">
        <w:rPr>
          <w:color w:val="000000"/>
        </w:rPr>
        <w:t>kao</w:t>
      </w:r>
      <w:r w:rsidRPr="009E0F74">
        <w:rPr>
          <w:color w:val="000000"/>
        </w:rPr>
        <w:t xml:space="preserve"> u izreci</w:t>
      </w:r>
      <w:r w:rsidR="00B8569C" w:rsidRPr="009E0F74">
        <w:rPr>
          <w:color w:val="000000"/>
        </w:rPr>
        <w:t xml:space="preserve">, </w:t>
      </w:r>
      <w:r w:rsidR="004C51CF" w:rsidRPr="009E0F74">
        <w:rPr>
          <w:color w:val="000000"/>
        </w:rPr>
        <w:t>u smislu čl.</w:t>
      </w:r>
      <w:r w:rsidR="00B8569C" w:rsidRPr="009E0F74">
        <w:rPr>
          <w:color w:val="000000"/>
        </w:rPr>
        <w:t xml:space="preserve"> 19</w:t>
      </w:r>
      <w:r w:rsidR="000A7F5A" w:rsidRPr="009E0F74">
        <w:rPr>
          <w:color w:val="000000"/>
        </w:rPr>
        <w:t>6</w:t>
      </w:r>
      <w:r w:rsidR="00B8569C" w:rsidRPr="009E0F74">
        <w:rPr>
          <w:color w:val="000000"/>
        </w:rPr>
        <w:t xml:space="preserve">. </w:t>
      </w:r>
      <w:r w:rsidR="004C51CF" w:rsidRPr="009E0F74">
        <w:rPr>
          <w:color w:val="000000"/>
        </w:rPr>
        <w:t>SZ-a</w:t>
      </w:r>
      <w:r w:rsidR="00B8569C" w:rsidRPr="009E0F74">
        <w:rPr>
          <w:color w:val="000000"/>
        </w:rPr>
        <w:t>.</w:t>
      </w:r>
      <w:r w:rsidR="00E90FC0" w:rsidRPr="009E0F74">
        <w:rPr>
          <w:color w:val="000000"/>
        </w:rPr>
        <w:t xml:space="preserve"> </w:t>
      </w:r>
    </w:p>
    <w:p w:rsidRDefault="0071790D" w:rsidP="00CB0ACD" w:rsidR="0071790D" w:rsidRPr="009E0F74">
      <w:pPr>
        <w:jc w:val="both"/>
        <w:rPr>
          <w:color w:val="000000"/>
        </w:rPr>
      </w:pPr>
    </w:p>
    <w:p w:rsidRDefault="004C51CF" w:rsidP="0071790D" w:rsidR="0071790D" w:rsidRPr="009E0F74">
      <w:pPr>
        <w:jc w:val="center"/>
        <w:rPr>
          <w:color w:val="000000"/>
        </w:rPr>
      </w:pPr>
      <w:r w:rsidRPr="009E0F74">
        <w:rPr>
          <w:color w:val="000000"/>
        </w:rPr>
        <w:t>U Zagrebu</w:t>
      </w:r>
      <w:r w:rsidR="00B8569C" w:rsidRPr="009E0F74">
        <w:rPr>
          <w:color w:val="000000"/>
        </w:rPr>
        <w:t xml:space="preserve"> </w:t>
      </w:r>
      <w:r w:rsidR="001D3521" w:rsidRPr="009E0F74">
        <w:rPr>
          <w:color w:val="000000"/>
        </w:rPr>
        <w:t>8. rujna</w:t>
      </w:r>
      <w:r w:rsidR="0071790D" w:rsidRPr="009E0F74">
        <w:rPr>
          <w:color w:val="000000"/>
        </w:rPr>
        <w:t xml:space="preserve"> 20</w:t>
      </w:r>
      <w:r w:rsidR="00112800" w:rsidRPr="009E0F74">
        <w:rPr>
          <w:color w:val="000000"/>
        </w:rPr>
        <w:t>1</w:t>
      </w:r>
      <w:r w:rsidR="008F069B" w:rsidRPr="009E0F74">
        <w:rPr>
          <w:color w:val="000000"/>
        </w:rPr>
        <w:t>5</w:t>
      </w:r>
      <w:r w:rsidR="0071790D" w:rsidRPr="009E0F74">
        <w:rPr>
          <w:color w:val="000000"/>
        </w:rPr>
        <w:t>.</w:t>
      </w:r>
    </w:p>
    <w:p w:rsidRDefault="0071790D" w:rsidP="00CB0ACD" w:rsidR="0071790D" w:rsidRPr="009E0F74">
      <w:pPr>
        <w:jc w:val="both"/>
        <w:rPr>
          <w:color w:val="000000"/>
        </w:rPr>
      </w:pPr>
    </w:p>
    <w:p w:rsidRDefault="0051104F" w:rsidP="0051104F" w:rsidR="0051104F" w:rsidRPr="009E0F74">
      <w:pPr>
        <w:jc w:val="right"/>
        <w:rPr>
          <w:color w:val="000000"/>
        </w:rPr>
      </w:pPr>
    </w:p>
    <w:p w:rsidRDefault="0051104F" w:rsidP="00040502" w:rsidR="0051104F" w:rsidRPr="009E0F74">
      <w:pPr>
        <w:ind w:firstLine="708"/>
        <w:jc w:val="right"/>
        <w:rPr>
          <w:color w:val="000000"/>
        </w:rPr>
      </w:pPr>
      <w:r w:rsidRPr="009E0F74">
        <w:rPr>
          <w:color w:val="000000"/>
        </w:rPr>
        <w:t xml:space="preserve">                                                                                  SUDAC:</w:t>
      </w:r>
    </w:p>
    <w:p w:rsidRDefault="009E0F74" w:rsidP="00040502" w:rsidR="0051104F" w:rsidRPr="009E0F74">
      <w:pPr>
        <w:jc w:val="right"/>
        <w:rPr>
          <w:color w:val="000000"/>
        </w:rPr>
      </w:pP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  <w:t xml:space="preserve">       </w:t>
      </w:r>
      <w:r>
        <w:rPr>
          <w:color w:val="000000"/>
        </w:rPr>
        <w:t>Gordan Zubak</w:t>
      </w:r>
    </w:p>
    <w:p w:rsidRDefault="0051104F" w:rsidP="00040502" w:rsidR="0051104F" w:rsidRPr="009E0F74">
      <w:pPr>
        <w:jc w:val="right"/>
        <w:rPr>
          <w:color w:val="000000"/>
        </w:rPr>
      </w:pPr>
    </w:p>
    <w:p w:rsidRDefault="0051104F" w:rsidP="0051104F" w:rsidR="0051104F" w:rsidRPr="009E0F74">
      <w:pPr>
        <w:jc w:val="both"/>
        <w:rPr>
          <w:color w:val="000000"/>
        </w:rPr>
      </w:pPr>
      <w:r w:rsidRPr="009E0F74">
        <w:rPr>
          <w:color w:val="000000"/>
        </w:rPr>
        <w:t>POUKA O PRAVNOM LIJEKU:</w:t>
      </w:r>
    </w:p>
    <w:p w:rsidRDefault="0051104F" w:rsidP="0051104F" w:rsidR="0051104F" w:rsidRPr="009E0F74">
      <w:pPr>
        <w:jc w:val="both"/>
        <w:rPr>
          <w:color w:val="000000"/>
        </w:rPr>
      </w:pPr>
      <w:r w:rsidRPr="009E0F74">
        <w:rPr>
          <w:color w:val="000000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1104F" w:rsidP="0051104F" w:rsidR="0051104F" w:rsidRPr="009E0F74">
      <w:pPr>
        <w:jc w:val="both"/>
        <w:rPr>
          <w:color w:val="000000"/>
        </w:rPr>
      </w:pP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  <w:r w:rsidRPr="009E0F74">
        <w:rPr>
          <w:color w:val="000000"/>
        </w:rPr>
        <w:tab/>
      </w:r>
    </w:p>
    <w:p w:rsidRDefault="0071790D" w:rsidP="00CB0ACD" w:rsidR="0071790D" w:rsidRPr="009E0F74">
      <w:pPr>
        <w:jc w:val="both"/>
        <w:rPr>
          <w:color w:val="000000"/>
        </w:rPr>
      </w:pP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DNA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1.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NN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2.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Sudski registar nakon pravomoćnosti rješenja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3.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Stečajna pisarnica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4.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Stečajni upravitelj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5.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FINA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6.</w:t>
      </w:r>
      <w:r w:rsidR="007C5E0B" w:rsidRPr="009E0F74">
        <w:rPr>
          <w:color w:val="000000"/>
        </w:rPr>
        <w:t xml:space="preserve"> </w:t>
      </w:r>
      <w:r w:rsidRPr="009E0F74">
        <w:rPr>
          <w:color w:val="000000"/>
        </w:rPr>
        <w:t>Porezna uprava</w:t>
      </w:r>
    </w:p>
    <w:p w:rsidRDefault="006B7AA6" w:rsidP="006B7AA6" w:rsidR="006B7AA6" w:rsidRPr="009E0F74">
      <w:pPr>
        <w:rPr>
          <w:color w:val="000000"/>
        </w:rPr>
      </w:pPr>
      <w:r w:rsidRPr="009E0F74">
        <w:rPr>
          <w:color w:val="000000"/>
        </w:rPr>
        <w:t>7.</w:t>
      </w:r>
      <w:r w:rsidR="007C5E0B" w:rsidRPr="009E0F74">
        <w:rPr>
          <w:color w:val="000000"/>
        </w:rPr>
        <w:t xml:space="preserve"> ŽDO </w:t>
      </w:r>
      <w:r w:rsidR="005101CB" w:rsidRPr="009E0F74">
        <w:rPr>
          <w:color w:val="000000"/>
        </w:rPr>
        <w:t>Zagreb</w:t>
      </w:r>
    </w:p>
    <w:p w:rsidRDefault="004C51CF" w:rsidP="00902F1F" w:rsidR="00902F1F" w:rsidRPr="009E0F74">
      <w:pPr>
        <w:rPr>
          <w:color w:val="000000"/>
        </w:rPr>
      </w:pPr>
      <w:r w:rsidRPr="009E0F74">
        <w:rPr>
          <w:color w:val="000000"/>
        </w:rPr>
        <w:t>8. Ministarstvo pravosuđa RH</w:t>
      </w:r>
    </w:p>
    <w:p w:rsidRDefault="001D3521" w:rsidP="006B7AA6" w:rsidR="008F069B" w:rsidRPr="009E0F74">
      <w:pPr>
        <w:rPr>
          <w:color w:val="000000"/>
        </w:rPr>
      </w:pPr>
      <w:r w:rsidRPr="009E0F74">
        <w:rPr>
          <w:color w:val="000000"/>
        </w:rPr>
        <w:t>9</w:t>
      </w:r>
      <w:r w:rsidR="008F069B" w:rsidRPr="009E0F74">
        <w:rPr>
          <w:color w:val="000000"/>
        </w:rPr>
        <w:t>.e-oglasna ploča</w:t>
      </w:r>
    </w:p>
    <w:p w:rsidRDefault="0071790D" w:rsidP="0071790D" w:rsidR="0071790D" w:rsidRPr="009E0F74">
      <w:pPr>
        <w:jc w:val="both"/>
        <w:rPr>
          <w:color w:val="000000"/>
        </w:rPr>
      </w:pPr>
    </w:p>
    <w:sectPr w:rsidSect="009E0F74" w:rsidR="0071790D" w:rsidRPr="009E0F74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B0ACD"/>
    <w:rsid w:val="00005BDE"/>
    <w:rsid w:val="00013169"/>
    <w:rsid w:val="00040502"/>
    <w:rsid w:val="000500C7"/>
    <w:rsid w:val="000A7F5A"/>
    <w:rsid w:val="0010363D"/>
    <w:rsid w:val="00112800"/>
    <w:rsid w:val="001A07A6"/>
    <w:rsid w:val="001B78BA"/>
    <w:rsid w:val="001D3521"/>
    <w:rsid w:val="00231DF8"/>
    <w:rsid w:val="00255BB6"/>
    <w:rsid w:val="00255D25"/>
    <w:rsid w:val="0025741B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2182A"/>
    <w:rsid w:val="00661E79"/>
    <w:rsid w:val="00666AAB"/>
    <w:rsid w:val="00691F94"/>
    <w:rsid w:val="006B7AA6"/>
    <w:rsid w:val="006E31C2"/>
    <w:rsid w:val="0071790D"/>
    <w:rsid w:val="00793C75"/>
    <w:rsid w:val="00796C5F"/>
    <w:rsid w:val="007C5E0B"/>
    <w:rsid w:val="007F66B5"/>
    <w:rsid w:val="00826C47"/>
    <w:rsid w:val="00834DFB"/>
    <w:rsid w:val="008C17E2"/>
    <w:rsid w:val="008F069B"/>
    <w:rsid w:val="00902F1F"/>
    <w:rsid w:val="00907570"/>
    <w:rsid w:val="009532A1"/>
    <w:rsid w:val="00993FC5"/>
    <w:rsid w:val="00997B1A"/>
    <w:rsid w:val="009E0F74"/>
    <w:rsid w:val="009F440B"/>
    <w:rsid w:val="00A165FE"/>
    <w:rsid w:val="00A56CE5"/>
    <w:rsid w:val="00A71EEB"/>
    <w:rsid w:val="00AB49A3"/>
    <w:rsid w:val="00B46C68"/>
    <w:rsid w:val="00B76B6D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262E3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44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E0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E0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0F7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2009.</izvorni_sadrzaj>
    <derivirana_varijabla naziv="DomainObject.Predmet.DatumOsnivanja_1">5.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</izvorni_sadrzaj>
    <derivirana_varijabla naziv="DomainObject.Predmet.Opis_1">Veza St-10/07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St-21/2009</izvorni_sadrzaj>
    <derivirana_varijabla naziv="DomainObject.Predmet.OznakaBroj_1">St-21/2009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CEUFIN d.o.o.</izvorni_sadrzaj>
    <derivirana_varijabla naziv="DomainObject.Predmet.ProtustrankaFormated_1">  CEUFIN d.o.o.</derivirana_varijabla>
  </DomainObject.Predmet.ProtustrankaFormated>
  <DomainObject.Predmet.ProtustrankaFormatedOIB>
    <izvorni_sadrzaj>  CEUFIN d.o.o., OIB 37368316233</izvorni_sadrzaj>
    <derivirana_varijabla naziv="DomainObject.Predmet.ProtustrankaFormatedOIB_1">  CEUFIN d.o.o., OIB 37368316233</derivirana_varijabla>
  </DomainObject.Predmet.ProtustrankaFormatedOIB>
  <DomainObject.Predmet.ProtustrankaFormatedWithAdress>
    <izvorni_sadrzaj> CEUFIN d.o.o., Koturaška 73, 10000 Zagreb</izvorni_sadrzaj>
    <derivirana_varijabla naziv="DomainObject.Predmet.ProtustrankaFormatedWithAdress_1"> CEUFIN d.o.o., Koturaška 73, 10000 Zagreb</derivirana_varijabla>
  </DomainObject.Predmet.ProtustrankaFormatedWithAdress>
  <DomainObject.Predmet.ProtustrankaFormatedWithAdressOIB>
    <izvorni_sadrzaj> CEUFIN d.o.o., OIB 37368316233, Koturaška 73, 10000 Zagreb</izvorni_sadrzaj>
    <derivirana_varijabla naziv="DomainObject.Predmet.ProtustrankaFormatedWithAdressOIB_1"> CEUFIN d.o.o., OIB 37368316233, Koturaška 73, 10000 Zagreb</derivirana_varijabla>
  </DomainObject.Predmet.ProtustrankaFormatedWithAdressOIB>
  <DomainObject.Predmet.ProtustrankaWithAdress>
    <izvorni_sadrzaj>CEUFIN d.o.o. Koturaška 73, 10000 Zagreb</izvorni_sadrzaj>
    <derivirana_varijabla naziv="DomainObject.Predmet.ProtustrankaWithAdress_1">CEUFIN d.o.o. Koturaška 73, 10000 Zagreb</derivirana_varijabla>
  </DomainObject.Predmet.ProtustrankaWithAdress>
  <DomainObject.Predmet.ProtustrankaWithAdressOIB>
    <izvorni_sadrzaj>CEUFIN d.o.o., OIB 37368316233, Koturaška 73, 10000 Zagreb</izvorni_sadrzaj>
    <derivirana_varijabla naziv="DomainObject.Predmet.ProtustrankaWithAdressOIB_1">CEUFIN d.o.o., OIB 37368316233, Koturaška 73, 10000 Zagreb</derivirana_varijabla>
  </DomainObject.Predmet.ProtustrankaWithAdressOIB>
  <DomainObject.Predmet.ProtustrankaNazivFormated>
    <izvorni_sadrzaj>CEUFIN d.o.o.</izvorni_sadrzaj>
    <derivirana_varijabla naziv="DomainObject.Predmet.ProtustrankaNazivFormated_1">CEUFIN d.o.o.</derivirana_varijabla>
  </DomainObject.Predmet.ProtustrankaNazivFormated>
  <DomainObject.Predmet.ProtustrankaNazivFormatedOIB>
    <izvorni_sadrzaj>CEUFIN d.o.o., OIB 37368316233</izvorni_sadrzaj>
    <derivirana_varijabla naziv="DomainObject.Predmet.ProtustrankaNazivFormatedOIB_1">CEUFIN d.o.o., OIB 37368316233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JURKOVIĆ; OPĆ. GRAĐ. SUD U ZAGREBU</izvorni_sadrzaj>
    <derivirana_varijabla naziv="DomainObject.Predmet.StrankaFormated_1">  IVANKA JURKOVIĆ; OPĆ. GRAĐ. SUD U ZAGREBU</derivirana_varijabla>
  </DomainObject.Predmet.StrankaFormated>
  <DomainObject.Predmet.StrankaFormatedOIB>
    <izvorni_sadrzaj>  IVANKA JURKOVIĆ; OPĆ. GRAĐ. SUD U ZAGREBU</izvorni_sadrzaj>
    <derivirana_varijabla naziv="DomainObject.Predmet.StrankaFormatedOIB_1">  IVANKA JURKOVIĆ; OPĆ. GRAĐ. SUD U ZAGREBU</derivirana_varijabla>
  </DomainObject.Predmet.StrankaFormatedOIB>
  <DomainObject.Predmet.StrankaFormatedWithAdress>
    <izvorni_sadrzaj> IVANKA JURKOVIĆ, M.Budaka 25, Slavonski Brod; OPĆ. GRAĐ. SUD U ZAGREBU</izvorni_sadrzaj>
    <derivirana_varijabla naziv="DomainObject.Predmet.StrankaFormatedWithAdress_1"> IVANKA JURKOVIĆ, M.Budaka 25, Slavonski Brod; OPĆ. GRAĐ. SUD U ZAGREBU</derivirana_varijabla>
  </DomainObject.Predmet.StrankaFormatedWithAdress>
  <DomainObject.Predmet.StrankaFormatedWithAdressOIB>
    <izvorni_sadrzaj> IVANKA JURKOVIĆ, M.Budaka 25, Slavonski Brod; OPĆ. GRAĐ. SUD U ZAGREBU</izvorni_sadrzaj>
    <derivirana_varijabla naziv="DomainObject.Predmet.StrankaFormatedWithAdressOIB_1"> IVANKA JURKOVIĆ, M.Budaka 25, Slavonski Brod; OPĆ. GRAĐ. SUD U ZAGREBU</derivirana_varijabla>
  </DomainObject.Predmet.StrankaFormatedWithAdressOIB>
  <DomainObject.Predmet.StrankaWithAdress>
    <izvorni_sadrzaj>IVANKA JURKOVIĆ M.Budaka 25,Slavonski Brod,OPĆ. GRAĐ. SUD U ZAGREBU </izvorni_sadrzaj>
    <derivirana_varijabla naziv="DomainObject.Predmet.StrankaWithAdress_1">IVANKA JURKOVIĆ M.Budaka 25,Slavonski Brod,OPĆ. GRAĐ. SUD U ZAGREBU </derivirana_varijabla>
  </DomainObject.Predmet.StrankaWithAdress>
  <DomainObject.Predmet.StrankaWithAdressOIB>
    <izvorni_sadrzaj>IVANKA JURKOVIĆ, M.Budaka 25,Slavonski Brod,OPĆ. GRAĐ. SUD U ZAGREBU</izvorni_sadrzaj>
    <derivirana_varijabla naziv="DomainObject.Predmet.StrankaWithAdressOIB_1">IVANKA JURKOVIĆ, M.Budaka 25,Slavonski Brod,OPĆ. GRAĐ. SUD U ZAGREBU</derivirana_varijabla>
  </DomainObject.Predmet.StrankaWithAdressOIB>
  <DomainObject.Predmet.StrankaNazivFormated>
    <izvorni_sadrzaj>IVANKA JURKOVIĆ,OPĆ. GRAĐ. SUD U ZAGREBU</izvorni_sadrzaj>
    <derivirana_varijabla naziv="DomainObject.Predmet.StrankaNazivFormated_1">IVANKA JURKOVIĆ,OPĆ. GRAĐ. SUD U ZAGREBU</derivirana_varijabla>
  </DomainObject.Predmet.StrankaNazivFormated>
  <DomainObject.Predmet.StrankaNazivFormatedOIB>
    <izvorni_sadrzaj>IVANKA JURKOVIĆ,OPĆ. GRAĐ. SUD U ZAGREBU</izvorni_sadrzaj>
    <derivirana_varijabla naziv="DomainObject.Predmet.StrankaNazivFormatedOIB_1">IVANKA JURKOVIĆ,OPĆ. GRAĐ.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IVANKA JURKOVIĆ</item>
      <item>OPĆ. GRAĐ. SUD U ZAGREBU</item>
    </izvorni_sadrzaj>
    <derivirana_varijabla naziv="DomainObject.Predmet.StrankaListFormated_1">
      <item>IVANKA JURKOVIĆ</item>
      <item>OPĆ. GRAĐ. SUD U ZAGREBU</item>
    </derivirana_varijabla>
  </DomainObject.Predmet.StrankaListFormated>
  <DomainObject.Predmet.StrankaListFormatedOIB>
    <izvorni_sadrzaj>
      <item>IVANKA JURKOVIĆ</item>
      <item>OPĆ. GRAĐ. SUD U ZAGREBU</item>
    </izvorni_sadrzaj>
    <derivirana_varijabla naziv="DomainObject.Predmet.StrankaListFormatedOIB_1">
      <item>IVANKA JURKOVIĆ</item>
      <item>OPĆ. GRAĐ. SUD U ZAGREBU</item>
    </derivirana_varijabla>
  </DomainObject.Predmet.StrankaListFormatedOIB>
  <DomainObject.Predmet.StrankaListFormatedWithAdress>
    <izvorni_sadrzaj>
      <item>IVANKA JURKOVIĆ, M.Budaka 25, Slavonski Brod</item>
      <item>OPĆ. GRAĐ. SUD U ZAGREBU</item>
    </izvorni_sadrzaj>
    <derivirana_varijabla naziv="DomainObject.Predmet.StrankaListFormatedWithAdress_1">
      <item>IVANKA JURKOVIĆ, M.Budaka 25, Slavonski Brod</item>
      <item>OPĆ. GRAĐ. SUD U ZAGREBU</item>
    </derivirana_varijabla>
  </DomainObject.Predmet.StrankaListFormatedWithAdress>
  <DomainObject.Predmet.StrankaListFormatedWithAdressOIB>
    <izvorni_sadrzaj>
      <item>IVANKA JURKOVIĆ, M.Budaka 25, Slavonski Brod</item>
      <item>OPĆ. GRAĐ. SUD U ZAGREBU</item>
    </izvorni_sadrzaj>
    <derivirana_varijabla naziv="DomainObject.Predmet.StrankaListFormatedWithAdressOIB_1">
      <item>IVANKA JURKOVIĆ, M.Budaka 25, Slavonski Brod</item>
      <item>OPĆ. GRAĐ. SUD U ZAGREBU</item>
    </derivirana_varijabla>
  </DomainObject.Predmet.StrankaListFormatedWithAdressOIB>
  <DomainObject.Predmet.StrankaListNazivFormated>
    <izvorni_sadrzaj>
      <item>IVANKA JURKOVIĆ</item>
      <item>OPĆ. GRAĐ. SUD U ZAGREBU</item>
    </izvorni_sadrzaj>
    <derivirana_varijabla naziv="DomainObject.Predmet.StrankaListNazivFormated_1">
      <item>IVANKA JURKOVIĆ</item>
      <item>OPĆ. GRAĐ. SUD U ZAGREBU</item>
    </derivirana_varijabla>
  </DomainObject.Predmet.StrankaListNazivFormated>
  <DomainObject.Predmet.StrankaListNazivFormatedOIB>
    <izvorni_sadrzaj>
      <item>IVANKA JURKOVIĆ</item>
      <item>OPĆ. GRAĐ. SUD U ZAGREBU</item>
    </izvorni_sadrzaj>
    <derivirana_varijabla naziv="DomainObject.Predmet.StrankaListNazivFormatedOIB_1">
      <item>IVANKA JURKOVIĆ</item>
      <item>OPĆ. GRAĐ. SUD U ZAGREBU</item>
    </derivirana_varijabla>
  </DomainObject.Predmet.StrankaListNazivFormatedOIB>
  <DomainObject.Predmet.ProtuStrankaListFormated>
    <izvorni_sadrzaj>
      <item>CEUFIN d.o.o.</item>
    </izvorni_sadrzaj>
    <derivirana_varijabla naziv="DomainObject.Predmet.ProtuStrankaListFormated_1">
      <item>CEUFIN d.o.o.</item>
    </derivirana_varijabla>
  </DomainObject.Predmet.ProtuStrankaListFormated>
  <DomainObject.Predmet.ProtuStrankaListFormatedOIB>
    <izvorni_sadrzaj>
      <item>CEUFIN d.o.o., OIB 37368316233</item>
    </izvorni_sadrzaj>
    <derivirana_varijabla naziv="DomainObject.Predmet.ProtuStrankaListFormatedOIB_1">
      <item>CEUFIN d.o.o., OIB 37368316233</item>
    </derivirana_varijabla>
  </DomainObject.Predmet.ProtuStrankaListFormatedOIB>
  <DomainObject.Predmet.ProtuStrankaListFormatedWithAdress>
    <izvorni_sadrzaj>
      <item>CEUFIN d.o.o., Koturaška 73, 10000 Zagreb</item>
    </izvorni_sadrzaj>
    <derivirana_varijabla naziv="DomainObject.Predmet.ProtuStrankaListFormatedWithAdress_1">
      <item>CEUFIN d.o.o., Koturaška 73, 10000 Zagreb</item>
    </derivirana_varijabla>
  </DomainObject.Predmet.ProtuStrankaListFormatedWithAdress>
  <DomainObject.Predmet.ProtuStrankaListFormatedWithAdressOIB>
    <izvorni_sadrzaj>
      <item>CEUFIN d.o.o., OIB 37368316233, Koturaška 73, 10000 Zagreb</item>
    </izvorni_sadrzaj>
    <derivirana_varijabla naziv="DomainObject.Predmet.ProtuStrankaListFormatedWithAdressOIB_1">
      <item>CEUFIN d.o.o., OIB 37368316233, Koturaška 73, 10000 Zagreb</item>
    </derivirana_varijabla>
  </DomainObject.Predmet.ProtuStrankaListFormatedWithAdressOIB>
  <DomainObject.Predmet.ProtuStrankaListNazivFormated>
    <izvorni_sadrzaj>
      <item>CEUFIN d.o.o.</item>
    </izvorni_sadrzaj>
    <derivirana_varijabla naziv="DomainObject.Predmet.ProtuStrankaListNazivFormated_1">
      <item>CEUFIN d.o.o.</item>
    </derivirana_varijabla>
  </DomainObject.Predmet.ProtuStrankaListNazivFormated>
  <DomainObject.Predmet.ProtuStrankaListNazivFormatedOIB>
    <izvorni_sadrzaj>
      <item>CEUFIN d.o.o., OIB 37368316233</item>
    </izvorni_sadrzaj>
    <derivirana_varijabla naziv="DomainObject.Predmet.ProtuStrankaListNazivFormatedOIB_1">
      <item>CEUFIN d.o.o., OIB 37368316233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CEUFIN d.o.o.</izvorni_sadrzaj>
    <derivirana_varijabla naziv="DomainObject.Predmet.ProtustrankaIDrugi_1">CEUFIN d.o.o.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CEUFIN d.o.o., OIB 37368316233, Koturaška 73, 10000 Zagreb</izvorni_sadrzaj>
    <derivirana_varijabla naziv="DomainObject.Predmet.ProtustrankaIDrugiAdressOIB_1">CEUFIN d.o.o., OIB 37368316233, Koturaška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CEUFIN d.o.o.</item>
      <item>IVANKA JURKOVIĆ</item>
      <item>Davorka Huljev</item>
      <item>OPĆ. GRAĐ. SUD U ZAGREBU</item>
    </izvorni_sadrzaj>
    <derivirana_varijabla naziv="DomainObject.Predmet.SudioniciListNaziv_1">
      <item>CEUFIN d.o.o.</item>
      <item>IVANKA JURKOVIĆ</item>
      <item>Davorka Huljev</item>
      <item>OPĆ. GRAĐ. SUD U ZAGREBU</item>
    </derivirana_varijabla>
  </DomainObject.Predmet.SudioniciListNaziv>
  <DomainObject.Predmet.SudioniciListAdressOIB>
    <izvorni_sadrzaj>
      <item>CEUFIN d.o.o., OIB 37368316233, Koturaška 73,10000 Zagreb</item>
      <item>IVANKA JURKOVIĆ, M.Budaka 25,Slavonski Brod</item>
      <item>Davorka Huljev, OIB 34743014377, Miramarska 13 d,10000 Zagreb</item>
      <item>OPĆ. GRAĐ. SUD U ZAGREBU</item>
    </izvorni_sadrzaj>
    <derivirana_varijabla naziv="DomainObject.Predmet.SudioniciListAdressOIB_1">
      <item>CEUFIN d.o.o., OIB 37368316233, Koturaška 73,10000 Zagreb</item>
      <item>IVANKA JURKOVIĆ, M.Budaka 25,Slavonski Brod</item>
      <item>Davorka Huljev, OIB 34743014377, Miramarska 13 d,10000 Zagreb</item>
      <item>OPĆ. GRAĐ.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37368316233</item>
      <item>, OIB null</item>
      <item>, OIB 34743014377</item>
      <item>, OIB null</item>
    </izvorni_sadrzaj>
    <derivirana_varijabla naziv="DomainObject.Predmet.SudioniciListNazivOIB_1">
      <item>, OIB 37368316233</item>
      <item>, OIB null</item>
      <item>, OIB 34743014377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38F18-F259-41D5-9A3E-F0CF9434D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2682</properties:Characters>
  <properties:Lines>78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2015-04-05T19:37:00Z</dcterms:created>
  <dc:creator>nradic</dc:creator>
  <cp:lastModifiedBy>Ivana Rogić</cp:lastModifiedBy>
  <cp:lastPrinted>2015-09-08T06:22:00Z</cp:lastPrinted>
  <dcterms:modified xmlns:xsi="http://www.w3.org/2001/XMLSchema-instance" xsi:type="dcterms:W3CDTF">2015-09-08T06:26:00Z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