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c6d41" w14:paraId="fec6d41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D17E3">
        <w:t>6</w:t>
      </w:r>
      <w:r w:rsidR="00D95BC5">
        <w:t>507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D95BC5">
        <w:rPr>
          <w:rFonts w:cs="Times New Roman" w:eastAsia="Times New Roman"/>
          <w:szCs w:val="20"/>
          <w:lang w:eastAsia="hr-HR"/>
        </w:rPr>
        <w:t>THALIATEX d.o.o., Velika Gorica, Sinjska 13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080</w:t>
      </w:r>
      <w:r w:rsidR="00D95BC5">
        <w:rPr>
          <w:rFonts w:cs="Times New Roman" w:eastAsia="Times New Roman"/>
          <w:szCs w:val="20"/>
          <w:lang w:eastAsia="hr-HR"/>
        </w:rPr>
        <w:t>725354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D95BC5">
        <w:rPr>
          <w:rFonts w:cs="Times New Roman" w:eastAsia="Times New Roman"/>
          <w:szCs w:val="20"/>
          <w:lang w:eastAsia="hr-HR"/>
        </w:rPr>
        <w:t>29998971950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4D17E3">
        <w:rPr>
          <w:rFonts w:cs="Times New Roman" w:eastAsia="Times New Roman"/>
          <w:szCs w:val="20"/>
          <w:lang w:eastAsia="hr-HR"/>
        </w:rPr>
        <w:t>3.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D95BC5">
        <w:rPr>
          <w:rFonts w:cs="Times New Roman" w:eastAsia="Times New Roman"/>
          <w:szCs w:val="20"/>
          <w:lang w:eastAsia="hr-HR"/>
        </w:rPr>
        <w:t>THALIATEX d.o.o., Velika Gorica, Sinjska 13, MBS: 080725354, OIB: 29998971950</w:t>
      </w:r>
      <w:r w:rsidR="004D17E3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D95BC5">
        <w:rPr>
          <w:rFonts w:cs="Times New Roman" w:eastAsia="Times New Roman"/>
          <w:szCs w:val="20"/>
          <w:lang w:eastAsia="hr-HR"/>
        </w:rPr>
        <w:t>THALIATEX d.o.o., Velika Gorica, Sinjska 13, MBS: 080725354, OIB: 29998971950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4D17E3">
        <w:rPr>
          <w:rFonts w:cs="Times New Roman" w:eastAsia="Times New Roman"/>
          <w:szCs w:val="24"/>
          <w:lang w:eastAsia="hr-HR"/>
        </w:rPr>
        <w:t>3.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15E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57286"/>
    <w:rsid w:val="00457EF8"/>
    <w:rsid w:val="004A215E"/>
    <w:rsid w:val="004D17E3"/>
    <w:rsid w:val="00612636"/>
    <w:rsid w:val="00721C2C"/>
    <w:rsid w:val="00773500"/>
    <w:rsid w:val="007867D2"/>
    <w:rsid w:val="007A1913"/>
    <w:rsid w:val="007C124B"/>
    <w:rsid w:val="007E4EB5"/>
    <w:rsid w:val="00950F54"/>
    <w:rsid w:val="009B76B8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4A21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1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4A2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50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St-6507/2015</izvorni_sadrzaj>
    <derivirana_varijabla naziv="DomainObject.Predmet.OznakaBroj_1">St-6507/2015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THALIATEX d.o.o. zastupanog po punomoćniku Branimir Jularić</izvorni_sadrzaj>
    <derivirana_varijabla naziv="DomainObject.Predmet.ProtustrankaFormated_1">  THALIATEX d.o.o. zastupanog po punomoćniku Branimir Jularić</derivirana_varijabla>
  </DomainObject.Predmet.ProtustrankaFormated>
  <DomainObject.Predmet.ProtustrankaFormatedOIB>
    <izvorni_sadrzaj>  THALIATEX d.o.o., OIB 29998971950 zastupanog po punomoćniku Branimir Jularić</izvorni_sadrzaj>
    <derivirana_varijabla naziv="DomainObject.Predmet.ProtustrankaFormatedOIB_1">  THALIATEX d.o.o., OIB 29998971950 zastupanog po punomoćniku Branimir Jularić</derivirana_varijabla>
  </DomainObject.Predmet.ProtustrankaFormatedOIB>
  <DomainObject.Predmet.ProtustrankaFormatedWithAdress>
    <izvorni_sadrzaj> THALIATEX d.o.o., Sinjska 13, 10410 Velika Gorica zastupanog po punomoćniku Branimir Jularić</izvorni_sadrzaj>
    <derivirana_varijabla naziv="DomainObject.Predmet.ProtustrankaFormatedWithAdress_1"> THALIATEX d.o.o., Sinjska 13, 10410 Velika Gorica zastupanog po punomoćniku Branimir Jularić</derivirana_varijabla>
  </DomainObject.Predmet.ProtustrankaFormatedWithAdress>
  <DomainObject.Predmet.ProtustrankaFormatedWithAdressOIB>
    <izvorni_sadrzaj> THALIATEX d.o.o., OIB 29998971950, Sinjska 13, 10410 Velika Gorica zastupanog po punomoćniku Branimir Jularić</izvorni_sadrzaj>
    <derivirana_varijabla naziv="DomainObject.Predmet.ProtustrankaFormatedWithAdressOIB_1"> THALIATEX d.o.o., OIB 29998971950, Sinjska 13, 10410 Velika Gorica zastupanog po punomoćniku Branimir Jularić</derivirana_varijabla>
  </DomainObject.Predmet.ProtustrankaFormatedWithAdressOIB>
  <DomainObject.Predmet.ProtustrankaWithAdress>
    <izvorni_sadrzaj>THALIATEX d.o.o. Sinjska 13, 10410 Velika Gorica</izvorni_sadrzaj>
    <derivirana_varijabla naziv="DomainObject.Predmet.ProtustrankaWithAdress_1">THALIATEX d.o.o. Sinjska 13, 10410 Velika Gorica</derivirana_varijabla>
  </DomainObject.Predmet.ProtustrankaWithAdress>
  <DomainObject.Predmet.ProtustrankaWithAdressOIB>
    <izvorni_sadrzaj>THALIATEX d.o.o., OIB 29998971950, Sinjska 13, 10410 Velika Gorica</izvorni_sadrzaj>
    <derivirana_varijabla naziv="DomainObject.Predmet.ProtustrankaWithAdressOIB_1">THALIATEX d.o.o., OIB 29998971950, Sinjska 13, 10410 Velika Gorica</derivirana_varijabla>
  </DomainObject.Predmet.ProtustrankaWithAdressOIB>
  <DomainObject.Predmet.ProtustrankaNazivFormated>
    <izvorni_sadrzaj>THALIATEX d.o.o.</izvorni_sadrzaj>
    <derivirana_varijabla naziv="DomainObject.Predmet.ProtustrankaNazivFormated_1">THALIATEX d.o.o.</derivirana_varijabla>
  </DomainObject.Predmet.ProtustrankaNazivFormated>
  <DomainObject.Predmet.ProtustrankaNazivFormatedOIB>
    <izvorni_sadrzaj>THALIATEX d.o.o., OIB 29998971950</izvorni_sadrzaj>
    <derivirana_varijabla naziv="DomainObject.Predmet.ProtustrankaNazivFormatedOIB_1">THALIATEX d.o.o., OIB 29998971950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THALIATEX d.o.o. zastupanog po punomoćniku Branimir Jularić</item>
    </izvorni_sadrzaj>
    <derivirana_varijabla naziv="DomainObject.Predmet.ProtuStrankaListFormated_1">
      <item>THALIATEX d.o.o. zastupanog po punomoćniku Branimir Jularić</item>
    </derivirana_varijabla>
  </DomainObject.Predmet.ProtuStrankaListFormated>
  <DomainObject.Predmet.ProtuStrankaListFormatedOIB>
    <izvorni_sadrzaj>
      <item>THALIATEX d.o.o., OIB 29998971950 zastupanog po punomoćniku Branimir Jularić</item>
    </izvorni_sadrzaj>
    <derivirana_varijabla naziv="DomainObject.Predmet.ProtuStrankaListFormatedOIB_1">
      <item>THALIATEX d.o.o., OIB 29998971950 zastupanog po punomoćniku Branimir Jularić</item>
    </derivirana_varijabla>
  </DomainObject.Predmet.ProtuStrankaListFormatedOIB>
  <DomainObject.Predmet.ProtuStrankaListFormatedWithAdress>
    <izvorni_sadrzaj>
      <item>THALIATEX d.o.o., Sinjska 13, 10410 Velika Gorica zastupanog po punomoćniku Branimir Jularić</item>
    </izvorni_sadrzaj>
    <derivirana_varijabla naziv="DomainObject.Predmet.ProtuStrankaListFormatedWithAdress_1">
      <item>THALIATEX d.o.o., Sinjska 13, 10410 Velika Gorica zastupanog po punomoćniku Branimir Jularić</item>
    </derivirana_varijabla>
  </DomainObject.Predmet.ProtuStrankaListFormatedWithAdress>
  <DomainObject.Predmet.ProtuStrankaListFormatedWithAdressOIB>
    <izvorni_sadrzaj>
      <item>THALIATEX d.o.o., OIB 29998971950, Sinjska 13, 10410 Velika Gorica zastupanog po punomoćniku Branimir Jularić</item>
    </izvorni_sadrzaj>
    <derivirana_varijabla naziv="DomainObject.Predmet.ProtuStrankaListFormatedWithAdressOIB_1">
      <item>THALIATEX d.o.o., OIB 29998971950, Sinjska 13, 10410 Velika Gorica zastupanog po punomoćniku Branimir Jularić</item>
    </derivirana_varijabla>
  </DomainObject.Predmet.ProtuStrankaListFormatedWithAdressOIB>
  <DomainObject.Predmet.ProtuStrankaListNazivFormated>
    <izvorni_sadrzaj>
      <item>THALIATEX d.o.o.</item>
    </izvorni_sadrzaj>
    <derivirana_varijabla naziv="DomainObject.Predmet.ProtuStrankaListNazivFormated_1">
      <item>THALIATEX d.o.o.</item>
    </derivirana_varijabla>
  </DomainObject.Predmet.ProtuStrankaListNazivFormated>
  <DomainObject.Predmet.ProtuStrankaListNazivFormatedOIB>
    <izvorni_sadrzaj>
      <item>THALIATEX d.o.o., OIB 29998971950</item>
    </izvorni_sadrzaj>
    <derivirana_varijabla naziv="DomainObject.Predmet.ProtuStrankaListNazivFormatedOIB_1">
      <item>THALIATEX d.o.o., OIB 29998971950</item>
    </derivirana_varijabla>
  </DomainObject.Predmet.ProtuStrankaListNazivFormatedOIB>
  <DomainObject.Predmet.OstaliListFormated>
    <izvorni_sadrzaj>
      <item>Branimir Jularić punomoćnik sudionika u postupku THALIATEX d.o.o.</item>
    </izvorni_sadrzaj>
    <derivirana_varijabla naziv="DomainObject.Predmet.OstaliListFormated_1">
      <item>Branimir Jularić punomoćnik sudionika u postupku THALIATEX d.o.o.</item>
    </derivirana_varijabla>
  </DomainObject.Predmet.OstaliListFormated>
  <DomainObject.Predmet.OstaliListFormatedOIB>
    <izvorni_sadrzaj>
      <item>Branimir Jularić, OIB 00545882735 punomoćnik sudionika u postupku THALIATEX d.o.o.</item>
    </izvorni_sadrzaj>
    <derivirana_varijabla naziv="DomainObject.Predmet.OstaliListFormatedOIB_1">
      <item>Branimir Jularić, OIB 00545882735 punomoćnik sudionika u postupku THALIATEX d.o.o.</item>
    </derivirana_varijabla>
  </DomainObject.Predmet.OstaliListFormatedOIB>
  <DomainObject.Predmet.OstaliListFormatedWithAdress>
    <izvorni_sadrzaj>
      <item>Branimir Jularić, Čovac 109, 35430 Čovac punomoćnik sudionika u postupku THALIATEX d.o.o.</item>
    </izvorni_sadrzaj>
    <derivirana_varijabla naziv="DomainObject.Predmet.OstaliListFormatedWithAdress_1">
      <item>Branimir Jularić, Čovac 109, 35430 Čovac punomoćnik sudionika u postupku THALIATEX d.o.o.</item>
    </derivirana_varijabla>
  </DomainObject.Predmet.OstaliListFormatedWithAdress>
  <DomainObject.Predmet.OstaliListFormatedWithAdressOIB>
    <izvorni_sadrzaj>
      <item>Branimir Jularić, OIB 00545882735, Čovac 109, 35430 Čovac punomoćnik sudionika u postupku THALIATEX d.o.o.</item>
    </izvorni_sadrzaj>
    <derivirana_varijabla naziv="DomainObject.Predmet.OstaliListFormatedWithAdressOIB_1">
      <item>Branimir Jularić, OIB 00545882735, Čovac 109, 35430 Čovac punomoćnik sudionika u postupku THALIATEX d.o.o.</item>
    </derivirana_varijabla>
  </DomainObject.Predmet.OstaliListFormatedWithAdressOIB>
  <DomainObject.Predmet.OstaliListNazivFormated>
    <izvorni_sadrzaj>
      <item>Branimir Jularić</item>
    </izvorni_sadrzaj>
    <derivirana_varijabla naziv="DomainObject.Predmet.OstaliListNazivFormated_1">
      <item>Branimir Jularić</item>
    </derivirana_varijabla>
  </DomainObject.Predmet.OstaliListNazivFormated>
  <DomainObject.Predmet.OstaliListNazivFormatedOIB>
    <izvorni_sadrzaj>
      <item>Branimir Jularić, OIB 00545882735</item>
    </izvorni_sadrzaj>
    <derivirana_varijabla naziv="DomainObject.Predmet.OstaliListNazivFormatedOIB_1">
      <item>Branimir Jularić, OIB 00545882735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THALIATEX d.o.o.</izvorni_sadrzaj>
    <derivirana_varijabla naziv="DomainObject.Predmet.ProtustrankaIDrugi_1">THALIATEX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THALIATEX d.o.o., OIB 29998971950, Sinjska 13, 10410 Velika Gorica</izvorni_sadrzaj>
    <derivirana_varijabla naziv="DomainObject.Predmet.ProtustrankaIDrugiAdressOIB_1">THALIATEX d.o.o., OIB 29998971950, Sinjska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THALIATEX d.o.o.</item>
      <item>Branimir Jularić</item>
    </izvorni_sadrzaj>
    <derivirana_varijabla naziv="DomainObject.Predmet.SudioniciListNaziv_1">
      <item>FINA Regionalni centar Zagreb</item>
      <item>THALIATEX d.o.o.</item>
      <item>Branimir Jularić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THALIATEX d.o.o., OIB 29998971950, Sinjska 13,10410 Velika Gorica</item>
      <item>Branimir Jularić, OIB 00545882735, Čovac 109,35430 Čovac</item>
    </izvorni_sadrzaj>
    <derivirana_varijabla naziv="DomainObject.Predmet.SudioniciListAdressOIB_1">
      <item>FINA Regionalni centar Zagreb, OIB 85821130368, Trg svibanjskih žrtava 1995. br.1,10000 Zagreb</item>
      <item>THALIATEX d.o.o., OIB 29998971950, Sinjska 13,10410 Velika Gorica</item>
      <item>Branimir Jularić, OIB 00545882735, Čovac 109,35430 Čovac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29998971950</item>
      <item>, OIB 00545882735</item>
    </izvorni_sadrzaj>
    <derivirana_varijabla naziv="DomainObject.Predmet.SudioniciListNazivOIB_1">
      <item>, OIB 85821130368</item>
      <item>, OIB 29998971950</item>
      <item>, OIB 00545882735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1807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2016-01-29T13:55:00Z</dcterms:created>
  <dc:creator>Ivana Manestar</dc:creator>
  <cp:lastModifiedBy>Ksenija Nol</cp:lastModifiedBy>
  <cp:lastPrinted>2016-02-04T08:25:00Z</cp:lastPrinted>
  <dcterms:modified xmlns:xsi="http://www.w3.org/2001/XMLSchema-instance" xsi:type="dcterms:W3CDTF">2016-02-04T08:25:00Z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