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d7cb" w14:paraId="64cd7c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31463C">
        <w:t>77</w:t>
      </w:r>
      <w:r w:rsidR="0015530F">
        <w:t>9</w:t>
      </w:r>
      <w:r w:rsidR="00BE14DE">
        <w:t>/</w:t>
      </w:r>
      <w:r w:rsidR="00245588">
        <w:t>16-</w:t>
      </w:r>
      <w:r w:rsidR="00C125A4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15530F">
        <w:t xml:space="preserve">INITIUM NOVUM j.d.o.o., Vodice, Sarajevska 19,  </w:t>
      </w:r>
      <w:r w:rsidR="0015530F" w:rsidRPr="00B12545">
        <w:t>OIB</w:t>
      </w:r>
      <w:r w:rsidR="0015530F">
        <w:t>:</w:t>
      </w:r>
      <w:r w:rsidR="0015530F" w:rsidRPr="00B12545">
        <w:t xml:space="preserve"> </w:t>
      </w:r>
      <w:r w:rsidR="0015530F">
        <w:t>36287596146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31463C">
        <w:t>24.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15530F">
        <w:t xml:space="preserve">INITIUM NOVUM j.d.o.o., Vodice, Sarajevska 19,  </w:t>
      </w:r>
      <w:r w:rsidR="0015530F" w:rsidRPr="00B12545">
        <w:t>OIB</w:t>
      </w:r>
      <w:r w:rsidR="0015530F">
        <w:t>:</w:t>
      </w:r>
      <w:r w:rsidR="0015530F" w:rsidRPr="00B12545">
        <w:t xml:space="preserve"> </w:t>
      </w:r>
      <w:r w:rsidR="0015530F">
        <w:t>36287596146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31463C" w:rsidP="00961D95" w:rsidR="00A70A5D">
      <w:pPr>
        <w:jc w:val="center"/>
      </w:pPr>
      <w:r>
        <w:t>20</w:t>
      </w:r>
      <w:r w:rsidR="00BB3228" w:rsidRPr="00BB3228">
        <w:t xml:space="preserve">. </w:t>
      </w:r>
      <w:r>
        <w:t>lipnja</w:t>
      </w:r>
      <w:r w:rsidR="00D44689" w:rsidRPr="00BB3228">
        <w:t xml:space="preserve"> 2016</w:t>
      </w:r>
      <w:r w:rsidR="00A70A5D" w:rsidRPr="00BB3228">
        <w:t xml:space="preserve">. u </w:t>
      </w:r>
      <w:r>
        <w:t>09</w:t>
      </w:r>
      <w:r w:rsidR="00E07BB8" w:rsidRPr="00BB3228">
        <w:t>,</w:t>
      </w:r>
      <w:r w:rsidR="0015530F">
        <w:t>50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31463C" w:rsidP="00A70A5D" w:rsidR="00A70A5D">
      <w:pPr>
        <w:pStyle w:val="Odlomakpopisa"/>
        <w:ind w:left="0"/>
        <w:jc w:val="center"/>
      </w:pPr>
      <w:r>
        <w:t>20. lipnja</w:t>
      </w:r>
      <w:r w:rsidR="00BB3228" w:rsidRPr="00BB3228">
        <w:t xml:space="preserve"> </w:t>
      </w:r>
      <w:r w:rsidR="00D44689" w:rsidRPr="00BB3228">
        <w:t xml:space="preserve">2016. </w:t>
      </w:r>
      <w:r w:rsidR="00631438" w:rsidRPr="00BB3228">
        <w:t xml:space="preserve">u </w:t>
      </w:r>
      <w:r>
        <w:t>09</w:t>
      </w:r>
      <w:r w:rsidR="00E07BB8" w:rsidRPr="00BB3228">
        <w:t>,</w:t>
      </w:r>
      <w:r w:rsidR="0015530F">
        <w:t>52</w:t>
      </w:r>
      <w:r w:rsidR="00631438" w:rsidRPr="00BB3228">
        <w:t xml:space="preserve"> </w:t>
      </w:r>
      <w:r w:rsidR="00A70A5D" w:rsidRPr="00F60CD9">
        <w:t xml:space="preserve">sati 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15530F">
        <w:t>INITIUM NOVUM j.d.o.o., Vodice</w:t>
      </w:r>
      <w:r w:rsidR="00ED6162" w:rsidRPr="004E0D54">
        <w:t>, navodeći da</w:t>
      </w:r>
      <w:r w:rsidR="00245588">
        <w:t xml:space="preserve"> dužnik na </w:t>
      </w:r>
      <w:r w:rsidR="00245588" w:rsidRPr="00BB3228">
        <w:t xml:space="preserve">dan </w:t>
      </w:r>
      <w:r w:rsidR="0031463C">
        <w:t>01. rujna 2015</w:t>
      </w:r>
      <w:r w:rsidR="00245588" w:rsidRPr="00BB3228">
        <w:t xml:space="preserve">. </w:t>
      </w:r>
      <w:r w:rsidR="00245588" w:rsidRPr="006A6907">
        <w:t xml:space="preserve">u Očevidniku redoslijeda osnova za plaćanje ima evidentirane neizvršene osnove za plaćanje u neprekinutom razdoblju od </w:t>
      </w:r>
      <w:r w:rsidR="0015530F">
        <w:t>139</w:t>
      </w:r>
      <w:r w:rsidR="00245588" w:rsidRPr="006A6907">
        <w:t xml:space="preserve"> dan</w:t>
      </w:r>
      <w:r w:rsidR="00C55D7B">
        <w:t>a</w:t>
      </w:r>
      <w:r w:rsidR="00245588" w:rsidRPr="006A6907">
        <w:t xml:space="preserve"> u iznosu od </w:t>
      </w:r>
      <w:r w:rsidR="0015530F">
        <w:t>77.471,62</w:t>
      </w:r>
      <w:r w:rsidR="00D606F4">
        <w:t xml:space="preserve"> </w:t>
      </w:r>
      <w:r w:rsidR="00245588" w:rsidRPr="006A6907">
        <w:t>kun</w:t>
      </w:r>
      <w:r w:rsidR="00C55D7B">
        <w:t>e</w:t>
      </w:r>
      <w:r w:rsidR="00673D65" w:rsidRPr="006A6907">
        <w:t xml:space="preserve">, te da ima </w:t>
      </w:r>
      <w:r w:rsidR="0015530F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31463C">
        <w:t>24. svibnja</w:t>
      </w:r>
      <w:r w:rsidR="00BB3228">
        <w:t xml:space="preserve">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343026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15530F">
        <w:t>INITIUM NOVUM j.d.o.o., Vodice</w:t>
      </w:r>
      <w:r w:rsidR="0015530F" w:rsidRPr="00F60CD9">
        <w:t xml:space="preserve"> </w:t>
      </w:r>
      <w:r w:rsidR="0020610B" w:rsidRPr="00F60CD9">
        <w:t>i za član</w:t>
      </w:r>
      <w:r w:rsidR="00F43B05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15530F" w:rsidP="000C7F11" w:rsidR="000C7F11" w:rsidRPr="0021114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OLJENKA BUŠETINČAN, Vodice, Sarajevska 19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E1084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C125A4">
      <w:t>-</w:t>
    </w:r>
    <w:r w:rsidR="0015530F">
      <w:t>779</w:t>
    </w:r>
    <w:r w:rsidR="00C125A4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4AF0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30F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C3E45"/>
    <w:rsid w:val="001D1E5D"/>
    <w:rsid w:val="0020610B"/>
    <w:rsid w:val="00211143"/>
    <w:rsid w:val="0021129F"/>
    <w:rsid w:val="002160B1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65B9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463C"/>
    <w:rsid w:val="00325EC4"/>
    <w:rsid w:val="00337D50"/>
    <w:rsid w:val="0034131B"/>
    <w:rsid w:val="00342B41"/>
    <w:rsid w:val="00343026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260AA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0C89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4C22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1084"/>
    <w:rsid w:val="009E2FFE"/>
    <w:rsid w:val="009E56BB"/>
    <w:rsid w:val="009E574F"/>
    <w:rsid w:val="009F0647"/>
    <w:rsid w:val="00A026EA"/>
    <w:rsid w:val="00A03C6E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3228"/>
    <w:rsid w:val="00BC4A0E"/>
    <w:rsid w:val="00BD1E38"/>
    <w:rsid w:val="00BD5761"/>
    <w:rsid w:val="00BD7F16"/>
    <w:rsid w:val="00BE14DE"/>
    <w:rsid w:val="00BE39EA"/>
    <w:rsid w:val="00C01D24"/>
    <w:rsid w:val="00C125A4"/>
    <w:rsid w:val="00C234B9"/>
    <w:rsid w:val="00C27291"/>
    <w:rsid w:val="00C369BB"/>
    <w:rsid w:val="00C4119C"/>
    <w:rsid w:val="00C42647"/>
    <w:rsid w:val="00C443B6"/>
    <w:rsid w:val="00C506C7"/>
    <w:rsid w:val="00C51610"/>
    <w:rsid w:val="00C554C2"/>
    <w:rsid w:val="00C55D7B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06F4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07BB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73FB2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D10E8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E10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0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0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0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0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E10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0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0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0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0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St-779/2016</izvorni_sadrzaj>
    <derivirana_varijabla naziv="DomainObject.Predmet.OznakaBroj_1">St-779/2016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INITIUM NOVUM j.d.o.o. za turizam, ugostiteljstvo, trgovinu, usluge i turistička agencija</izvorni_sadrzaj>
    <derivirana_varijabla naziv="DomainObject.Predmet.ProtustrankaFormated_1">  INITIUM NOVUM j.d.o.o. za turizam, ugostiteljstvo, trgovinu, usluge i turistička agencija</derivirana_varijabla>
  </DomainObject.Predmet.ProtustrankaFormated>
  <DomainObject.Predmet.ProtustrankaFormatedOIB>
    <izvorni_sadrzaj>  INITIUM NOVUM j.d.o.o. za turizam, ugostiteljstvo, trgovinu, usluge i turistička agencija, OIB 36287596146</izvorni_sadrzaj>
    <derivirana_varijabla naziv="DomainObject.Predmet.ProtustrankaFormatedOIB_1">  INITIUM NOVUM j.d.o.o. za turizam, ugostiteljstvo, trgovinu, usluge i turistička agencija, OIB 36287596146</derivirana_varijabla>
  </DomainObject.Predmet.ProtustrankaFormatedOIB>
  <DomainObject.Predmet.ProtustrankaFormatedWithAdress>
    <izvorni_sadrzaj> INITIUM NOVUM j.d.o.o. za turizam, ugostiteljstvo, trgovinu, usluge i turistička agencija, Sarajevska 19, 22211 Vodice</izvorni_sadrzaj>
    <derivirana_varijabla naziv="DomainObject.Predmet.ProtustrankaFormatedWithAdress_1"> INITIUM NOVUM j.d.o.o. za turizam, ugostiteljstvo, trgovinu, usluge i turistička agencija, Sarajevska 19, 22211 Vodice</derivirana_varijabla>
  </DomainObject.Predmet.ProtustrankaFormatedWithAdress>
  <DomainObject.Predmet.ProtustrankaFormatedWithAdressOIB>
    <izvorni_sadrzaj> INITIUM NOVUM j.d.o.o. za turizam, ugostiteljstvo, trgovinu, usluge i turistička agencija, OIB 36287596146, Sarajevska 19, 22211 Vodice</izvorni_sadrzaj>
    <derivirana_varijabla naziv="DomainObject.Predmet.ProtustrankaFormatedWithAdressOIB_1"> INITIUM NOVUM j.d.o.o. za turizam, ugostiteljstvo, trgovinu, usluge i turistička agencija, OIB 36287596146, Sarajevska 19, 22211 Vodice</derivirana_varijabla>
  </DomainObject.Predmet.ProtustrankaFormatedWithAdressOIB>
  <DomainObject.Predmet.ProtustrankaWithAdress>
    <izvorni_sadrzaj>INITIUM NOVUM j.d.o.o. za turizam, ugostiteljstvo, trgovinu, usluge i turistička agencija Sarajevska 19, 22211 Vodice</izvorni_sadrzaj>
    <derivirana_varijabla naziv="DomainObject.Predmet.ProtustrankaWithAdress_1">INITIUM NOVUM j.d.o.o. za turizam, ugostiteljstvo, trgovinu, usluge i turistička agencija Sarajevska 19, 22211 Vodice</derivirana_varijabla>
  </DomainObject.Predmet.ProtustrankaWithAdress>
  <DomainObject.Predmet.ProtustrankaWithAdressOIB>
    <izvorni_sadrzaj>INITIUM NOVUM j.d.o.o. za turizam, ugostiteljstvo, trgovinu, usluge i turistička agencija, OIB 36287596146, Sarajevska 19, 22211 Vodice</izvorni_sadrzaj>
    <derivirana_varijabla naziv="DomainObject.Predmet.ProtustrankaWithAdressOIB_1">INITIUM NOVUM j.d.o.o. za turizam, ugostiteljstvo, trgovinu, usluge i turistička agencija, OIB 36287596146, Sarajevska 19, 22211 Vodice</derivirana_varijabla>
  </DomainObject.Predmet.ProtustrankaWithAdressOIB>
  <DomainObject.Predmet.ProtustrankaNazivFormated>
    <izvorni_sadrzaj>INITIUM NOVUM j.d.o.o. za turizam, ugostiteljstvo, trgovinu, usluge i turistička agencija</izvorni_sadrzaj>
    <derivirana_varijabla naziv="DomainObject.Predmet.ProtustrankaNazivFormated_1">INITIUM NOVUM j.d.o.o. za turizam, ugostiteljstvo, trgovinu, usluge i turistička agencija</derivirana_varijabla>
  </DomainObject.Predmet.ProtustrankaNazivFormated>
  <DomainObject.Predmet.ProtustrankaNazivFormatedOIB>
    <izvorni_sadrzaj>INITIUM NOVUM j.d.o.o. za turizam, ugostiteljstvo, trgovinu, usluge i turistička agencija, OIB 36287596146</izvorni_sadrzaj>
    <derivirana_varijabla naziv="DomainObject.Predmet.ProtustrankaNazivFormatedOIB_1">INITIUM NOVUM j.d.o.o. za turizam, ugostiteljstvo, trgovinu, usluge i turistička agencija, OIB 36287596146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INITIUM NOVUM j.d.o.o. za turizam, ugostiteljstvo, trgovinu, usluge i turistička agencija</item>
    </izvorni_sadrzaj>
    <derivirana_varijabla naziv="DomainObject.Predmet.ProtuStrankaListFormated_1">
      <item>INITIUM NOVUM j.d.o.o. za turizam, ugostiteljstvo, trgovinu, usluge i turistička agencija</item>
    </derivirana_varijabla>
  </DomainObject.Predmet.ProtuStrankaListFormated>
  <DomainObject.Predmet.ProtuStrankaListFormatedOIB>
    <izvorni_sadrzaj>
      <item>INITIUM NOVUM j.d.o.o. za turizam, ugostiteljstvo, trgovinu, usluge i turistička agencija, OIB 36287596146</item>
    </izvorni_sadrzaj>
    <derivirana_varijabla naziv="DomainObject.Predmet.ProtuStrankaListFormatedOIB_1">
      <item>INITIUM NOVUM j.d.o.o. za turizam, ugostiteljstvo, trgovinu, usluge i turistička agencija, OIB 36287596146</item>
    </derivirana_varijabla>
  </DomainObject.Predmet.ProtuStrankaListFormatedOIB>
  <DomainObject.Predmet.ProtuStrankaListFormatedWithAdress>
    <izvorni_sadrzaj>
      <item>INITIUM NOVUM j.d.o.o. za turizam, ugostiteljstvo, trgovinu, usluge i turistička agencija, Sarajevska 19, 22211 Vodice</item>
    </izvorni_sadrzaj>
    <derivirana_varijabla naziv="DomainObject.Predmet.ProtuStrankaListFormatedWithAdress_1">
      <item>INITIUM NOVUM j.d.o.o. za turizam, ugostiteljstvo, trgovinu, usluge i turistička agencija, Sarajevska 19, 22211 Vodice</item>
    </derivirana_varijabla>
  </DomainObject.Predmet.ProtuStrankaListFormatedWithAdress>
  <DomainObject.Predmet.ProtuStrankaListFormatedWithAdressOIB>
    <izvorni_sadrzaj>
      <item>INITIUM NOVUM j.d.o.o. za turizam, ugostiteljstvo, trgovinu, usluge i turistička agencija, OIB 36287596146, Sarajevska 19, 22211 Vodice</item>
    </izvorni_sadrzaj>
    <derivirana_varijabla naziv="DomainObject.Predmet.ProtuStrankaListFormatedWithAdressOIB_1">
      <item>INITIUM NOVUM j.d.o.o. za turizam, ugostiteljstvo, trgovinu, usluge i turistička agencija, OIB 36287596146, Sarajevska 19, 22211 Vodice</item>
    </derivirana_varijabla>
  </DomainObject.Predmet.ProtuStrankaListFormatedWithAdressOIB>
  <DomainObject.Predmet.ProtuStrankaListNazivFormated>
    <izvorni_sadrzaj>
      <item>INITIUM NOVUM j.d.o.o. za turizam, ugostiteljstvo, trgovinu, usluge i turistička agencija</item>
    </izvorni_sadrzaj>
    <derivirana_varijabla naziv="DomainObject.Predmet.ProtuStrankaListNazivFormated_1">
      <item>INITIUM NOVUM j.d.o.o. za turizam, ugostiteljstvo, trgovinu, usluge i turistička agencija</item>
    </derivirana_varijabla>
  </DomainObject.Predmet.ProtuStrankaListNazivFormated>
  <DomainObject.Predmet.ProtuStrankaListNazivFormatedOIB>
    <izvorni_sadrzaj>
      <item>INITIUM NOVUM j.d.o.o. za turizam, ugostiteljstvo, trgovinu, usluge i turistička agencija, OIB 36287596146</item>
    </izvorni_sadrzaj>
    <derivirana_varijabla naziv="DomainObject.Predmet.ProtuStrankaListNazivFormatedOIB_1">
      <item>INITIUM NOVUM j.d.o.o. za turizam, ugostiteljstvo, trgovinu, usluge i turistička agencija, OIB 36287596146</item>
    </derivirana_varijabla>
  </DomainObject.Predmet.ProtuStrankaListNazivFormatedOIB>
  <DomainObject.Predmet.OstaliListFormated>
    <izvorni_sadrzaj>
      <item>Oljenka Bušetinčan</item>
    </izvorni_sadrzaj>
    <derivirana_varijabla naziv="DomainObject.Predmet.OstaliListFormated_1">
      <item>Oljenka Bušetinčan</item>
    </derivirana_varijabla>
  </DomainObject.Predmet.OstaliListFormated>
  <DomainObject.Predmet.OstaliListFormatedOIB>
    <izvorni_sadrzaj>
      <item>Oljenka Bušetinčan, OIB 63076961236</item>
    </izvorni_sadrzaj>
    <derivirana_varijabla naziv="DomainObject.Predmet.OstaliListFormatedOIB_1">
      <item>Oljenka Bušetinčan, OIB 63076961236</item>
    </derivirana_varijabla>
  </DomainObject.Predmet.OstaliListFormatedOIB>
  <DomainObject.Predmet.OstaliListFormatedWithAdress>
    <izvorni_sadrzaj>
      <item>Oljenka Bušetinčan, Sarajevska 19, 22211 Vodice</item>
    </izvorni_sadrzaj>
    <derivirana_varijabla naziv="DomainObject.Predmet.OstaliListFormatedWithAdress_1">
      <item>Oljenka Bušetinčan, Sarajevska 19, 22211 Vodice</item>
    </derivirana_varijabla>
  </DomainObject.Predmet.OstaliListFormatedWithAdress>
  <DomainObject.Predmet.OstaliListFormatedWithAdressOIB>
    <izvorni_sadrzaj>
      <item>Oljenka Bušetinčan, OIB 63076961236, Sarajevska 19, 22211 Vodice</item>
    </izvorni_sadrzaj>
    <derivirana_varijabla naziv="DomainObject.Predmet.OstaliListFormatedWithAdressOIB_1">
      <item>Oljenka Bušetinčan, OIB 63076961236, Sarajevska 19, 22211 Vodice</item>
    </derivirana_varijabla>
  </DomainObject.Predmet.OstaliListFormatedWithAdressOIB>
  <DomainObject.Predmet.OstaliListNazivFormated>
    <izvorni_sadrzaj>
      <item>Oljenka Bušetinčan</item>
    </izvorni_sadrzaj>
    <derivirana_varijabla naziv="DomainObject.Predmet.OstaliListNazivFormated_1">
      <item>Oljenka Bušetinčan</item>
    </derivirana_varijabla>
  </DomainObject.Predmet.OstaliListNazivFormated>
  <DomainObject.Predmet.OstaliListNazivFormatedOIB>
    <izvorni_sadrzaj>
      <item>Oljenka Bušetinčan, OIB 63076961236</item>
    </izvorni_sadrzaj>
    <derivirana_varijabla naziv="DomainObject.Predmet.OstaliListNazivFormatedOIB_1">
      <item>Oljenka Bušetinčan, OIB 63076961236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INITIUM NOVUM j.d.o.o. za turizam, ugostiteljstvo, trgovinu, usluge i turistička agencija</izvorni_sadrzaj>
    <derivirana_varijabla naziv="DomainObject.Predmet.ProtustrankaIDrugi_1">INITIUM NOVUM j.d.o.o. za turizam, ugostiteljstvo, trgovinu, usluge i turistička agencija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INITIUM NOVUM j.d.o.o. za turizam, ugostiteljstvo, trgovinu, usluge i turistička agencija, OIB 36287596146, Sarajevska 19, 22211 Vodice</izvorni_sadrzaj>
    <derivirana_varijabla naziv="DomainObject.Predmet.ProtustrankaIDrugiAdressOIB_1">INITIUM NOVUM j.d.o.o. za turizam, ugostiteljstvo, trgovinu, usluge i turistička agencija, OIB 36287596146, Sarajevska 19,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INITIUM NOVUM j.d.o.o. za turizam, ugostiteljstvo, trgovinu, usluge i turistička agencija</item>
      <item>Oljenka Bušetinčan</item>
    </izvorni_sadrzaj>
    <derivirana_varijabla naziv="DomainObject.Predmet.SudioniciListNaziv_1">
      <item>FINA-Podružnica Šibenik</item>
      <item>INITIUM NOVUM j.d.o.o. za turizam, ugostiteljstvo, trgovinu, usluge i turistička agencija</item>
      <item>Oljenka Bušetinčan</item>
    </derivirana_varijabla>
  </DomainObject.Predmet.SudioniciListNaziv>
  <DomainObject.Predmet.SudioniciListAdressOIB>
    <izvorni_sadrzaj>
      <item>FINA-Podružnica Šibenik, OIB 85821130368, Perivoj L. Marune 1,22000 Šibenik</item>
      <item>INITIUM NOVUM j.d.o.o. za turizam, ugostiteljstvo, trgovinu, usluge i turistička agencija, OIB 36287596146, Sarajevska 19,22211 Vodice</item>
      <item>Oljenka Bušetinčan, OIB 63076961236, Sarajevska 19,22211 Vodice</item>
    </izvorni_sadrzaj>
    <derivirana_varijabla naziv="DomainObject.Predmet.SudioniciListAdressOIB_1">
      <item>FINA-Podružnica Šibenik, OIB 85821130368, Perivoj L. Marune 1,22000 Šibenik</item>
      <item>INITIUM NOVUM j.d.o.o. za turizam, ugostiteljstvo, trgovinu, usluge i turistička agencija, OIB 36287596146, Sarajevska 19,22211 Vodice</item>
      <item>Oljenka Bušetinčan, OIB 63076961236, Sarajevska 19,22211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36287596146</item>
      <item>, OIB 63076961236</item>
    </izvorni_sadrzaj>
    <derivirana_varijabla naziv="DomainObject.Predmet.SudioniciListNazivOIB_1">
      <item>, OIB 85821130368</item>
      <item>, OIB 36287596146</item>
      <item>, OIB 63076961236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195484-C9C6-4E60-8B1D-7D9A7D784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366</properties:Words>
  <properties:Characters>1955</properties:Characters>
  <properties:Lines>79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2016-05-23T12:48:00Z</dcterms:created>
  <dc:creator>Administrator</dc:creator>
  <cp:lastModifiedBy>wsadmin</cp:lastModifiedBy>
  <cp:lastPrinted>2016-03-18T09:50:00Z</cp:lastPrinted>
  <dcterms:modified xmlns:xsi="http://www.w3.org/2001/XMLSchema-instance" xsi:type="dcterms:W3CDTF">2016-05-24T12:55:00Z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