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8094" w14:paraId="d578094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84</w:t>
      </w:r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854FF6">
        <w:rPr>
          <w:b w:val="false"/>
          <w:i w:val="false"/>
          <w:szCs w:val="24"/>
        </w:rPr>
        <w:t>1 Sp-46/2017-3.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854FF6">
        <w:t>MLADENA MARIĆA</w:t>
      </w:r>
      <w:r w:rsidR="00854FF6" w:rsidRPr="00B948CA">
        <w:t xml:space="preserve">, OIB: </w:t>
      </w:r>
      <w:r w:rsidR="00854FF6">
        <w:t>47375004401</w:t>
      </w:r>
      <w:r w:rsidR="00854FF6" w:rsidRPr="00B948CA">
        <w:t xml:space="preserve">, iz Zagreba, </w:t>
      </w:r>
      <w:r w:rsidR="00854FF6">
        <w:t>Lermanova 61</w:t>
      </w:r>
      <w:r w:rsidR="00862F96" w:rsidRPr="00637894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r w:rsidR="00854FF6">
        <w:rPr>
          <w:szCs w:val="24"/>
        </w:rPr>
        <w:t>26. travnja 2017.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854FF6">
        <w:rPr>
          <w:szCs w:val="24"/>
          <w:lang w:val="hr-HR"/>
        </w:rPr>
        <w:t>Mladena Marića</w:t>
      </w:r>
      <w:r>
        <w:rPr>
          <w:szCs w:val="24"/>
          <w:lang w:val="hr-HR"/>
        </w:rPr>
        <w:t xml:space="preserve"> podnesen ovom sudu </w:t>
      </w:r>
      <w:r w:rsidR="00854FF6">
        <w:rPr>
          <w:szCs w:val="24"/>
          <w:lang w:val="hr-HR"/>
        </w:rPr>
        <w:t>21. veljače 2017</w:t>
      </w:r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854FF6">
        <w:rPr>
          <w:szCs w:val="24"/>
          <w:lang w:val="hr-HR"/>
        </w:rPr>
        <w:t>Mladen Marić</w:t>
      </w:r>
      <w:r w:rsidRPr="00637894">
        <w:rPr>
          <w:szCs w:val="24"/>
          <w:lang w:val="hr-HR"/>
        </w:rPr>
        <w:t xml:space="preserve"> podnio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854FF6">
        <w:rPr>
          <w:szCs w:val="24"/>
          <w:lang w:val="hr-HR"/>
        </w:rPr>
        <w:t>2. ožujka 2017.</w:t>
      </w:r>
      <w:r>
        <w:rPr>
          <w:szCs w:val="24"/>
          <w:lang w:val="hr-HR"/>
        </w:rPr>
        <w:t xml:space="preserve"> pozvan je potrošač uplatiti predujam za namirenje troškova postupka stečaja potrošača u iznosu od 2.000,00 kn u roku od </w:t>
      </w:r>
      <w:r w:rsidR="00854FF6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("Narodne novine" br. 71/15, u daljnjem tekstu: SZ) u vezi s čl. 23. Zakona o stečaju potrošača ("Narodne novine"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Potrošač nije uplatio navedeni predujam u dodijeljenom roku</w:t>
      </w:r>
      <w:r w:rsidR="005D1BFA">
        <w:rPr>
          <w:szCs w:val="24"/>
          <w:lang w:val="hr-HR"/>
        </w:rPr>
        <w:t xml:space="preserve"> pa je </w:t>
      </w:r>
      <w:r>
        <w:rPr>
          <w:lang w:val="hr-HR"/>
        </w:rPr>
        <w:t>temeljem čl. 114. st. 5. SZ-a u vezi s čl. 23. ZSP-a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854FF6">
        <w:rPr>
          <w:szCs w:val="24"/>
          <w:lang w:val="hr-HR"/>
        </w:rPr>
        <w:t>26. travnja 2017.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r w:rsidR="008753B1" w:rsidRPr="00637894">
        <w:rPr>
          <w:szCs w:val="24"/>
          <w:lang w:val="hr-HR"/>
        </w:rPr>
        <w:t>15 (petnaest)</w:t>
      </w:r>
      <w:r w:rsidRPr="00637894">
        <w:rPr>
          <w:szCs w:val="24"/>
          <w:lang w:val="hr-HR"/>
        </w:rPr>
        <w:t xml:space="preserve"> dana od dana primitka pisanog otpravka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30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854FF6">
        <w:rPr>
          <w:szCs w:val="24"/>
          <w:lang w:val="hr-HR"/>
        </w:rPr>
        <w:t>26. travnja 2017.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C1D" w:rsidR="00A37C1D">
      <w:r>
        <w:separator/>
      </w:r>
    </w:p>
  </w:endnote>
  <w:endnote w:id="0" w:type="continuationSeparator">
    <w:p w:rsidRDefault="00A37C1D" w:rsidR="00A37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C1D" w:rsidR="00A37C1D">
      <w:r>
        <w:separator/>
      </w:r>
    </w:p>
  </w:footnote>
  <w:footnote w:id="0" w:type="continuationSeparator">
    <w:p w:rsidRDefault="00A37C1D" w:rsidR="00A37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854FF6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854FF6">
      <w:rPr>
        <w:rStyle w:val="Brojstranice"/>
        <w:lang w:val="hr-HR"/>
      </w:rPr>
      <w:t>P</w:t>
    </w:r>
    <w:r w:rsidR="009B1113" w:rsidRPr="00854FF6">
      <w:rPr>
        <w:rStyle w:val="Brojstranice"/>
        <w:lang w:val="hr-HR"/>
      </w:rPr>
      <w:t>oslovni broj:</w:t>
    </w:r>
    <w:r w:rsidR="00854FF6" w:rsidRPr="00854FF6">
      <w:rPr>
        <w:szCs w:val="24"/>
      </w:rPr>
      <w:t xml:space="preserve"> 1 Sp-46/2017-3.</w:t>
    </w:r>
    <w:r w:rsidR="009B1113" w:rsidRPr="00854FF6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C16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1E78FF"/>
    <w:rsid w:val="00243C12"/>
    <w:rsid w:val="002A7A17"/>
    <w:rsid w:val="002E485F"/>
    <w:rsid w:val="00337D0A"/>
    <w:rsid w:val="003A4E17"/>
    <w:rsid w:val="003B7D3D"/>
    <w:rsid w:val="003E4C16"/>
    <w:rsid w:val="003E6913"/>
    <w:rsid w:val="004175B8"/>
    <w:rsid w:val="0042246C"/>
    <w:rsid w:val="00426965"/>
    <w:rsid w:val="004553CE"/>
    <w:rsid w:val="004A178D"/>
    <w:rsid w:val="004E12F4"/>
    <w:rsid w:val="00542303"/>
    <w:rsid w:val="005D1BFA"/>
    <w:rsid w:val="005E6D18"/>
    <w:rsid w:val="00637894"/>
    <w:rsid w:val="00691035"/>
    <w:rsid w:val="00696B18"/>
    <w:rsid w:val="006A1805"/>
    <w:rsid w:val="007F1A77"/>
    <w:rsid w:val="008456A1"/>
    <w:rsid w:val="00854FF6"/>
    <w:rsid w:val="00862F96"/>
    <w:rsid w:val="008753B1"/>
    <w:rsid w:val="00997F21"/>
    <w:rsid w:val="009B1113"/>
    <w:rsid w:val="009B22EC"/>
    <w:rsid w:val="00A27B66"/>
    <w:rsid w:val="00A37C1D"/>
    <w:rsid w:val="00A638E9"/>
    <w:rsid w:val="00A7168D"/>
    <w:rsid w:val="00AC6C90"/>
    <w:rsid w:val="00B9345F"/>
    <w:rsid w:val="00BB7A2D"/>
    <w:rsid w:val="00BE088D"/>
    <w:rsid w:val="00C3332A"/>
    <w:rsid w:val="00C6737F"/>
    <w:rsid w:val="00CA3A69"/>
    <w:rsid w:val="00CF3D91"/>
    <w:rsid w:val="00DC2295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4C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4C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C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C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C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4C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4C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C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C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C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Sp-46/2017</izvorni_sadrzaj>
    <derivirana_varijabla naziv="DomainObject.Predmet.OznakaBroj_1">Sp-46/2017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Marić</izvorni_sadrzaj>
    <derivirana_varijabla naziv="DomainObject.Predmet.StrankaFormated_1">  Mladen Marić</derivirana_varijabla>
  </DomainObject.Predmet.StrankaFormated>
  <DomainObject.Predmet.StrankaFormatedOIB>
    <izvorni_sadrzaj>  Mladen Marić, OIB 47375004401</izvorni_sadrzaj>
    <derivirana_varijabla naziv="DomainObject.Predmet.StrankaFormatedOIB_1">  Mladen Marić, OIB 47375004401</derivirana_varijabla>
  </DomainObject.Predmet.StrankaFormatedOIB>
  <DomainObject.Predmet.StrankaFormatedWithAdress>
    <izvorni_sadrzaj> Mladen Marić, Lermanova Ulica 61, 10000 Zagreb</izvorni_sadrzaj>
    <derivirana_varijabla naziv="DomainObject.Predmet.StrankaFormatedWithAdress_1"> Mladen Marić, Lermanova Ulica 61, 10000 Zagreb</derivirana_varijabla>
  </DomainObject.Predmet.StrankaFormatedWithAdress>
  <DomainObject.Predmet.StrankaFormatedWithAdressOIB>
    <izvorni_sadrzaj> Mladen Marić, OIB 47375004401, Lermanova Ulica 61, 10000 Zagreb</izvorni_sadrzaj>
    <derivirana_varijabla naziv="DomainObject.Predmet.StrankaFormatedWithAdressOIB_1"> Mladen Marić, OIB 47375004401, Lermanova Ulica 61, 10000 Zagreb</derivirana_varijabla>
  </DomainObject.Predmet.StrankaFormatedWithAdressOIB>
  <DomainObject.Predmet.StrankaWithAdress>
    <izvorni_sadrzaj>Mladen Marić Lermanova Ulica 61,10000 Zagreb</izvorni_sadrzaj>
    <derivirana_varijabla naziv="DomainObject.Predmet.StrankaWithAdress_1">Mladen Marić Lermanova Ulica 61,10000 Zagreb</derivirana_varijabla>
  </DomainObject.Predmet.StrankaWithAdress>
  <DomainObject.Predmet.StrankaWithAdressOIB>
    <izvorni_sadrzaj>Mladen Marić, OIB 47375004401, Lermanova Ulica 61,10000 Zagreb</izvorni_sadrzaj>
    <derivirana_varijabla naziv="DomainObject.Predmet.StrankaWithAdressOIB_1">Mladen Marić, OIB 47375004401, Lermanova Ulica 61,10000 Zagreb</derivirana_varijabla>
  </DomainObject.Predmet.StrankaWithAdressOIB>
  <DomainObject.Predmet.StrankaNazivFormated>
    <izvorni_sadrzaj>Mladen Marić</izvorni_sadrzaj>
    <derivirana_varijabla naziv="DomainObject.Predmet.StrankaNazivFormated_1">Mladen Marić</derivirana_varijabla>
  </DomainObject.Predmet.StrankaNazivFormated>
  <DomainObject.Predmet.StrankaNazivFormatedOIB>
    <izvorni_sadrzaj>Mladen Marić, OIB 47375004401</izvorni_sadrzaj>
    <derivirana_varijabla naziv="DomainObject.Predmet.StrankaNazivFormatedOIB_1">Mladen Marić, OIB 47375004401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Mladen Marić</item>
    </izvorni_sadrzaj>
    <derivirana_varijabla naziv="DomainObject.Predmet.StrankaListFormated_1">
      <item>Mladen Marić</item>
    </derivirana_varijabla>
  </DomainObject.Predmet.StrankaListFormated>
  <DomainObject.Predmet.StrankaListFormatedOIB>
    <izvorni_sadrzaj>
      <item>Mladen Marić, OIB 47375004401</item>
    </izvorni_sadrzaj>
    <derivirana_varijabla naziv="DomainObject.Predmet.StrankaListFormatedOIB_1">
      <item>Mladen Marić, OIB 47375004401</item>
    </derivirana_varijabla>
  </DomainObject.Predmet.StrankaListFormatedOIB>
  <DomainObject.Predmet.StrankaListFormatedWithAdress>
    <izvorni_sadrzaj>
      <item>Mladen Marić, Lermanova Ulica 61, 10000 Zagreb</item>
    </izvorni_sadrzaj>
    <derivirana_varijabla naziv="DomainObject.Predmet.StrankaListFormatedWithAdress_1">
      <item>Mladen Marić, Lermanova Ulica 61, 10000 Zagreb</item>
    </derivirana_varijabla>
  </DomainObject.Predmet.StrankaListFormatedWithAdress>
  <DomainObject.Predmet.StrankaListFormatedWithAdressOIB>
    <izvorni_sadrzaj>
      <item>Mladen Marić, OIB 47375004401, Lermanova Ulica 61, 10000 Zagreb</item>
    </izvorni_sadrzaj>
    <derivirana_varijabla naziv="DomainObject.Predmet.StrankaListFormatedWithAdressOIB_1">
      <item>Mladen Marić, OIB 47375004401, Lermanova Ulica 61, 10000 Zagreb</item>
    </derivirana_varijabla>
  </DomainObject.Predmet.StrankaListFormatedWithAdressOIB>
  <DomainObject.Predmet.StrankaListNazivFormated>
    <izvorni_sadrzaj>
      <item>Mladen Marić</item>
    </izvorni_sadrzaj>
    <derivirana_varijabla naziv="DomainObject.Predmet.StrankaListNazivFormated_1">
      <item>Mladen Marić</item>
    </derivirana_varijabla>
  </DomainObject.Predmet.StrankaListNazivFormated>
  <DomainObject.Predmet.StrankaListNazivFormatedOIB>
    <izvorni_sadrzaj>
      <item>Mladen Marić, OIB 47375004401</item>
    </izvorni_sadrzaj>
    <derivirana_varijabla naziv="DomainObject.Predmet.StrankaListNazivFormatedOIB_1">
      <item>Mladen Marić, OIB 47375004401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Marić</izvorni_sadrzaj>
    <derivirana_varijabla naziv="DomainObject.Predmet.StrankaIDrugi_1">Mladen Marić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Marić, OIB 47375004401, Lermanova Ulica 61, 10000 Zagreb</izvorni_sadrzaj>
    <derivirana_varijabla naziv="DomainObject.Predmet.StrankaIDrugiAdressOIB_1">Mladen Marić, OIB 47375004401, Lermanova Ulica 61,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Marić</item>
    </izvorni_sadrzaj>
    <derivirana_varijabla naziv="DomainObject.Predmet.SudioniciListNaziv_1">
      <item>Mladen Marić</item>
    </derivirana_varijabla>
  </DomainObject.Predmet.SudioniciListNaziv>
  <DomainObject.Predmet.SudioniciListAdressOIB>
    <izvorni_sadrzaj>
      <item>Mladen Marić, OIB 47375004401, Lermanova Ulica 61,10000 Zagreb</item>
    </izvorni_sadrzaj>
    <derivirana_varijabla naziv="DomainObject.Predmet.SudioniciListAdressOIB_1">
      <item>Mladen Marić, OIB 47375004401, Lermanova Ulica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47375004401</item>
    </izvorni_sadrzaj>
    <derivirana_varijabla naziv="DomainObject.Predmet.SudioniciListNazivOIB_1">
      <item>, OIB 47375004401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7DF17-6BA4-4B12-8A16-EED90A88D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296</properties:Words>
  <properties:Characters>1453</properties:Characters>
  <properties:Lines>64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2017-04-26T12:21:00Z</dcterms:created>
  <dc:creator>Ana Lovrinov</dc:creator>
  <cp:lastModifiedBy>Ana Lovrinov</cp:lastModifiedBy>
  <cp:lastPrinted>2005-02-22T08:27:00Z</cp:lastPrinted>
  <dcterms:modified xmlns:xsi="http://www.w3.org/2001/XMLSchema-instance" xsi:type="dcterms:W3CDTF">2017-04-26T12:24:00Z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