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47540" w14:paraId="3247540" w:rsidRDefault="00BF30CF" w:rsidP="00BF30CF" w:rsidR="00BF30CF">
      <w:pPr>
        <w:jc w:val="right"/>
        <w15:collapsed w:val="false"/>
      </w:pPr>
      <w:r>
        <w:t>Broj: 6 St-</w:t>
      </w:r>
      <w:r w:rsidR="00034870">
        <w:t>826</w:t>
      </w:r>
      <w:r w:rsidR="0067317A">
        <w:t>/16-</w:t>
      </w:r>
      <w:r w:rsidR="00034870">
        <w:t>14</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034870">
        <w:t xml:space="preserve">FINA RC Osijek Podružnica Osijek za otvaranje stečajnog postupka nad dužnikom </w:t>
      </w:r>
      <w:r w:rsidR="00034870">
        <w:rPr>
          <w:b/>
        </w:rPr>
        <w:t>FLASH j.d.o.o., Našice, Ivane Brlić Mažuranić 1, OIB: 69916691178, MBS: 030136981</w:t>
      </w:r>
      <w:r w:rsidRPr="00D14516">
        <w:t>,</w:t>
      </w:r>
      <w:r>
        <w:t xml:space="preserve"> dana </w:t>
      </w:r>
      <w:r w:rsidR="00034870">
        <w:t>16</w:t>
      </w:r>
      <w:r w:rsidR="00AB554F">
        <w:t>. ožujka</w:t>
      </w:r>
      <w:r w:rsidR="00D9130C">
        <w:t xml:space="preserve"> 2017</w:t>
      </w:r>
      <w:r w:rsidR="002859AC">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034870">
        <w:rPr>
          <w:b/>
        </w:rPr>
        <w:t>FLASH j.d.o.o., Našice, Ivane Brlić Mažuranić 1, OIB: 69916691178, MBS: 030136981</w:t>
      </w:r>
      <w:r w:rsidR="00D9130C">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67317A">
        <w:t xml:space="preserve"> </w:t>
      </w:r>
      <w:r w:rsidR="0067317A">
        <w:rPr>
          <w:b/>
        </w:rPr>
        <w:t>Jelenko Lehki, Zagreb, P. Hatza 10, OIB: 96068307857.</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034870">
        <w:rPr>
          <w:b/>
        </w:rPr>
        <w:t>FLASH j.d.o.o., Našice, Ivane Brlić Mažuranić 1, OIB: 69916691178, MBS: 030136981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D9130C" w:rsidP="00D9130C" w:rsidR="00D9130C"/>
    <w:p w:rsidRDefault="003A330C" w:rsidP="00D9130C" w:rsidR="003A330C">
      <w:pPr>
        <w:numPr>
          <w:ilvl w:val="0"/>
          <w:numId w:val="11"/>
        </w:numPr>
        <w:jc w:val="both"/>
      </w:pPr>
      <w:r>
        <w:t>Obvezuj</w:t>
      </w:r>
      <w:r w:rsidR="00C15A9A">
        <w:t>e</w:t>
      </w:r>
      <w:r>
        <w:t xml:space="preserve"> se z.z. dužnika </w:t>
      </w:r>
      <w:r w:rsidR="00034870" w:rsidRPr="00034870">
        <w:rPr>
          <w:b/>
        </w:rPr>
        <w:t>Siniša Kulišić, OIB: 04254557993, Đurđenovac, Kralja Zvonimira 4</w:t>
      </w:r>
      <w:r w:rsidR="00034870">
        <w:t xml:space="preserve"> </w:t>
      </w:r>
      <w:r>
        <w:t>da u spis dostav</w:t>
      </w:r>
      <w:r w:rsidR="00C15A9A">
        <w:t>i</w:t>
      </w:r>
      <w:r>
        <w:t xml:space="preserve"> Zapisnik iz kojeg je razvidno da je izvršeno arhiviranje poslovne dokumentacije, u roku od 15 dana od dana primitka ovog rješenja (Zakon o arhivskom gradivu i arhivama NN 105/97) te da isti, potpisan dostavi u spis, pod zakonskim posljedicama.</w:t>
      </w:r>
    </w:p>
    <w:p w:rsidRDefault="00AB554F" w:rsidP="00AB554F" w:rsidR="00AB554F"/>
    <w:p w:rsidRDefault="00AB554F" w:rsidP="00AB554F" w:rsidR="00AB554F">
      <w:pPr>
        <w:numPr>
          <w:ilvl w:val="0"/>
          <w:numId w:val="11"/>
        </w:numPr>
        <w:jc w:val="both"/>
      </w:pPr>
      <w:r>
        <w:t>Nalaže se FINI da naloži banci prijenos zaplijenjenoga iznosa predujma na račun Trgovačkog suda u Osijeku broj HR31 2390 0011 3000 0020 0 model HR05 272-</w:t>
      </w:r>
      <w:r w:rsidR="00034870">
        <w:rPr>
          <w:b/>
        </w:rPr>
        <w:t>826</w:t>
      </w:r>
      <w:r>
        <w:rPr>
          <w:b/>
        </w:rPr>
        <w:t>-16</w:t>
      </w:r>
      <w:r>
        <w:t xml:space="preserve"> i obustavi daljnju pljenidbu do iznosa iz st. 1 čl. 112 Stečajnog zakona (NN 105/15) ako iznos predujma nije zaplijenjen u cijelosti.</w:t>
      </w:r>
    </w:p>
    <w:p w:rsidRDefault="008C06F3" w:rsidP="008C06F3" w:rsidR="008C06F3">
      <w:pPr>
        <w:pStyle w:val="Odlomakpopisa"/>
      </w:pPr>
    </w:p>
    <w:p w:rsidRDefault="00324E7F" w:rsidP="004A2B09" w:rsidR="007D7E9A">
      <w:pPr>
        <w:jc w:val="center"/>
      </w:pPr>
      <w:r w:rsidRPr="00B162A4">
        <w:lastRenderedPageBreak/>
        <w:t>Obrazloženje</w:t>
      </w:r>
    </w:p>
    <w:p w:rsidRDefault="004A2B09" w:rsidP="004A2B09" w:rsidR="004A2B09" w:rsidRPr="004A2B09">
      <w:pPr>
        <w:jc w:val="center"/>
      </w:pPr>
    </w:p>
    <w:p w:rsidRDefault="006D3D49" w:rsidP="006D3D49" w:rsidR="006D3D49">
      <w:pPr>
        <w:ind w:firstLine="720"/>
        <w:jc w:val="both"/>
      </w:pPr>
      <w:r>
        <w:t>Predlagatelj –</w:t>
      </w:r>
      <w:r w:rsidR="0067317A">
        <w:t xml:space="preserve"> </w:t>
      </w:r>
      <w:r>
        <w:t xml:space="preserve">FINA RC Osijek je dana </w:t>
      </w:r>
      <w:r w:rsidR="00034870">
        <w:t>7. travnja</w:t>
      </w:r>
      <w:r>
        <w:t xml:space="preserve"> </w:t>
      </w:r>
      <w:r w:rsidR="0067317A">
        <w:t xml:space="preserve">2016. </w:t>
      </w:r>
      <w:r>
        <w:t xml:space="preserve">g. podnio prijedlog za otvaranje stečajnog postupka nad dužnikom </w:t>
      </w:r>
      <w:r w:rsidR="00034870">
        <w:rPr>
          <w:b/>
        </w:rPr>
        <w:t xml:space="preserve">FLASH j.d.o.o., Našice, Ivane Brlić Mažuranić 1, OIB: 69916691178, MBS: 030136981 </w:t>
      </w:r>
      <w:r>
        <w:t xml:space="preserve">navodeći da na dan </w:t>
      </w:r>
      <w:r w:rsidR="00034870">
        <w:t>1. rujna 2015. g.</w:t>
      </w:r>
      <w:r>
        <w:t xml:space="preserve"> u Očevidniku redoslijeda osnova za plaćanje ima evidentirane neizvršene osnove za plaćanje u ukupnom iznosu od </w:t>
      </w:r>
      <w:r w:rsidR="00034870">
        <w:t>15.920,93</w:t>
      </w:r>
      <w:r>
        <w:t xml:space="preserve"> kn u neprekidnom razdoblju od </w:t>
      </w:r>
      <w:r w:rsidR="00034870">
        <w:t>373</w:t>
      </w:r>
      <w:r>
        <w:t xml:space="preserve"> dana.</w:t>
      </w:r>
    </w:p>
    <w:p w:rsidRDefault="006D3D49" w:rsidP="006D3D49" w:rsidR="006D3D49">
      <w:pPr>
        <w:ind w:firstLine="720"/>
        <w:jc w:val="both"/>
      </w:pPr>
    </w:p>
    <w:p w:rsidRDefault="006D3D49" w:rsidP="006D3D49" w:rsidR="006D3D49">
      <w:pPr>
        <w:ind w:firstLine="720"/>
        <w:jc w:val="both"/>
      </w:pPr>
      <w:r>
        <w:t>Rješenjem Trgovačkog suda u Osijeku broj St-</w:t>
      </w:r>
      <w:r w:rsidR="00DE43D6">
        <w:t>8</w:t>
      </w:r>
      <w:r w:rsidR="00034870">
        <w:t>2</w:t>
      </w:r>
      <w:r w:rsidR="00DE43D6">
        <w:t>6</w:t>
      </w:r>
      <w:r>
        <w:t xml:space="preserve">/16 od </w:t>
      </w:r>
      <w:r w:rsidR="00034870">
        <w:t>20</w:t>
      </w:r>
      <w:r>
        <w:t>. prosinca 2016. g. pokrenut je prethodni postupak radi utvrđivanja uvjeta za otvaranje stečajnog postupka nad dužnikom a za privremen</w:t>
      </w:r>
      <w:r w:rsidR="0067317A">
        <w:t>og</w:t>
      </w:r>
      <w:r>
        <w:t xml:space="preserve"> stečajn</w:t>
      </w:r>
      <w:r w:rsidR="0067317A">
        <w:t>og</w:t>
      </w:r>
      <w:r>
        <w:t xml:space="preserve"> upravitelj</w:t>
      </w:r>
      <w:r w:rsidR="0067317A">
        <w:t>a</w:t>
      </w:r>
      <w:r>
        <w:t xml:space="preserve"> imenovan je </w:t>
      </w:r>
      <w:r w:rsidR="0067317A">
        <w:t>Jelenko Lehki iz Zagreba</w:t>
      </w:r>
      <w:r>
        <w:t>, automatskim odabirom te je istoj naloženo da u roku od 30 dana od dana primitka rješenja dostavi izvješće o financijsko-gospodarskom stanju stečajnog dužnika s popratnom materijalnom dokumentacijom.</w:t>
      </w:r>
    </w:p>
    <w:p w:rsidRDefault="006D3D49" w:rsidP="006D3D49" w:rsidR="006D3D49">
      <w:pPr>
        <w:ind w:firstLine="720"/>
        <w:jc w:val="both"/>
      </w:pPr>
    </w:p>
    <w:p w:rsidRDefault="006D3D49" w:rsidP="006D3D49" w:rsidR="006D3D49">
      <w:pPr>
        <w:ind w:firstLine="720"/>
        <w:jc w:val="both"/>
      </w:pPr>
      <w:r>
        <w:t>Iz izvješća privremen</w:t>
      </w:r>
      <w:r w:rsidR="0067317A">
        <w:t xml:space="preserve">og </w:t>
      </w:r>
      <w:r>
        <w:t>stečajn</w:t>
      </w:r>
      <w:r w:rsidR="0067317A">
        <w:t>og</w:t>
      </w:r>
      <w:r>
        <w:t xml:space="preserve"> upravitelj</w:t>
      </w:r>
      <w:r w:rsidR="0067317A">
        <w:t>a</w:t>
      </w:r>
      <w:r>
        <w:t xml:space="preserve"> od </w:t>
      </w:r>
      <w:r w:rsidR="0067317A">
        <w:t>23</w:t>
      </w:r>
      <w:r>
        <w:t>.1.2017. g. proizlazi slijedeće:</w:t>
      </w:r>
    </w:p>
    <w:p w:rsidRDefault="006D3D49" w:rsidP="006D3D49" w:rsidR="006D3D49">
      <w:pPr>
        <w:ind w:firstLine="720"/>
        <w:jc w:val="both"/>
      </w:pPr>
    </w:p>
    <w:p w:rsidRDefault="0067317A" w:rsidP="0067317A" w:rsidR="0067317A">
      <w:pPr>
        <w:pStyle w:val="Bezproreda"/>
      </w:pPr>
    </w:p>
    <w:p w:rsidRDefault="00551109" w:rsidP="00551109" w:rsidR="00551109">
      <w:pPr>
        <w:pStyle w:val="Bezproreda"/>
      </w:pPr>
      <w:r>
        <w:t>Dužnik</w:t>
      </w:r>
    </w:p>
    <w:p w:rsidRDefault="00551109" w:rsidP="00551109" w:rsidR="00551109">
      <w:pPr>
        <w:pStyle w:val="Bezproreda"/>
        <w:jc w:val="both"/>
      </w:pPr>
      <w:r>
        <w:t>Flash j.d.o.o. Našice, I. B. Mažuranić 1, OIB: 69916691178. Odgovorna osoba dužnika Siniša Kulišić-direktor.</w:t>
      </w:r>
    </w:p>
    <w:p w:rsidRDefault="00551109" w:rsidP="00551109" w:rsidR="00551109">
      <w:pPr>
        <w:pStyle w:val="Bezproreda"/>
      </w:pPr>
      <w:r>
        <w:t>Podnositelj prijedloga za otvaranje stečajnog postupka Financijska agencija 7.4.2016.</w:t>
      </w:r>
    </w:p>
    <w:p w:rsidRDefault="00551109" w:rsidP="00551109" w:rsidR="00551109">
      <w:pPr>
        <w:pStyle w:val="Bezproreda"/>
      </w:pPr>
    </w:p>
    <w:p w:rsidRDefault="00551109" w:rsidP="00551109" w:rsidR="00551109">
      <w:pPr>
        <w:pStyle w:val="Bezproreda"/>
        <w:jc w:val="both"/>
      </w:pPr>
      <w:r>
        <w:t>Na adresi dužnika nalazi se obiteljska kuća, nema istaknutog naziva Dužnika. Prema dostupnim podacima, na predmetnoj adresi ne odvija se poslovna djelatnost Dužnika.</w:t>
      </w:r>
    </w:p>
    <w:p w:rsidRDefault="00551109" w:rsidP="00551109" w:rsidR="00551109">
      <w:pPr>
        <w:pStyle w:val="Bezproreda"/>
        <w:jc w:val="both"/>
      </w:pPr>
      <w:r>
        <w:t xml:space="preserve">Odgovorna osoba Dužnika oglušila se na službeno upućeni poziv za prezentiranje i dostavu dokumentacije Dužnika te isto nije bilo moguće izvršiti. </w:t>
      </w:r>
    </w:p>
    <w:p w:rsidRDefault="00551109" w:rsidP="00551109" w:rsidR="00551109">
      <w:pPr>
        <w:pStyle w:val="Bezproreda"/>
      </w:pPr>
      <w:r>
        <w:t>Blokada računa. Iznos neizvršenih evidentiranih osnova za naplatu: 19.618,90 kn, Trajanje blokade: 868 dana</w:t>
      </w:r>
    </w:p>
    <w:p w:rsidRDefault="00551109" w:rsidP="00551109" w:rsidR="00551109">
      <w:pPr>
        <w:pStyle w:val="Bezproreda"/>
      </w:pPr>
      <w:r>
        <w:t>Podaci o blokadi računa utvrđeni iz potvrde FINA-e.</w:t>
      </w:r>
    </w:p>
    <w:p w:rsidRDefault="00551109" w:rsidP="00551109" w:rsidR="00551109">
      <w:pPr>
        <w:pStyle w:val="Bezproreda"/>
      </w:pPr>
    </w:p>
    <w:p w:rsidRDefault="00551109" w:rsidP="00551109" w:rsidR="00551109">
      <w:pPr>
        <w:pStyle w:val="Bezproreda"/>
      </w:pPr>
      <w:r>
        <w:t xml:space="preserve">Dužnik u zemljišnim knjigama nije upisan kao vlasnik nekretnina </w:t>
      </w:r>
    </w:p>
    <w:p w:rsidRDefault="00551109" w:rsidP="00551109" w:rsidR="00551109">
      <w:pPr>
        <w:pStyle w:val="Bezproreda"/>
      </w:pPr>
      <w:r>
        <w:t>Podaci o vlasništvu nekretnina utvrđeni su prema Potvrdi Zemljišnoknjižnog odjela Općinskog suda u Našicama.</w:t>
      </w:r>
    </w:p>
    <w:p w:rsidRDefault="00551109" w:rsidP="00551109" w:rsidR="00551109">
      <w:pPr>
        <w:pStyle w:val="Bezproreda"/>
      </w:pPr>
    </w:p>
    <w:p w:rsidRDefault="00551109" w:rsidP="00551109" w:rsidR="00551109">
      <w:pPr>
        <w:pStyle w:val="Bezproreda"/>
      </w:pPr>
      <w:r>
        <w:t>Dužnik nije evidentiran kao vlasnik vozila a što je utvrđeno iz  Potvrde Ministarstva unutarnjih poslova.</w:t>
      </w:r>
    </w:p>
    <w:p w:rsidRDefault="00551109" w:rsidP="00551109" w:rsidR="00551109">
      <w:pPr>
        <w:pStyle w:val="Bezproreda"/>
      </w:pPr>
      <w:r>
        <w:t>Iz izvješća privremenog stečajnog upravitelja proizlazi da ostale imovine dužnik nema odnosno nema relevantnih podataka temeljem kojih je moguće utvrditi navedeno.</w:t>
      </w:r>
    </w:p>
    <w:p w:rsidRDefault="00551109" w:rsidP="00551109" w:rsidR="00551109">
      <w:pPr>
        <w:pStyle w:val="Bezproreda"/>
      </w:pPr>
    </w:p>
    <w:p w:rsidRDefault="00551109" w:rsidP="00551109" w:rsidR="00551109">
      <w:pPr>
        <w:pStyle w:val="Bezproreda"/>
      </w:pPr>
      <w:r>
        <w:t>Objavljeni su godišnji financijski izvještaji zadnje za 2013. godinu.</w:t>
      </w:r>
    </w:p>
    <w:p w:rsidRDefault="00551109" w:rsidP="00551109" w:rsidR="00551109">
      <w:pPr>
        <w:pStyle w:val="Bezproreda"/>
      </w:pPr>
    </w:p>
    <w:p w:rsidRDefault="00551109" w:rsidP="00551109" w:rsidR="00551109">
      <w:pPr>
        <w:pStyle w:val="Bezproreda"/>
        <w:jc w:val="both"/>
      </w:pPr>
      <w:r>
        <w:t xml:space="preserve">S obzirom da je druga knjigovodstvena dokumentacija nedostupna, podaci iz predmetnih objavljenih financijskih izvještaja nisu mogli biti provjereni, te prilikom utvrđivanja imovine podaci iz istih nisu uzeti u obzir. Ovo iz razloga što nedostupnost relevantne knjigovodstvene dokumentacije onemogućava utvrđenje trenutnog/stvarnog stanja, </w:t>
      </w:r>
      <w:r>
        <w:lastRenderedPageBreak/>
        <w:t>odnosno provjeru navoda iz objavljenih financijskih izvješća koja se sastavljaju temeljem zabilježenih poslovnih događaja, o kojima kako je navedeno nisu dostupni podaci.</w:t>
      </w:r>
    </w:p>
    <w:p w:rsidRDefault="00551109" w:rsidP="00551109" w:rsidR="00551109">
      <w:pPr>
        <w:pStyle w:val="Bezproreda"/>
        <w:jc w:val="both"/>
      </w:pPr>
      <w:r>
        <w:t>Broj radnika prijavljenih kod dužnika: 1 radnik</w:t>
      </w:r>
    </w:p>
    <w:p w:rsidRDefault="00551109" w:rsidP="00551109" w:rsidR="00551109">
      <w:pPr>
        <w:pStyle w:val="Bezproreda"/>
        <w:jc w:val="both"/>
      </w:pPr>
      <w:r>
        <w:t>Podaci o radnicima utvrđeni temeljem popisa dobivenog od Hrvatskog zavoda za mirovinsko osiguranje.</w:t>
      </w:r>
    </w:p>
    <w:p w:rsidRDefault="00551109" w:rsidP="00551109" w:rsidR="00551109">
      <w:pPr>
        <w:pStyle w:val="Bezproreda"/>
        <w:jc w:val="both"/>
      </w:pPr>
    </w:p>
    <w:p w:rsidRDefault="00551109" w:rsidP="00551109" w:rsidR="00551109">
      <w:pPr>
        <w:pStyle w:val="Bezproreda"/>
        <w:jc w:val="both"/>
      </w:pPr>
      <w:r>
        <w:t>Postoji stečajni razlog Nesposobnost za plaćanje.</w:t>
      </w:r>
    </w:p>
    <w:p w:rsidRDefault="00551109" w:rsidP="00551109" w:rsidR="00551109">
      <w:pPr>
        <w:pStyle w:val="Bezproreda"/>
        <w:jc w:val="both"/>
      </w:pPr>
      <w:r>
        <w:t>Predvidivi troškovi stečajnog postupka iznose 30.137,50 kn: izrade žiga, otvaranja, vođenja i zatvaranja žiro računa, knjigovodstvene usluge, trošak arhiviranja, dokumentacije, trošak ureda stečajnog upravitelja, materijalne troškovi rada stečajnog upravitelja, putne troškove, sudske i upravne pristojbe, troškove osiguranja imovine, troškove utvrđenja imovine i njene procjene, troškove smještaja i čuvanja imovine, troškove oglašavanja i prodaje imovine</w:t>
      </w:r>
    </w:p>
    <w:p w:rsidRDefault="00551109" w:rsidP="00551109" w:rsidR="00551109">
      <w:pPr>
        <w:pStyle w:val="Bezproreda"/>
      </w:pPr>
      <w:r>
        <w:t xml:space="preserve">Utvrđena imovina nije dostatne za pokriće troškova stečajnog postupka </w:t>
      </w:r>
    </w:p>
    <w:p w:rsidRDefault="00551109" w:rsidP="00551109" w:rsidR="00551109">
      <w:pPr>
        <w:pStyle w:val="Bezproreda"/>
        <w:tabs>
          <w:tab w:pos="6915" w:val="left"/>
        </w:tabs>
      </w:pPr>
    </w:p>
    <w:p w:rsidRDefault="00551109" w:rsidP="00551109" w:rsidR="00551109">
      <w:pPr>
        <w:pStyle w:val="Bezproreda"/>
        <w:jc w:val="both"/>
      </w:pPr>
      <w:r>
        <w:t>Kako proizlazi iz ranije navedenih podataka i utvrđenja, kod Dužnika postoji stečajni razlog, i to nesposobnost za plaćanje opisan u članku 6. Stečajnog zakona (Narodne novine 71/15). Utvrđena imovina Dužnika nije dostatna za pokriće troškova stečajnog postupka te se predlaže  pozvati vjerovnike na uplatu predujma troškova stečajnog postupka u iznosu prema priloženom predračunu</w:t>
      </w:r>
    </w:p>
    <w:p w:rsidRDefault="00551109" w:rsidP="00551109" w:rsidR="00551109">
      <w:pPr>
        <w:pStyle w:val="Bezproreda"/>
        <w:jc w:val="both"/>
      </w:pPr>
      <w:r>
        <w:t>U slučaju da isti ne postupe po pozivu da se donese rješenje o otvaranju i zaključenju stečajnog postupka te da se odredi dopuštenje stečajnom upravitelju da unovči eventualno naknadno pronađenu imovinu koja ulazi u stečajnu masu, namiri nastale troškove stečajnog postupka, a neiskorišteni iznos uplati u Fond za namirenje troškova stečajnog postupka.</w:t>
      </w:r>
    </w:p>
    <w:p w:rsidRDefault="00551109" w:rsidP="00551109" w:rsidR="00551109">
      <w:pPr>
        <w:jc w:val="both"/>
      </w:pPr>
    </w:p>
    <w:p w:rsidRDefault="00551109" w:rsidP="00551109" w:rsidR="00551109">
      <w:pPr>
        <w:ind w:firstLine="720"/>
        <w:jc w:val="both"/>
      </w:pPr>
      <w:r>
        <w:t>Rješenjem ovoga suda broj St-826/16 od 30. siječnja 2017. g. sud je pozvao osobe koje imaju pravni interes za provedbom stečajnog postupka nad dužnikom da se u roku od 15 dana od dana objave rješenja na e-oglasnoj ploči ovoga suda solidarno uplate na sudski depozit 30.137,50 kn na ime predujma za pokriće troškova kako prethodnog tako i otvorenog stečajnog postupka u protivnom će sud donijeti odluku o otvaranju i zaključenju stečajnog postupka sukladno čl. 132 Stečajnog zakona (NN 71/15).</w:t>
      </w:r>
    </w:p>
    <w:p w:rsidRDefault="00551109" w:rsidP="00551109" w:rsidR="00551109">
      <w:pPr>
        <w:jc w:val="both"/>
      </w:pPr>
    </w:p>
    <w:p w:rsidRDefault="00551109" w:rsidP="00551109" w:rsidR="00551109">
      <w:pPr>
        <w:ind w:firstLine="720"/>
        <w:jc w:val="both"/>
      </w:pPr>
      <w:r>
        <w:t xml:space="preserve">Navedeno rješenje objavljeno je na mrežnim stranicama e-oglasna ploča Trgovačkog suda u Osijeku dana </w:t>
      </w:r>
      <w:r w:rsidRPr="002E58A7">
        <w:t>3</w:t>
      </w:r>
      <w:r>
        <w:t>0</w:t>
      </w:r>
      <w:r w:rsidRPr="002E58A7">
        <w:t>. siječnja 2017. g.</w:t>
      </w:r>
    </w:p>
    <w:p w:rsidRDefault="00551109" w:rsidP="00551109" w:rsidR="00551109">
      <w:pPr>
        <w:jc w:val="both"/>
      </w:pPr>
      <w:r>
        <w:t xml:space="preserve"> </w:t>
      </w:r>
    </w:p>
    <w:p w:rsidRDefault="00551109" w:rsidP="00551109" w:rsidR="00551109">
      <w:pPr>
        <w:ind w:firstLine="720"/>
        <w:jc w:val="both"/>
      </w:pPr>
      <w:r>
        <w:t>Po pozivu suda na gore navedeno rješenje u zadanom roku nitko od zainteresiranih osoba nije uplatio predujam za pokriće troškova stečajnog postupka.</w:t>
      </w:r>
    </w:p>
    <w:p w:rsidRDefault="00551109" w:rsidP="00551109" w:rsidR="00551109">
      <w:pPr>
        <w:jc w:val="both"/>
      </w:pPr>
    </w:p>
    <w:p w:rsidRDefault="00551109" w:rsidP="00551109" w:rsidR="00551109">
      <w:pPr>
        <w:ind w:firstLine="720"/>
        <w:jc w:val="both"/>
      </w:pPr>
      <w:r>
        <w:t>Sud je proveo uvid u materijalnu dokumentaciju u spisu i to prijedlog FINE za otvaranje st. postupka dužnika od 7.4.2016. g., povijesni izvadak iz sudskog registra za dužnika, popis zaposlenika HZMO od 4.1.2017. g., Potvrda OS Osijek zk. odjel Našice od 28.12.2016. g., Potvrda FINE o blokadi računa dužnika od 91.2017. g., Uvjerenje MUP-a od 30.12.2016. g.</w:t>
      </w:r>
    </w:p>
    <w:p w:rsidRDefault="00551109" w:rsidP="00551109" w:rsidR="00551109">
      <w:pPr>
        <w:ind w:firstLine="720"/>
        <w:jc w:val="both"/>
      </w:pPr>
    </w:p>
    <w:p w:rsidRDefault="00551109" w:rsidP="00551109" w:rsidR="00551109">
      <w:pPr>
        <w:ind w:firstLine="708"/>
        <w:jc w:val="both"/>
      </w:pPr>
      <w:r>
        <w:lastRenderedPageBreak/>
        <w:t>Slijedom navedenog a temeljem provedenog dokaznog postupka sud je utvrdio da su ispunjene pretpostavke za otvaranje stečajnog postupka nad dužnikom propisane čl. 5 i 6 Stečajnog zakona („Narodne novine“ broj 71/15 u daljnjem tekstu SZ) – nesposobnost za plaćanje te budući da se po pozivu suda iz rješenja od  31. siječnja 2017. g. nisu javili vjerovnici odnosno zainteresirane osobe za provedbu stečajnog postupka nad dužnikom u zadanom roku, te budući da je iz prokaznog popisa imovine dužnika ovjerovljenog kod javnog bilježnika razvidno da dužnik nema nikakve imovine a niti onu koja bi bila dovoljna za namirenje troškova stečajnog postupka valjalo je stečajni postupak nad dužnikom zaključiti i odlučiti kao u izreci a sukladno čl. 132 st. 2 SZ u vezi s čl. 116 st. 1 t. 2 i čl. 110 st. 1 SZ.</w:t>
      </w:r>
    </w:p>
    <w:p w:rsidRDefault="00551109" w:rsidP="00551109" w:rsidR="00551109">
      <w:pPr>
        <w:jc w:val="both"/>
      </w:pPr>
    </w:p>
    <w:p w:rsidRDefault="00551109" w:rsidP="00551109" w:rsidR="00551109">
      <w:pPr>
        <w:ind w:firstLine="720"/>
        <w:jc w:val="both"/>
      </w:pPr>
      <w:r>
        <w:t>Za stečajnog upravitelja, automatskim odabirom, imenovana je Jelenko Lehki iz Zagreba s liste A stečajnih upravitelja za područje nadležnosti ovoga suda a sukladno čl. 84 st. 1 u vezi s čl. 85 st. 2 SZ.</w:t>
      </w:r>
    </w:p>
    <w:p w:rsidRDefault="00551109" w:rsidP="00551109" w:rsidR="00551109">
      <w:pPr>
        <w:ind w:firstLine="720"/>
        <w:jc w:val="both"/>
      </w:pPr>
    </w:p>
    <w:p w:rsidRDefault="002106FF" w:rsidP="007D2041" w:rsidR="002106FF">
      <w:pPr>
        <w:jc w:val="both"/>
      </w:pPr>
    </w:p>
    <w:p w:rsidRDefault="00324E7F" w:rsidP="00D8612A" w:rsidR="00C41AEF">
      <w:pPr>
        <w:jc w:val="center"/>
      </w:pPr>
      <w:r w:rsidRPr="00D2596C">
        <w:t xml:space="preserve">U Osijeku </w:t>
      </w:r>
      <w:r w:rsidR="00034870">
        <w:t>16</w:t>
      </w:r>
      <w:r w:rsidR="005F2A6C">
        <w:t>. ožujka</w:t>
      </w:r>
      <w:r w:rsidR="00D9130C">
        <w:t xml:space="preserve"> 2017. g.</w:t>
      </w:r>
    </w:p>
    <w:p w:rsidRDefault="002106FF" w:rsidP="00F058D9" w:rsidR="002106FF">
      <w:pPr>
        <w:tabs>
          <w:tab w:pos="1065" w:val="left"/>
        </w:tabs>
      </w:pPr>
    </w:p>
    <w:p w:rsidRDefault="00551109" w:rsidP="00F058D9" w:rsidR="0055110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2106FF" w:rsidP="005A30B3" w:rsidR="002106FF"/>
    <w:p w:rsidRDefault="002106FF" w:rsidP="00984C3D" w:rsidR="002106FF">
      <w:pPr>
        <w:ind w:hanging="5760" w:left="5760"/>
      </w:pPr>
    </w:p>
    <w:p w:rsidRDefault="00DF5F6A" w:rsidP="004A2B09" w:rsidR="00DF5F6A" w:rsidRPr="004A2B09">
      <w:r w:rsidRPr="00832977">
        <w:rPr>
          <w:b/>
        </w:rPr>
        <w:t>POUKA O PRAVNOM LIJEKU:</w:t>
      </w:r>
    </w:p>
    <w:p w:rsidRDefault="00DF5F6A" w:rsidP="00DF5F6A" w:rsidR="005A30B3" w:rsidRPr="00551109">
      <w:pPr>
        <w:jc w:val="both"/>
      </w:pPr>
      <w:r>
        <w:t>Protiv ovog rješenja nezadovoljna stranka može uložiti žalbu Visokom trgovačkom sudu Republike Hrvatske u Zagrebu u roku od 8 dana pismeno u 3 primjerka putem ovog suda.</w:t>
      </w:r>
    </w:p>
    <w:p w:rsidRDefault="005A30B3" w:rsidP="00DF5F6A" w:rsidR="005A30B3" w:rsidRPr="007C599D">
      <w:pPr>
        <w:jc w:val="both"/>
        <w:rPr>
          <w:b/>
        </w:rPr>
      </w:pPr>
    </w:p>
    <w:p w:rsidRDefault="00DF5F6A" w:rsidP="00DF5F6A" w:rsidR="00DF5F6A" w:rsidRPr="007D7E9A">
      <w:pPr>
        <w:jc w:val="both"/>
      </w:pPr>
      <w:r w:rsidRPr="007D7E9A">
        <w:t>DNA:</w:t>
      </w:r>
    </w:p>
    <w:p w:rsidRDefault="00DF5F6A" w:rsidP="0067317A" w:rsidR="0067317A" w:rsidRPr="0067317A">
      <w:r w:rsidRPr="007D7E9A">
        <w:t>1.</w:t>
      </w:r>
      <w:r w:rsidRPr="007D7E9A">
        <w:rPr>
          <w:b/>
        </w:rPr>
        <w:t xml:space="preserve"> </w:t>
      </w:r>
      <w:r w:rsidRPr="007D7E9A">
        <w:t>stečajn</w:t>
      </w:r>
      <w:r w:rsidR="00E33447" w:rsidRPr="007D7E9A">
        <w:t>i</w:t>
      </w:r>
      <w:r w:rsidRPr="007D7E9A">
        <w:t xml:space="preserve"> uprav. </w:t>
      </w:r>
      <w:r w:rsidR="0067317A" w:rsidRPr="0067317A">
        <w:t>Jelenko Lehki, Zagreb, P. Hatza 10</w:t>
      </w:r>
    </w:p>
    <w:p w:rsidRDefault="00DD1315" w:rsidP="0067317A" w:rsidR="00DF5F6A">
      <w:r>
        <w:t>2</w:t>
      </w:r>
      <w:r w:rsidR="00DF5F6A" w:rsidRPr="007D7E9A">
        <w:t>.</w:t>
      </w:r>
      <w:r w:rsidR="00DF5F6A" w:rsidRPr="007D7E9A">
        <w:rPr>
          <w:b/>
        </w:rPr>
        <w:t xml:space="preserve"> </w:t>
      </w:r>
      <w:r w:rsidR="00DF5F6A" w:rsidRPr="007D7E9A">
        <w:t xml:space="preserve">ŽDO </w:t>
      </w:r>
      <w:r w:rsidR="00034870">
        <w:t>Osijek</w:t>
      </w:r>
      <w:r w:rsidR="0067317A">
        <w:tab/>
      </w:r>
    </w:p>
    <w:p w:rsidRDefault="00AB2B8B" w:rsidP="00C15A9A" w:rsidR="005F2A6C" w:rsidRPr="00034870">
      <w:pPr>
        <w:tabs>
          <w:tab w:pos="4965" w:val="left"/>
        </w:tabs>
        <w:jc w:val="both"/>
      </w:pPr>
      <w:r>
        <w:t xml:space="preserve">3. </w:t>
      </w:r>
      <w:r w:rsidR="004A2B09">
        <w:t xml:space="preserve">z.z. dužnika </w:t>
      </w:r>
      <w:r w:rsidR="00034870" w:rsidRPr="00034870">
        <w:t>Siniša Kulišić, Đurđenovac, Kralja Zvonimira 4</w:t>
      </w:r>
    </w:p>
    <w:p w:rsidRDefault="00AB2B8B" w:rsidP="005F2A6C" w:rsidR="00831D30">
      <w:pPr>
        <w:tabs>
          <w:tab w:pos="4965" w:val="left"/>
          <w:tab w:pos="5415" w:val="left"/>
        </w:tabs>
        <w:jc w:val="both"/>
      </w:pPr>
      <w:r>
        <w:t>5</w:t>
      </w:r>
      <w:r w:rsidR="007D7E9A" w:rsidRPr="0017695F">
        <w:t>. dužnik</w:t>
      </w:r>
      <w:r w:rsidR="00BA7BA2" w:rsidRPr="00BA7BA2">
        <w:tab/>
      </w:r>
      <w:r w:rsidR="005F2A6C">
        <w:tab/>
      </w:r>
    </w:p>
    <w:p w:rsidRDefault="00AB2B8B" w:rsidP="00BA7BA2" w:rsidR="00163859">
      <w:pPr>
        <w:tabs>
          <w:tab w:pos="3225" w:val="left"/>
          <w:tab w:pos="5850" w:val="left"/>
        </w:tabs>
        <w:jc w:val="both"/>
      </w:pPr>
      <w:r>
        <w:t>6</w:t>
      </w:r>
      <w:r w:rsidR="00DF5F6A" w:rsidRPr="007D7E9A">
        <w:t xml:space="preserve">. </w:t>
      </w:r>
      <w:r w:rsidR="007D7E9A">
        <w:t>e-</w:t>
      </w:r>
      <w:r w:rsidR="00DF5F6A" w:rsidRPr="007D7E9A">
        <w:t>ogl. pl.</w:t>
      </w:r>
      <w:r w:rsidR="005F2A6C">
        <w:t xml:space="preserve"> </w:t>
      </w:r>
    </w:p>
    <w:p w:rsidRDefault="00AB2B8B" w:rsidP="00163859" w:rsidR="00163859">
      <w:pPr>
        <w:tabs>
          <w:tab w:pos="3225" w:val="left"/>
          <w:tab w:pos="5850" w:val="left"/>
        </w:tabs>
        <w:jc w:val="both"/>
      </w:pPr>
      <w:r>
        <w:t>7</w:t>
      </w:r>
      <w:r w:rsidR="00163859">
        <w:t>. Registar</w:t>
      </w:r>
      <w:r w:rsidR="005456F8">
        <w:t xml:space="preserve"> TS Osijek</w:t>
      </w:r>
    </w:p>
    <w:p w:rsidRDefault="00AB2B8B" w:rsidP="00163859" w:rsidR="00163859">
      <w:pPr>
        <w:tabs>
          <w:tab w:pos="3225" w:val="left"/>
          <w:tab w:pos="5850" w:val="left"/>
        </w:tabs>
        <w:jc w:val="both"/>
      </w:pPr>
      <w:r>
        <w:t>8</w:t>
      </w:r>
      <w:r w:rsidR="00163859">
        <w:t>. FINA</w:t>
      </w:r>
    </w:p>
    <w:p w:rsidRDefault="00AB2B8B" w:rsidP="00163859" w:rsidR="00163859">
      <w:pPr>
        <w:tabs>
          <w:tab w:pos="3225" w:val="left"/>
          <w:tab w:pos="5850" w:val="left"/>
        </w:tabs>
        <w:jc w:val="both"/>
      </w:pPr>
      <w:r>
        <w:t>9</w:t>
      </w:r>
      <w:r w:rsidR="00163859">
        <w:t xml:space="preserve">. kal. </w:t>
      </w:r>
      <w:r w:rsidR="00551109">
        <w:t>16</w:t>
      </w:r>
      <w:r w:rsidR="005F2A6C">
        <w:t>.4.</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5A30B3" w:rsidP="00F058D9" w:rsidR="005A30B3">
      <w:pPr>
        <w:jc w:val="both"/>
        <w:rPr>
          <w:sz w:val="20"/>
          <w:szCs w:val="20"/>
        </w:rPr>
      </w:pPr>
    </w:p>
    <w:p w:rsidRDefault="005A30B3" w:rsidP="00F058D9" w:rsidR="005A30B3">
      <w:pPr>
        <w:jc w:val="both"/>
        <w:rPr>
          <w:sz w:val="20"/>
          <w:szCs w:val="20"/>
        </w:rPr>
      </w:pPr>
    </w:p>
    <w:p w:rsidRDefault="005A30B3" w:rsidP="00F058D9" w:rsidR="005A30B3">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1809" w:rsidR="004F1809">
      <w:r>
        <w:separator/>
      </w:r>
    </w:p>
  </w:endnote>
  <w:endnote w:id="0" w:type="continuationSeparator">
    <w:p w:rsidRDefault="004F1809" w:rsidR="004F18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1809" w:rsidR="004F1809">
      <w:r>
        <w:separator/>
      </w:r>
    </w:p>
  </w:footnote>
  <w:footnote w:id="0" w:type="continuationSeparator">
    <w:p w:rsidRDefault="004F1809" w:rsidR="004F18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78C6">
      <w:rPr>
        <w:rStyle w:val="Brojstranice"/>
        <w:noProof/>
      </w:rPr>
      <w:t>- 5 -</w:t>
    </w:r>
    <w:r>
      <w:rPr>
        <w:rStyle w:val="Brojstranice"/>
      </w:rPr>
      <w:fldChar w:fldCharType="end"/>
    </w:r>
  </w:p>
  <w:p w:rsidRDefault="00034870" w:rsidP="00034870" w:rsidR="00034870">
    <w:pPr>
      <w:jc w:val="right"/>
    </w:pPr>
    <w:r>
      <w:t>Broj: 6 St-826/16-14</w:t>
    </w:r>
  </w:p>
  <w:p w:rsidRDefault="0092156A" w:rsidP="00DE43D6"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38A6C0C"/>
    <w:multiLevelType w:val="hybridMultilevel"/>
    <w:tmpl w:val="0EBA4C4E"/>
    <w:lvl w:tplc="05364886" w:ilvl="0">
      <w:start w:val="1"/>
      <w:numFmt w:val="decimal"/>
      <w:lvlText w:val="%1."/>
      <w:lvlJc w:val="left"/>
      <w:pPr>
        <w:ind w:hanging="360" w:left="1068"/>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2">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5"/>
  </w:num>
  <w:num w:numId="4">
    <w:abstractNumId w:val="10"/>
  </w:num>
  <w:num w:numId="5">
    <w:abstractNumId w:val="18"/>
  </w:num>
  <w:num w:numId="6">
    <w:abstractNumId w:val="22"/>
  </w:num>
  <w:num w:numId="7">
    <w:abstractNumId w:val="14"/>
  </w:num>
  <w:num w:numId="8">
    <w:abstractNumId w:val="17"/>
  </w:num>
  <w:num w:numId="9">
    <w:abstractNumId w:val="3"/>
  </w:num>
  <w:num w:numId="10">
    <w:abstractNumId w:val="1"/>
  </w:num>
  <w:num w:numId="11">
    <w:abstractNumId w:val="19"/>
  </w:num>
  <w:num w:numId="12">
    <w:abstractNumId w:val="6"/>
  </w:num>
  <w:num w:numId="13">
    <w:abstractNumId w:val="8"/>
  </w:num>
  <w:num w:numId="14">
    <w:abstractNumId w:val="16"/>
  </w:num>
  <w:num w:numId="15">
    <w:abstractNumId w:val="20"/>
  </w:num>
  <w:num w:numId="16">
    <w:abstractNumId w:val="0"/>
  </w:num>
  <w:num w:numId="17">
    <w:abstractNumId w:val="7"/>
  </w:num>
  <w:num w:numId="18">
    <w:abstractNumId w:val="12"/>
  </w:num>
  <w:num w:numId="19">
    <w:abstractNumId w:val="13"/>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34870"/>
    <w:rsid w:val="000472C0"/>
    <w:rsid w:val="0005033A"/>
    <w:rsid w:val="0005324C"/>
    <w:rsid w:val="000549DC"/>
    <w:rsid w:val="00054BF6"/>
    <w:rsid w:val="000569DB"/>
    <w:rsid w:val="000615E0"/>
    <w:rsid w:val="000714CD"/>
    <w:rsid w:val="00076B1B"/>
    <w:rsid w:val="00080341"/>
    <w:rsid w:val="00097EDD"/>
    <w:rsid w:val="000A0A06"/>
    <w:rsid w:val="000A36A9"/>
    <w:rsid w:val="000C2EBA"/>
    <w:rsid w:val="000E4DA4"/>
    <w:rsid w:val="000E532B"/>
    <w:rsid w:val="000F332B"/>
    <w:rsid w:val="0010057F"/>
    <w:rsid w:val="0010241A"/>
    <w:rsid w:val="0011035D"/>
    <w:rsid w:val="001146A9"/>
    <w:rsid w:val="001154A0"/>
    <w:rsid w:val="0013537E"/>
    <w:rsid w:val="001473BF"/>
    <w:rsid w:val="00154D2B"/>
    <w:rsid w:val="00163859"/>
    <w:rsid w:val="00163993"/>
    <w:rsid w:val="00164709"/>
    <w:rsid w:val="00171423"/>
    <w:rsid w:val="0017695F"/>
    <w:rsid w:val="00185ABA"/>
    <w:rsid w:val="001956E6"/>
    <w:rsid w:val="001A7B3C"/>
    <w:rsid w:val="001C39D1"/>
    <w:rsid w:val="001C68B7"/>
    <w:rsid w:val="001D04A7"/>
    <w:rsid w:val="001D771B"/>
    <w:rsid w:val="001F1BA6"/>
    <w:rsid w:val="001F7662"/>
    <w:rsid w:val="002106FF"/>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E58A7"/>
    <w:rsid w:val="002F1901"/>
    <w:rsid w:val="00301D62"/>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75E77"/>
    <w:rsid w:val="004832DB"/>
    <w:rsid w:val="004843FB"/>
    <w:rsid w:val="0048660A"/>
    <w:rsid w:val="004929A7"/>
    <w:rsid w:val="004A2B09"/>
    <w:rsid w:val="004A3B17"/>
    <w:rsid w:val="004B2427"/>
    <w:rsid w:val="004B64D1"/>
    <w:rsid w:val="004C6676"/>
    <w:rsid w:val="004D6DB6"/>
    <w:rsid w:val="004E58C3"/>
    <w:rsid w:val="004F16D5"/>
    <w:rsid w:val="004F1809"/>
    <w:rsid w:val="00506A8F"/>
    <w:rsid w:val="00511E05"/>
    <w:rsid w:val="0052238B"/>
    <w:rsid w:val="00523EB3"/>
    <w:rsid w:val="00536767"/>
    <w:rsid w:val="00542326"/>
    <w:rsid w:val="005456F8"/>
    <w:rsid w:val="00551109"/>
    <w:rsid w:val="0055174B"/>
    <w:rsid w:val="00563C8E"/>
    <w:rsid w:val="00567EF6"/>
    <w:rsid w:val="005710A1"/>
    <w:rsid w:val="00575A6C"/>
    <w:rsid w:val="00581F83"/>
    <w:rsid w:val="00590AC7"/>
    <w:rsid w:val="005A1622"/>
    <w:rsid w:val="005A30B3"/>
    <w:rsid w:val="005A609C"/>
    <w:rsid w:val="005B2397"/>
    <w:rsid w:val="005B570E"/>
    <w:rsid w:val="005D023F"/>
    <w:rsid w:val="005E0664"/>
    <w:rsid w:val="005F2A6C"/>
    <w:rsid w:val="005F38B0"/>
    <w:rsid w:val="00631AD2"/>
    <w:rsid w:val="00631B6D"/>
    <w:rsid w:val="006451E7"/>
    <w:rsid w:val="00665935"/>
    <w:rsid w:val="0066649B"/>
    <w:rsid w:val="00670C39"/>
    <w:rsid w:val="00672FCA"/>
    <w:rsid w:val="0067317A"/>
    <w:rsid w:val="006810E9"/>
    <w:rsid w:val="0068151D"/>
    <w:rsid w:val="006A3974"/>
    <w:rsid w:val="006A3F79"/>
    <w:rsid w:val="006A6E09"/>
    <w:rsid w:val="006B2371"/>
    <w:rsid w:val="006B2E64"/>
    <w:rsid w:val="006C0D3B"/>
    <w:rsid w:val="006D3D49"/>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C06F3"/>
    <w:rsid w:val="008F4139"/>
    <w:rsid w:val="00910E67"/>
    <w:rsid w:val="009149BB"/>
    <w:rsid w:val="00916F61"/>
    <w:rsid w:val="00920D81"/>
    <w:rsid w:val="0092156A"/>
    <w:rsid w:val="00930DC2"/>
    <w:rsid w:val="00934AD2"/>
    <w:rsid w:val="00936CFF"/>
    <w:rsid w:val="0096085B"/>
    <w:rsid w:val="009703E4"/>
    <w:rsid w:val="00970C9E"/>
    <w:rsid w:val="00984C3D"/>
    <w:rsid w:val="00985A43"/>
    <w:rsid w:val="00994289"/>
    <w:rsid w:val="009A4342"/>
    <w:rsid w:val="009B680E"/>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B554F"/>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15A9A"/>
    <w:rsid w:val="00C30F2B"/>
    <w:rsid w:val="00C30F2F"/>
    <w:rsid w:val="00C35C1B"/>
    <w:rsid w:val="00C41AEF"/>
    <w:rsid w:val="00C510C6"/>
    <w:rsid w:val="00C66EC6"/>
    <w:rsid w:val="00C85EA2"/>
    <w:rsid w:val="00C8762D"/>
    <w:rsid w:val="00C913B6"/>
    <w:rsid w:val="00C933D7"/>
    <w:rsid w:val="00C94FC2"/>
    <w:rsid w:val="00CA1D43"/>
    <w:rsid w:val="00CB4985"/>
    <w:rsid w:val="00CC10AB"/>
    <w:rsid w:val="00CD2BF9"/>
    <w:rsid w:val="00CF02C5"/>
    <w:rsid w:val="00CF78C6"/>
    <w:rsid w:val="00D032F3"/>
    <w:rsid w:val="00D04D17"/>
    <w:rsid w:val="00D2596C"/>
    <w:rsid w:val="00D31877"/>
    <w:rsid w:val="00D458C8"/>
    <w:rsid w:val="00D5134B"/>
    <w:rsid w:val="00D54CA6"/>
    <w:rsid w:val="00D73E4D"/>
    <w:rsid w:val="00D8612A"/>
    <w:rsid w:val="00D9130C"/>
    <w:rsid w:val="00D95EBD"/>
    <w:rsid w:val="00DA062B"/>
    <w:rsid w:val="00DB712C"/>
    <w:rsid w:val="00DD1315"/>
    <w:rsid w:val="00DD544A"/>
    <w:rsid w:val="00DE43D6"/>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Sadrajitablice" w:type="paragraph">
    <w:name w:val="Sadržaji tablice"/>
    <w:basedOn w:val="Normal"/>
    <w:rsid w:val="00D9130C"/>
    <w:pPr>
      <w:widowControl w:val="false"/>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CF78C6"/>
    <w:rPr>
      <w:color w:val="808080"/>
      <w:bdr w:space="0" w:sz="0" w:color="auto" w:val="none"/>
      <w:shd w:fill="CCFFFF" w:color="auto" w:val="clear"/>
    </w:rPr>
  </w:style>
  <w:style w:customStyle="true" w:styleId="eSPISCCParagraphDefaultFont" w:type="character">
    <w:name w:val="eSPIS_CC_Paragraph Default Font"/>
    <w:basedOn w:val="Zadanifontodlomka"/>
    <w:rsid w:val="00CF78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78C6"/>
    <w:rPr>
      <w:bdr w:space="0" w:sz="0" w:color="auto" w:val="none"/>
      <w:shd w:fill="FFFFCC" w:color="auto" w:val="clear"/>
      <w:lang w:val="hr-HR"/>
    </w:rPr>
  </w:style>
  <w:style w:customStyle="true" w:styleId="PozadinaSvijetloCrvena" w:type="character">
    <w:name w:val="Pozadina_SvijetloCrvena"/>
    <w:basedOn w:val="eSPISCCParagraphDefaultFont"/>
    <w:rsid w:val="00CF78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78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Sadrajitablice" w:type="paragraph">
    <w:name w:val="Sadržaji tablice"/>
    <w:basedOn w:val="Normal"/>
    <w:rsid w:val="00D9130C"/>
    <w:pPr>
      <w:widowControl w:val="0"/>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CF78C6"/>
    <w:rPr>
      <w:color w:val="808080"/>
      <w:bdr w:color="auto" w:space="0" w:sz="0" w:val="none"/>
      <w:shd w:color="auto" w:fill="CCFFFF" w:val="clear"/>
    </w:rPr>
  </w:style>
  <w:style w:customStyle="1" w:styleId="eSPISCCParagraphDefaultFont" w:type="character">
    <w:name w:val="eSPIS_CC_Paragraph Default Font"/>
    <w:basedOn w:val="Zadanifontodlomka"/>
    <w:rsid w:val="00CF78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78C6"/>
    <w:rPr>
      <w:bdr w:color="auto" w:space="0" w:sz="0" w:val="none"/>
      <w:shd w:color="auto" w:fill="FFFFCC" w:val="clear"/>
      <w:lang w:val="hr-HR"/>
    </w:rPr>
  </w:style>
  <w:style w:customStyle="1" w:styleId="PozadinaSvijetloCrvena" w:type="character">
    <w:name w:val="Pozadina_SvijetloCrvena"/>
    <w:basedOn w:val="eSPISCCParagraphDefaultFont"/>
    <w:rsid w:val="00CF78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78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6342308">
      <w:bodyDiv w:val="true"/>
      <w:marLeft w:val="0"/>
      <w:marRight w:val="0"/>
      <w:marTop w:val="0"/>
      <w:marBottom w:val="0"/>
      <w:divBdr>
        <w:top w:space="0" w:sz="0" w:color="auto" w:val="none"/>
        <w:left w:space="0" w:sz="0" w:color="auto" w:val="none"/>
        <w:bottom w:space="0" w:sz="0" w:color="auto" w:val="none"/>
        <w:right w:space="0" w:sz="0" w:color="auto" w:val="none"/>
      </w:divBdr>
    </w:div>
    <w:div w:id="385950903">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99541731">
      <w:bodyDiv w:val="true"/>
      <w:marLeft w:val="0"/>
      <w:marRight w:val="0"/>
      <w:marTop w:val="0"/>
      <w:marBottom w:val="0"/>
      <w:divBdr>
        <w:top w:space="0" w:sz="0" w:color="auto" w:val="none"/>
        <w:left w:space="0" w:sz="0" w:color="auto" w:val="none"/>
        <w:bottom w:space="0" w:sz="0" w:color="auto" w:val="none"/>
        <w:right w:space="0" w:sz="0" w:color="auto" w:val="none"/>
      </w:divBdr>
    </w:div>
    <w:div w:id="560020992">
      <w:bodyDiv w:val="true"/>
      <w:marLeft w:val="0"/>
      <w:marRight w:val="0"/>
      <w:marTop w:val="0"/>
      <w:marBottom w:val="0"/>
      <w:divBdr>
        <w:top w:space="0" w:sz="0" w:color="auto" w:val="none"/>
        <w:left w:space="0" w:sz="0" w:color="auto" w:val="none"/>
        <w:bottom w:space="0" w:sz="0" w:color="auto" w:val="none"/>
        <w:right w:space="0" w:sz="0" w:color="auto" w:val="none"/>
      </w:divBdr>
    </w:div>
    <w:div w:id="63807026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07047082">
      <w:bodyDiv w:val="true"/>
      <w:marLeft w:val="0"/>
      <w:marRight w:val="0"/>
      <w:marTop w:val="0"/>
      <w:marBottom w:val="0"/>
      <w:divBdr>
        <w:top w:space="0" w:sz="0" w:color="auto" w:val="none"/>
        <w:left w:space="0" w:sz="0" w:color="auto" w:val="none"/>
        <w:bottom w:space="0" w:sz="0" w:color="auto" w:val="none"/>
        <w:right w:space="0" w:sz="0" w:color="auto" w:val="none"/>
      </w:divBdr>
    </w:div>
    <w:div w:id="119526704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748722107">
      <w:bodyDiv w:val="true"/>
      <w:marLeft w:val="0"/>
      <w:marRight w:val="0"/>
      <w:marTop w:val="0"/>
      <w:marBottom w:val="0"/>
      <w:divBdr>
        <w:top w:space="0" w:sz="0" w:color="auto" w:val="none"/>
        <w:left w:space="0" w:sz="0" w:color="auto" w:val="none"/>
        <w:bottom w:space="0" w:sz="0" w:color="auto" w:val="none"/>
        <w:right w:space="0" w:sz="0" w:color="auto" w:val="none"/>
      </w:divBdr>
    </w:div>
    <w:div w:id="1844126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St-826/2016</izvorni_sadrzaj>
    <derivirana_varijabla naziv="DomainObject.Predmet.OznakaBroj_1">St-826/2016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FLASH j.d.o.o. za fotografske usluge</izvorni_sadrzaj>
    <derivirana_varijabla naziv="DomainObject.Predmet.ProtustrankaFormated_1">  FLASH j.d.o.o. za fotografske usluge</derivirana_varijabla>
  </DomainObject.Predmet.ProtustrankaFormated>
  <DomainObject.Predmet.ProtustrankaFormatedOIB>
    <izvorni_sadrzaj>  FLASH j.d.o.o. za fotografske usluge, OIB 69916691178</izvorni_sadrzaj>
    <derivirana_varijabla naziv="DomainObject.Predmet.ProtustrankaFormatedOIB_1">  FLASH j.d.o.o. za fotografske usluge, OIB 69916691178</derivirana_varijabla>
  </DomainObject.Predmet.ProtustrankaFormatedOIB>
  <DomainObject.Predmet.ProtustrankaFormatedWithAdress>
    <izvorni_sadrzaj> FLASH j.d.o.o. za fotografske usluge, Ivane Brlić Mažuranić 1, 31500 Našice</izvorni_sadrzaj>
    <derivirana_varijabla naziv="DomainObject.Predmet.ProtustrankaFormatedWithAdress_1"> FLASH j.d.o.o. za fotografske usluge, Ivane Brlić Mažuranić 1, 31500 Našice</derivirana_varijabla>
  </DomainObject.Predmet.ProtustrankaFormatedWithAdress>
  <DomainObject.Predmet.ProtustrankaFormatedWithAdressOIB>
    <izvorni_sadrzaj> FLASH j.d.o.o. za fotografske usluge, OIB 69916691178, Ivane Brlić Mažuranić 1, 31500 Našice</izvorni_sadrzaj>
    <derivirana_varijabla naziv="DomainObject.Predmet.ProtustrankaFormatedWithAdressOIB_1"> FLASH j.d.o.o. za fotografske usluge, OIB 69916691178, Ivane Brlić Mažuranić 1, 31500 Našice</derivirana_varijabla>
  </DomainObject.Predmet.ProtustrankaFormatedWithAdressOIB>
  <DomainObject.Predmet.ProtustrankaWithAdress>
    <izvorni_sadrzaj>FLASH j.d.o.o. za fotografske usluge Ivane Brlić Mažuranić 1, 31500 Našice</izvorni_sadrzaj>
    <derivirana_varijabla naziv="DomainObject.Predmet.ProtustrankaWithAdress_1">FLASH j.d.o.o. za fotografske usluge Ivane Brlić Mažuranić 1, 31500 Našice</derivirana_varijabla>
  </DomainObject.Predmet.ProtustrankaWithAdress>
  <DomainObject.Predmet.ProtustrankaWithAdressOIB>
    <izvorni_sadrzaj>FLASH j.d.o.o. za fotografske usluge, OIB 69916691178, Ivane Brlić Mažuranić 1, 31500 Našice</izvorni_sadrzaj>
    <derivirana_varijabla naziv="DomainObject.Predmet.ProtustrankaWithAdressOIB_1">FLASH j.d.o.o. za fotografske usluge, OIB 69916691178, Ivane Brlić Mažuranić 1, 31500 Našice</derivirana_varijabla>
  </DomainObject.Predmet.ProtustrankaWithAdressOIB>
  <DomainObject.Predmet.ProtustrankaNazivFormated>
    <izvorni_sadrzaj>FLASH j.d.o.o. za fotografske usluge</izvorni_sadrzaj>
    <derivirana_varijabla naziv="DomainObject.Predmet.ProtustrankaNazivFormated_1">FLASH j.d.o.o. za fotografske usluge</derivirana_varijabla>
  </DomainObject.Predmet.ProtustrankaNazivFormated>
  <DomainObject.Predmet.ProtustrankaNazivFormatedOIB>
    <izvorni_sadrzaj>FLASH j.d.o.o. za fotografske usluge, OIB 69916691178</izvorni_sadrzaj>
    <derivirana_varijabla naziv="DomainObject.Predmet.ProtustrankaNazivFormatedOIB_1">FLASH j.d.o.o. za fotografske usluge, OIB 69916691178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FLASH j.d.o.o. za fotografske usluge</item>
    </izvorni_sadrzaj>
    <derivirana_varijabla naziv="DomainObject.Predmet.ProtuStrankaListFormated_1">
      <item>FLASH j.d.o.o. za fotografske usluge</item>
    </derivirana_varijabla>
  </DomainObject.Predmet.ProtuStrankaListFormated>
  <DomainObject.Predmet.ProtuStrankaListFormatedOIB>
    <izvorni_sadrzaj>
      <item>FLASH j.d.o.o. za fotografske usluge, OIB 69916691178</item>
    </izvorni_sadrzaj>
    <derivirana_varijabla naziv="DomainObject.Predmet.ProtuStrankaListFormatedOIB_1">
      <item>FLASH j.d.o.o. za fotografske usluge, OIB 69916691178</item>
    </derivirana_varijabla>
  </DomainObject.Predmet.ProtuStrankaListFormatedOIB>
  <DomainObject.Predmet.ProtuStrankaListFormatedWithAdress>
    <izvorni_sadrzaj>
      <item>FLASH j.d.o.o. za fotografske usluge, Ivane Brlić Mažuranić 1, 31500 Našice</item>
    </izvorni_sadrzaj>
    <derivirana_varijabla naziv="DomainObject.Predmet.ProtuStrankaListFormatedWithAdress_1">
      <item>FLASH j.d.o.o. za fotografske usluge, Ivane Brlić Mažuranić 1, 31500 Našice</item>
    </derivirana_varijabla>
  </DomainObject.Predmet.ProtuStrankaListFormatedWithAdress>
  <DomainObject.Predmet.ProtuStrankaListFormatedWithAdressOIB>
    <izvorni_sadrzaj>
      <item>FLASH j.d.o.o. za fotografske usluge, OIB 69916691178, Ivane Brlić Mažuranić 1, 31500 Našice</item>
    </izvorni_sadrzaj>
    <derivirana_varijabla naziv="DomainObject.Predmet.ProtuStrankaListFormatedWithAdressOIB_1">
      <item>FLASH j.d.o.o. za fotografske usluge, OIB 69916691178, Ivane Brlić Mažuranić 1, 31500 Našice</item>
    </derivirana_varijabla>
  </DomainObject.Predmet.ProtuStrankaListFormatedWithAdressOIB>
  <DomainObject.Predmet.ProtuStrankaListNazivFormated>
    <izvorni_sadrzaj>
      <item>FLASH j.d.o.o. za fotografske usluge</item>
    </izvorni_sadrzaj>
    <derivirana_varijabla naziv="DomainObject.Predmet.ProtuStrankaListNazivFormated_1">
      <item>FLASH j.d.o.o. za fotografske usluge</item>
    </derivirana_varijabla>
  </DomainObject.Predmet.ProtuStrankaListNazivFormated>
  <DomainObject.Predmet.ProtuStrankaListNazivFormatedOIB>
    <izvorni_sadrzaj>
      <item>FLASH j.d.o.o. za fotografske usluge, OIB 69916691178</item>
    </izvorni_sadrzaj>
    <derivirana_varijabla naziv="DomainObject.Predmet.ProtuStrankaListNazivFormatedOIB_1">
      <item>FLASH j.d.o.o. za fotografske usluge, OIB 69916691178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FLASH j.d.o.o. za fotografske usluge</izvorni_sadrzaj>
    <derivirana_varijabla naziv="DomainObject.Predmet.ProtustrankaIDrugi_1">FLASH j.d.o.o. za fotografske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FLASH j.d.o.o. za fotografske usluge, OIB 69916691178, Ivane Brlić Mažuranić 1, 31500 Našice</izvorni_sadrzaj>
    <derivirana_varijabla naziv="DomainObject.Predmet.ProtustrankaIDrugiAdressOIB_1">FLASH j.d.o.o. za fotografske usluge, OIB 69916691178, Ivane Brlić Mažuranić 1,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FLASH j.d.o.o. za fotografske usluge</item>
    </izvorni_sadrzaj>
    <derivirana_varijabla naziv="DomainObject.Predmet.SudioniciListNaziv_1">
      <item>FINA RC OSIJEK</item>
      <item>FLASH j.d.o.o. za fotografske usluge</item>
    </derivirana_varijabla>
  </DomainObject.Predmet.SudioniciListNaziv>
  <DomainObject.Predmet.SudioniciListAdressOIB>
    <izvorni_sadrzaj>
      <item>FINA RC OSIJEK, OIB 85821130368</item>
      <item>FLASH j.d.o.o. za fotografske usluge, OIB 69916691178, Ivane Brlić Mažuranić 1,31500 Našice</item>
    </izvorni_sadrzaj>
    <derivirana_varijabla naziv="DomainObject.Predmet.SudioniciListAdressOIB_1">
      <item>FINA RC OSIJEK, OIB 85821130368</item>
      <item>FLASH j.d.o.o. za fotografske usluge, OIB 69916691178, Ivane Brlić Mažuranić 1,31500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69916691178</item>
    </izvorni_sadrzaj>
    <derivirana_varijabla naziv="DomainObject.Predmet.SudioniciListNazivOIB_1">
      <item>, OIB 85821130368</item>
      <item>, OIB 69916691178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3B1864-FC56-4186-938B-55198601CD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1225</properties:Words>
  <properties:Characters>7071</properties:Characters>
  <properties:Lines>216</properties:Lines>
  <properties:Paragraphs>58</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8316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2017-03-16T07:19:00Z</dcterms:created>
  <dc:creator>dsekulic</dc:creator>
  <cp:lastModifiedBy>Danijela Sekulić</cp:lastModifiedBy>
  <cp:lastPrinted>2017-03-16T11:34:00Z</cp:lastPrinted>
  <dcterms:modified xmlns:xsi="http://www.w3.org/2001/XMLSchema-instance" xsi:type="dcterms:W3CDTF">2017-03-16T11:35:00Z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