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9e1b" w14:paraId="7ef9e1b" w:rsidRDefault="00717FB5" w:rsidP="00717FB5" w:rsidR="00717FB5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717FB5" w:rsidP="00717FB5" w:rsidR="00717FB5" w:rsidRPr="00CB5399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717FB5" w:rsidP="00717FB5" w:rsidR="00717FB5" w:rsidRPr="00664952">
      <w:pPr>
        <w:pStyle w:val="Naslov1"/>
        <w:jc w:val="both"/>
        <w:rPr>
          <w:sz w:val="4"/>
          <w:szCs w:val="4"/>
        </w:rPr>
      </w:pPr>
    </w:p>
    <w:p w:rsidRDefault="00717FB5" w:rsidP="00717FB5" w:rsidR="00717FB5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717FB5" w:rsidP="00717FB5" w:rsidR="00717FB5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717FB5" w:rsidP="00717FB5" w:rsidR="00717FB5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717FB5" w:rsidP="00E21DAE" w:rsidR="00717FB5">
      <w:pPr>
        <w:pStyle w:val="Naslov1"/>
        <w:jc w:val="left"/>
        <w:rPr>
          <w:b w:val="false"/>
        </w:rPr>
      </w:pPr>
    </w:p>
    <w:p w:rsidRDefault="00717FB5" w:rsidP="00717FB5" w:rsidR="00717FB5" w:rsidRPr="00B25EAD">
      <w:pPr>
        <w:pStyle w:val="Naslov1"/>
        <w:rPr>
          <w:b w:val="false"/>
        </w:rPr>
      </w:pPr>
      <w:r w:rsidRPr="00B25EAD">
        <w:rPr>
          <w:b w:val="false"/>
        </w:rPr>
        <w:t>U   I M E   R E P U B L I K E   H R V A T S K E</w:t>
      </w:r>
    </w:p>
    <w:p w:rsidRDefault="00717FB5" w:rsidP="00717FB5" w:rsidR="00717FB5" w:rsidRPr="00B25EAD">
      <w:pPr>
        <w:rPr>
          <w:lang w:eastAsia="hr-HR" w:val="hr-HR"/>
        </w:rPr>
      </w:pPr>
    </w:p>
    <w:p w:rsidRDefault="00717FB5" w:rsidP="00717FB5" w:rsidR="00717FB5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717FB5" w:rsidP="00717FB5" w:rsidR="00717FB5" w:rsidRPr="00B25EAD">
      <w:pPr>
        <w:rPr>
          <w:lang w:val="hr-HR"/>
        </w:rPr>
      </w:pPr>
    </w:p>
    <w:p w:rsidRDefault="00717FB5" w:rsidP="00717FB5" w:rsidR="00717FB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="00AA6E7A">
        <w:rPr>
          <w:lang w:val="hr-HR"/>
        </w:rPr>
        <w:t xml:space="preserve"> Mariji Balić Jurišić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CA781A">
        <w:t xml:space="preserve"> </w:t>
      </w:r>
      <w:r w:rsidR="005455DD">
        <w:t xml:space="preserve">DOBRI KROV AURIGA, d.o.o. OIB:72531456079, sa sjedištem u Splitu, Trg Hrvatske bratske zajednice 3, </w:t>
      </w:r>
      <w:r w:rsidR="00E21DAE">
        <w:rPr>
          <w:lang w:val="hr-HR"/>
        </w:rPr>
        <w:t>4</w:t>
      </w:r>
      <w:r w:rsidR="005455DD">
        <w:rPr>
          <w:lang w:val="hr-HR"/>
        </w:rPr>
        <w:t xml:space="preserve">.prosinca </w:t>
      </w:r>
      <w:r w:rsidR="001451E8">
        <w:rPr>
          <w:lang w:val="hr-HR"/>
        </w:rPr>
        <w:t>2017.</w:t>
      </w:r>
    </w:p>
    <w:p w:rsidRDefault="00717FB5" w:rsidP="00717FB5" w:rsidR="00717FB5" w:rsidRPr="00664952">
      <w:pPr>
        <w:rPr>
          <w:sz w:val="16"/>
          <w:szCs w:val="16"/>
          <w:lang w:val="hr-HR"/>
        </w:rPr>
      </w:pPr>
    </w:p>
    <w:p w:rsidRDefault="00717FB5" w:rsidP="00717FB5" w:rsidR="00717FB5">
      <w:pPr>
        <w:rPr>
          <w:lang w:val="hr-HR"/>
        </w:rPr>
      </w:pPr>
    </w:p>
    <w:p w:rsidRDefault="00717FB5" w:rsidP="00717FB5" w:rsidR="00717FB5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j e                                               </w:t>
      </w:r>
    </w:p>
    <w:p w:rsidRDefault="00717FB5" w:rsidP="00717FB5" w:rsidR="00717FB5" w:rsidRPr="00E14AE2">
      <w:pPr>
        <w:pStyle w:val="Naslov3"/>
        <w:ind w:left="705"/>
        <w:rPr>
          <w:b w:val="false"/>
          <w:szCs w:val="24"/>
        </w:rPr>
      </w:pPr>
    </w:p>
    <w:p w:rsidRDefault="001451E8" w:rsidP="00E21DAE" w:rsidR="00717FB5" w:rsidRPr="00E21DAE">
      <w:pPr>
        <w:jc w:val="both"/>
        <w:rPr>
          <w:lang w:val="hr-HR"/>
        </w:rPr>
      </w:pPr>
      <w:r>
        <w:rPr>
          <w:lang w:val="hr-HR"/>
        </w:rPr>
        <w:t>I</w:t>
      </w:r>
      <w:r>
        <w:rPr>
          <w:lang w:val="hr-HR"/>
        </w:rPr>
        <w:tab/>
      </w:r>
      <w:r w:rsidR="00717FB5" w:rsidRPr="00FB3EB3">
        <w:rPr>
          <w:lang w:val="hr-HR"/>
        </w:rPr>
        <w:t>Otvara se skraćeni stečajni postupak nad dužnikom</w:t>
      </w:r>
      <w:r w:rsidR="002552FE" w:rsidRPr="002552FE">
        <w:t xml:space="preserve"> </w:t>
      </w:r>
      <w:r w:rsidR="005455DD">
        <w:t>DOBRI KROV AURIGA, d.o.o. OIB:72531456079, sa sjedištem u Splitu, Trg Hrvatske bratske zajednice 3</w:t>
      </w:r>
      <w:r w:rsidR="00717FB5" w:rsidRPr="00FB3EB3">
        <w:rPr>
          <w:lang w:val="hr-HR"/>
        </w:rPr>
        <w:t xml:space="preserve">. Skraćeni stečajni postupak je otvoren dana </w:t>
      </w:r>
      <w:r w:rsidR="00E21DAE">
        <w:rPr>
          <w:lang w:val="hr-HR"/>
        </w:rPr>
        <w:t>4</w:t>
      </w:r>
      <w:r w:rsidR="005455DD">
        <w:rPr>
          <w:lang w:val="hr-HR"/>
        </w:rPr>
        <w:t xml:space="preserve">.prosinca </w:t>
      </w:r>
      <w:r>
        <w:rPr>
          <w:lang w:val="hr-HR"/>
        </w:rPr>
        <w:t>2017.</w:t>
      </w:r>
      <w:r w:rsidR="00717FB5" w:rsidRPr="00FB3EB3">
        <w:rPr>
          <w:lang w:val="hr-HR"/>
        </w:rPr>
        <w:t xml:space="preserve"> godine u </w:t>
      </w:r>
      <w:r w:rsidR="00E21DAE">
        <w:rPr>
          <w:lang w:val="hr-HR"/>
        </w:rPr>
        <w:t>15,10</w:t>
      </w:r>
      <w:r>
        <w:rPr>
          <w:lang w:val="hr-HR"/>
        </w:rPr>
        <w:t xml:space="preserve"> </w:t>
      </w:r>
      <w:r w:rsidR="00717FB5" w:rsidRPr="00FB3EB3">
        <w:rPr>
          <w:lang w:val="hr-HR"/>
        </w:rPr>
        <w:t xml:space="preserve"> sati, kada je ovo rješenje objavljeno na mrežnoj stranici e-oglasna ploča sudova.</w:t>
      </w:r>
    </w:p>
    <w:p w:rsidRDefault="001451E8" w:rsidP="00717FB5" w:rsidR="002552FE">
      <w:pPr>
        <w:jc w:val="both"/>
        <w:rPr>
          <w:lang w:val="hr-HR"/>
        </w:rPr>
      </w:pPr>
      <w:r>
        <w:rPr>
          <w:lang w:val="hr-HR"/>
        </w:rPr>
        <w:t>II</w:t>
      </w:r>
      <w:r>
        <w:rPr>
          <w:lang w:val="hr-HR"/>
        </w:rPr>
        <w:tab/>
      </w:r>
      <w:r w:rsidR="00717FB5" w:rsidRPr="00FB3EB3">
        <w:rPr>
          <w:lang w:val="hr-HR"/>
        </w:rPr>
        <w:t>Za st</w:t>
      </w:r>
      <w:r>
        <w:rPr>
          <w:lang w:val="hr-HR"/>
        </w:rPr>
        <w:t xml:space="preserve">ečajnog upravitelja imenuje se </w:t>
      </w:r>
      <w:r w:rsidR="005455DD">
        <w:rPr>
          <w:lang w:val="hr-HR"/>
        </w:rPr>
        <w:t>Maroje Raguž iz Zagreba, Badalićeva 21, OIB:15457175002.</w:t>
      </w:r>
    </w:p>
    <w:p w:rsidRDefault="001451E8" w:rsidP="005455DD" w:rsidR="005455DD" w:rsidRPr="00E21DAE">
      <w:pPr>
        <w:jc w:val="both"/>
      </w:pPr>
      <w:r>
        <w:rPr>
          <w:lang w:val="hr-HR"/>
        </w:rPr>
        <w:t>III</w:t>
      </w:r>
      <w:r>
        <w:rPr>
          <w:lang w:val="hr-HR"/>
        </w:rPr>
        <w:tab/>
      </w:r>
      <w:r w:rsidR="00717FB5" w:rsidRPr="00FB3EB3">
        <w:rPr>
          <w:lang w:val="hr-HR"/>
        </w:rPr>
        <w:t xml:space="preserve">Zaključuje se skraćeni stečajni postupak nad dužnikom </w:t>
      </w:r>
      <w:r w:rsidR="005455DD">
        <w:t>DOBRI KROV AURIGA, d.o.o. OIB:72531456079, sa sjedištem u Splitu, Trg Hrvatske bratske zajednice 3.</w:t>
      </w:r>
    </w:p>
    <w:p w:rsidRDefault="001451E8" w:rsidP="001451E8" w:rsidR="00717FB5">
      <w:pPr>
        <w:jc w:val="both"/>
        <w:rPr>
          <w:lang w:val="hr-HR"/>
        </w:rPr>
      </w:pPr>
      <w:r>
        <w:rPr>
          <w:lang w:val="hr-HR"/>
        </w:rPr>
        <w:t>IV</w:t>
      </w:r>
      <w:r>
        <w:rPr>
          <w:lang w:val="hr-HR"/>
        </w:rPr>
        <w:tab/>
      </w:r>
      <w:r w:rsidR="00717FB5" w:rsidRPr="00FB3EB3">
        <w:rPr>
          <w:lang w:val="hr-HR"/>
        </w:rPr>
        <w:t>Nakon pravomoćnosti ovog rješenja, dužnik će se brisati iz sudskog registra.</w:t>
      </w:r>
    </w:p>
    <w:p w:rsidRDefault="00717FB5" w:rsidP="00717FB5" w:rsidR="00717FB5" w:rsidRPr="00664952">
      <w:pPr>
        <w:rPr>
          <w:sz w:val="16"/>
          <w:szCs w:val="16"/>
          <w:lang w:val="hr-HR"/>
        </w:rPr>
      </w:pPr>
    </w:p>
    <w:p w:rsidRDefault="00717FB5" w:rsidP="00717FB5" w:rsidR="00717FB5" w:rsidRPr="007A51CD">
      <w:pPr>
        <w:rPr>
          <w:sz w:val="16"/>
          <w:szCs w:val="16"/>
          <w:lang w:val="hr-HR"/>
        </w:rPr>
      </w:pPr>
    </w:p>
    <w:p w:rsidRDefault="00717FB5" w:rsidP="00717FB5" w:rsidR="00717FB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717FB5" w:rsidP="00717FB5" w:rsidR="00717FB5">
      <w:pPr>
        <w:rPr>
          <w:lang w:val="hr-HR"/>
        </w:rPr>
      </w:pPr>
    </w:p>
    <w:p w:rsidRDefault="00717FB5" w:rsidP="00E21DAE" w:rsidR="005455DD" w:rsidRPr="00E21DAE">
      <w:pPr>
        <w:ind w:firstLine="708"/>
        <w:jc w:val="both"/>
      </w:pPr>
      <w:r>
        <w:rPr>
          <w:lang w:val="hr-HR"/>
        </w:rPr>
        <w:t xml:space="preserve">Financijska agencija, Regionalni centar Split podnijela je ovom sudu </w:t>
      </w:r>
      <w:r w:rsidR="005455DD">
        <w:rPr>
          <w:lang w:val="hr-HR"/>
        </w:rPr>
        <w:t xml:space="preserve">16.prosinca </w:t>
      </w:r>
      <w:r>
        <w:rPr>
          <w:lang w:val="hr-HR"/>
        </w:rPr>
        <w:t>2015</w:t>
      </w:r>
      <w:r w:rsidRPr="008D2D3B">
        <w:rPr>
          <w:lang w:val="hr-HR"/>
        </w:rPr>
        <w:t>. godine za</w:t>
      </w:r>
      <w:r>
        <w:rPr>
          <w:lang w:val="hr-HR"/>
        </w:rPr>
        <w:t xml:space="preserve">htjev za provedbu skraćenog stečajnog postupka nad </w:t>
      </w:r>
      <w:r w:rsidR="005455DD">
        <w:t>DOBRI KROV AURIGA, d.o.o. OIB:72531456079, sa sjedištem u Splitu, Trg Hrvatske bratske zajednice 3</w:t>
      </w:r>
    </w:p>
    <w:p w:rsidRDefault="00717FB5" w:rsidP="00E21DAE" w:rsidR="00717FB5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1. rujna 2015. godine, u Očevidniku redoslijeda osnova za plaćanje, ima evidentirane neizvršene osnove za plaćanje </w:t>
      </w:r>
      <w:r w:rsidR="005455DD">
        <w:rPr>
          <w:lang w:val="hr-HR"/>
        </w:rPr>
        <w:t>u neprekinutom razdoblju od 436</w:t>
      </w:r>
      <w:r>
        <w:rPr>
          <w:lang w:val="hr-HR"/>
        </w:rPr>
        <w:t xml:space="preserve"> dana, u ukupnom iznosu od </w:t>
      </w:r>
      <w:r w:rsidR="005455DD">
        <w:rPr>
          <w:lang w:val="hr-HR"/>
        </w:rPr>
        <w:t xml:space="preserve">43.825,39 </w:t>
      </w:r>
      <w:r>
        <w:rPr>
          <w:lang w:val="hr-HR"/>
        </w:rPr>
        <w:t>kuna, kao i da prema podacima koji su dostavljeni od Hrvatskog zavoda za mirovinsko osiguranje, dužnik nema zaposlenih.</w:t>
      </w:r>
    </w:p>
    <w:p w:rsidRDefault="00717FB5" w:rsidP="00E21DAE" w:rsidR="00717FB5" w:rsidRPr="00E21DAE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broj 71</w:t>
      </w:r>
      <w:r w:rsidR="005455DD">
        <w:rPr>
          <w:lang w:val="hr-HR"/>
        </w:rPr>
        <w:t>/15, dalje SZ) ovaj sud je 2</w:t>
      </w:r>
      <w:r>
        <w:rPr>
          <w:lang w:val="hr-HR"/>
        </w:rPr>
        <w:t xml:space="preserve">. ožujka 2017. godine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17FB5" w:rsidP="00E21DAE" w:rsidR="00717FB5" w:rsidRPr="00E21DAE">
      <w:pPr>
        <w:ind w:firstLine="708"/>
        <w:jc w:val="both"/>
        <w:rPr>
          <w:color w:themeColor="text1" w:val="000000"/>
          <w:lang w:val="hr-HR"/>
        </w:rPr>
      </w:pPr>
      <w:r w:rsidRPr="001451E8">
        <w:rPr>
          <w:color w:themeColor="text1" w:val="000000"/>
          <w:lang w:val="hr-HR"/>
        </w:rPr>
        <w:t xml:space="preserve">Prije donošenja ovog rješenja sud je elektronskim putem zatražio podatak da li je uvodno navedeni dužnik na dan </w:t>
      </w:r>
      <w:r w:rsidR="00E21DAE">
        <w:rPr>
          <w:color w:themeColor="text1" w:val="000000"/>
          <w:lang w:val="hr-HR"/>
        </w:rPr>
        <w:t xml:space="preserve">4.prosinca </w:t>
      </w:r>
      <w:r w:rsidRPr="001451E8">
        <w:rPr>
          <w:color w:themeColor="text1" w:val="000000"/>
          <w:lang w:val="hr-HR"/>
        </w:rPr>
        <w:t xml:space="preserve">2017. godine ima zaposlenih, te je HZMO odgovorio da isti dužnik provjerom podataka u aktivnoj banci osiguranika u matičnoj evidenciji Zavoda nema prijavljenih osiguranika na dan </w:t>
      </w:r>
      <w:r w:rsidR="00E21DAE">
        <w:rPr>
          <w:color w:themeColor="text1" w:val="000000"/>
          <w:lang w:val="hr-HR"/>
        </w:rPr>
        <w:t xml:space="preserve">4.prosinca </w:t>
      </w:r>
      <w:r w:rsidR="005455DD">
        <w:rPr>
          <w:color w:themeColor="text1" w:val="000000"/>
          <w:lang w:val="hr-HR"/>
        </w:rPr>
        <w:t>2017. godine (list 19-22</w:t>
      </w:r>
      <w:r w:rsidRPr="001451E8">
        <w:rPr>
          <w:color w:themeColor="text1" w:val="000000"/>
          <w:lang w:val="hr-HR"/>
        </w:rPr>
        <w:t xml:space="preserve"> spisa).</w:t>
      </w:r>
    </w:p>
    <w:p w:rsidRDefault="00717FB5" w:rsidP="00E21DAE" w:rsidR="00717FB5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17FB5" w:rsidP="00E21DAE" w:rsidR="00717FB5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17FB5" w:rsidP="00717FB5" w:rsidR="00717FB5" w:rsidRPr="007A51CD">
      <w:pPr>
        <w:rPr>
          <w:sz w:val="28"/>
          <w:szCs w:val="28"/>
          <w:lang w:val="hr-HR"/>
        </w:rPr>
      </w:pPr>
    </w:p>
    <w:p w:rsidRDefault="00717FB5" w:rsidP="00E21DAE" w:rsidR="00717FB5" w:rsidRPr="003734BE">
      <w:pPr>
        <w:pStyle w:val="Tijeloteksta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21DAE">
        <w:rPr>
          <w:lang w:val="hr-HR"/>
        </w:rPr>
        <w:t>4</w:t>
      </w:r>
      <w:r w:rsidR="005455DD">
        <w:rPr>
          <w:lang w:val="hr-HR"/>
        </w:rPr>
        <w:t xml:space="preserve">.prosinca </w:t>
      </w:r>
      <w:r w:rsidR="001451E8">
        <w:rPr>
          <w:lang w:val="hr-HR"/>
        </w:rPr>
        <w:t>2017.</w:t>
      </w:r>
    </w:p>
    <w:p w:rsidRDefault="00717FB5" w:rsidP="00717FB5" w:rsidR="00717FB5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17FB5" w:rsidP="00E21DAE" w:rsidR="00717FB5" w:rsidRPr="00E21DAE">
      <w:pPr>
        <w:ind w:firstLine="708" w:left="7080"/>
        <w:jc w:val="right"/>
      </w:pPr>
      <w:r>
        <w:t>SUDAC</w:t>
      </w:r>
    </w:p>
    <w:p w:rsidRDefault="001451E8" w:rsidP="00CA781A" w:rsidR="00DF6F2A">
      <w:pPr>
        <w:jc w:val="right"/>
      </w:pPr>
      <w:r>
        <w:t>Marija Balić Jurišić</w:t>
      </w:r>
      <w:r w:rsidR="00E21DAE">
        <w:t>, v.r.</w:t>
      </w:r>
    </w:p>
    <w:p w:rsidRDefault="00E21DAE" w:rsidP="00EF1808" w:rsidR="00E21DAE">
      <w:pPr>
        <w:jc w:val="right"/>
        <w:rPr>
          <w:noProof/>
        </w:rPr>
      </w:pPr>
      <w:r>
        <w:rPr>
          <w:noProof/>
        </w:rPr>
        <w:t xml:space="preserve">za točnost otpravka-ovlašteni službenik </w:t>
      </w:r>
    </w:p>
    <w:p w:rsidRDefault="00E21DAE" w:rsidP="00EF1808" w:rsidR="00E21DAE" w:rsidRPr="006C43C5">
      <w:pPr>
        <w:jc w:val="right"/>
      </w:pPr>
      <w:r>
        <w:rPr>
          <w:noProof/>
        </w:rPr>
        <w:t xml:space="preserve">Sanda Karaman  </w:t>
      </w:r>
    </w:p>
    <w:p w:rsidRDefault="00E21DAE" w:rsidP="00CA781A" w:rsidR="00E21DAE">
      <w:pPr>
        <w:jc w:val="right"/>
        <w:rPr>
          <w:lang w:val="hr-HR"/>
        </w:rPr>
      </w:pPr>
    </w:p>
    <w:p w:rsidRDefault="00717FB5" w:rsidP="00717FB5" w:rsidR="00717FB5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17FB5" w:rsidP="00717FB5" w:rsidR="00717FB5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717FB5" w:rsidP="00717FB5" w:rsidR="00717FB5">
      <w:pPr>
        <w:jc w:val="both"/>
        <w:rPr>
          <w:lang w:val="hr-HR"/>
        </w:rPr>
      </w:pPr>
    </w:p>
    <w:p w:rsidRDefault="00717FB5" w:rsidP="00717FB5" w:rsidR="00717FB5" w:rsidRPr="003734BE">
      <w:pPr>
        <w:jc w:val="both"/>
        <w:rPr>
          <w:lang w:val="hr-HR"/>
        </w:rPr>
      </w:pPr>
    </w:p>
    <w:p w:rsidRDefault="008F5300" w:rsidR="008F5300"/>
    <w:sectPr w:rsidSect="00E21DAE" w:rsidR="008F530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985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1E8" w:rsidR="00B30457">
      <w:r>
        <w:separator/>
      </w:r>
    </w:p>
  </w:endnote>
  <w:endnote w:id="0" w:type="continuationSeparator">
    <w:p w:rsidRDefault="001451E8" w:rsidR="00B30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717FB5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DAE" w:rsidRPr="00E21DA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21DAE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1E8" w:rsidR="00B30457">
      <w:r>
        <w:separator/>
      </w:r>
    </w:p>
  </w:footnote>
  <w:footnote w:id="0" w:type="continuationSeparator">
    <w:p w:rsidRDefault="001451E8" w:rsidR="00B30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1E8" w:rsidR="003734BE">
    <w:pPr>
      <w:pStyle w:val="Zaglavlje"/>
      <w:jc w:val="center"/>
    </w:pPr>
    <w:r>
      <w:tab/>
    </w:r>
    <w:r>
      <w:tab/>
      <w:t>8</w:t>
    </w:r>
    <w:r w:rsidR="005455DD">
      <w:t>.St-2759</w:t>
    </w:r>
    <w:r w:rsidR="00717FB5">
      <w:t>/2015</w:t>
    </w:r>
  </w:p>
  <w:p w:rsidRDefault="00E21DAE" w:rsidR="00473132">
    <w:pPr>
      <w:pStyle w:val="Zaglavlje"/>
      <w:jc w:val="center"/>
    </w:pPr>
  </w:p>
  <w:p w:rsidRDefault="00E21DA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1E8" w:rsidP="00B25EAD" w:rsidR="00B25EAD">
    <w:pPr>
      <w:pStyle w:val="Zaglavlje"/>
      <w:jc w:val="right"/>
    </w:pPr>
    <w:r>
      <w:t>8</w:t>
    </w:r>
    <w:r w:rsidR="005455DD">
      <w:t>.St-2759</w:t>
    </w:r>
    <w:r w:rsidR="00717FB5">
      <w:t>/2015</w:t>
    </w:r>
  </w:p>
  <w:p w:rsidRDefault="00E21DAE" w:rsidR="00B25E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375"/>
    <w:rsid w:val="00054FB8"/>
    <w:rsid w:val="000A6588"/>
    <w:rsid w:val="000D32FF"/>
    <w:rsid w:val="001451E8"/>
    <w:rsid w:val="00156FFA"/>
    <w:rsid w:val="0017188F"/>
    <w:rsid w:val="001F4375"/>
    <w:rsid w:val="00230181"/>
    <w:rsid w:val="00247499"/>
    <w:rsid w:val="002552FE"/>
    <w:rsid w:val="00266958"/>
    <w:rsid w:val="002A6B01"/>
    <w:rsid w:val="002E4C1F"/>
    <w:rsid w:val="003208F2"/>
    <w:rsid w:val="00362450"/>
    <w:rsid w:val="003A2665"/>
    <w:rsid w:val="003A62AB"/>
    <w:rsid w:val="003A6BDC"/>
    <w:rsid w:val="00422DBE"/>
    <w:rsid w:val="004A6975"/>
    <w:rsid w:val="004D1DD1"/>
    <w:rsid w:val="0050719B"/>
    <w:rsid w:val="00517186"/>
    <w:rsid w:val="005455DD"/>
    <w:rsid w:val="005710C5"/>
    <w:rsid w:val="00573824"/>
    <w:rsid w:val="00580965"/>
    <w:rsid w:val="005910A0"/>
    <w:rsid w:val="005B1DFD"/>
    <w:rsid w:val="005C618D"/>
    <w:rsid w:val="005D00EA"/>
    <w:rsid w:val="006148CC"/>
    <w:rsid w:val="006448C9"/>
    <w:rsid w:val="006621C2"/>
    <w:rsid w:val="006647D6"/>
    <w:rsid w:val="006B3C4F"/>
    <w:rsid w:val="00717FB5"/>
    <w:rsid w:val="0077573D"/>
    <w:rsid w:val="007E1015"/>
    <w:rsid w:val="007F07C1"/>
    <w:rsid w:val="00857AEB"/>
    <w:rsid w:val="00867320"/>
    <w:rsid w:val="008900F7"/>
    <w:rsid w:val="008D5D4A"/>
    <w:rsid w:val="008F37F6"/>
    <w:rsid w:val="008F5300"/>
    <w:rsid w:val="008F7DDE"/>
    <w:rsid w:val="00930130"/>
    <w:rsid w:val="009634B5"/>
    <w:rsid w:val="009703DD"/>
    <w:rsid w:val="00985C07"/>
    <w:rsid w:val="009A51C1"/>
    <w:rsid w:val="00A4097F"/>
    <w:rsid w:val="00AA6E7A"/>
    <w:rsid w:val="00B158E6"/>
    <w:rsid w:val="00B30457"/>
    <w:rsid w:val="00B478A3"/>
    <w:rsid w:val="00B57E24"/>
    <w:rsid w:val="00B6780E"/>
    <w:rsid w:val="00BA3FB6"/>
    <w:rsid w:val="00C122B3"/>
    <w:rsid w:val="00C76B22"/>
    <w:rsid w:val="00C934CB"/>
    <w:rsid w:val="00C93B0C"/>
    <w:rsid w:val="00CA781A"/>
    <w:rsid w:val="00CD3D12"/>
    <w:rsid w:val="00D00E62"/>
    <w:rsid w:val="00D0698E"/>
    <w:rsid w:val="00D337B0"/>
    <w:rsid w:val="00DA2C66"/>
    <w:rsid w:val="00DF3ACB"/>
    <w:rsid w:val="00DF6F2A"/>
    <w:rsid w:val="00E21DAE"/>
    <w:rsid w:val="00E37709"/>
    <w:rsid w:val="00E45654"/>
    <w:rsid w:val="00E5214F"/>
    <w:rsid w:val="00E55DE3"/>
    <w:rsid w:val="00E81368"/>
    <w:rsid w:val="00F45E16"/>
    <w:rsid w:val="00F8042D"/>
    <w:rsid w:val="00FB063E"/>
    <w:rsid w:val="00FD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F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17FB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717FB5"/>
    <w:rPr>
      <w:rFonts w:cs="Times New Roman" w:eastAsia="Arial Unicode MS" w:hAnsi="Times New Roman" w:ascii="Times New Roman"/>
      <w:sz w:val="24"/>
      <w:szCs w:val="20"/>
    </w:rPr>
  </w:style>
  <w:style w:customStyle="true" w:styleId="Naslov3Char" w:type="character">
    <w:name w:val="Naslov 3 Char"/>
    <w:basedOn w:val="Zadanifontodlomka"/>
    <w:link w:val="Naslov3"/>
    <w:rsid w:val="00717FB5"/>
    <w:rPr>
      <w:rFonts w:cs="Times New Roman" w:eastAsia="Arial Unicode MS" w:hAnsi="Times New Roman" w:asci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21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D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1DA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1D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1D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F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17FB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717FB5"/>
    <w:rPr>
      <w:rFonts w:ascii="Times New Roman" w:cs="Times New Roman" w:eastAsia="Arial Unicode MS" w:hAnsi="Times New Roman"/>
      <w:sz w:val="24"/>
      <w:szCs w:val="20"/>
    </w:rPr>
  </w:style>
  <w:style w:customStyle="1" w:styleId="Naslov3Char" w:type="character">
    <w:name w:val="Naslov 3 Char"/>
    <w:basedOn w:val="Zadanifontodlomka"/>
    <w:link w:val="Naslov3"/>
    <w:rsid w:val="00717FB5"/>
    <w:rPr>
      <w:rFonts w:ascii="Times New Roman" w:cs="Times New Roman" w:eastAsia="Arial Unicode MS" w:hAns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21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D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1DA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1D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1D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Balić Jurišić</izvorni_sadrzaj>
    <derivirana_varijabla naziv="DomainObject.DonositeljOdluke.Prezime_1">Balić Jurišić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St-2759/2015</izvorni_sadrzaj>
    <derivirana_varijabla naziv="DomainObject.Predmet.OznakaBroj_1">St-2759/2015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DOBAR KROV AURIGA, društvo s ograničenom odgovornošću za građevinarstvo, trgovinu, ugostiteljstvo i turizam</izvorni_sadrzaj>
    <derivirana_varijabla naziv="DomainObject.Predmet.ProtustrankaFormated_1">  DOBAR KROV AURIGA, društvo s ograničenom odgovornošću za građevinarstvo, trgovinu, ugostiteljstvo i turizam</derivirana_varijabla>
  </DomainObject.Predmet.ProtustrankaFormated>
  <DomainObject.Predmet.ProtustrankaFormatedOIB>
    <izvorni_sadrzaj>  DOBAR KROV AURIGA, društvo s ograničenom odgovornošću za građevinarstvo, trgovinu, ugostiteljstvo i turizam, OIB 72531456079</izvorni_sadrzaj>
    <derivirana_varijabla naziv="DomainObject.Predmet.ProtustrankaFormatedOIB_1">  DOBAR KROV AURIGA, društvo s ograničenom odgovornošću za građevinarstvo, trgovinu, ugostiteljstvo i turizam, OIB 72531456079</derivirana_varijabla>
  </DomainObject.Predmet.ProtustrankaFormatedOIB>
  <DomainObject.Predmet.ProtustrankaFormatedWithAdress>
    <izvorni_sadrzaj> DOBAR KROV AURIGA, društvo s ograničenom odgovornošću za građevinarstvo, trgovinu, ugostiteljstvo i turizam, Trg Hrv.Brat.Zaj. 3/A, 21000 Split</izvorni_sadrzaj>
    <derivirana_varijabla naziv="DomainObject.Predmet.ProtustrankaFormatedWithAdress_1"> DOBAR KROV AURIGA, društvo s ograničenom odgovornošću za građevinarstvo, trgovinu, ugostiteljstvo i turizam, Trg Hrv.Brat.Zaj. 3/A, 21000 Split</derivirana_varijabla>
  </DomainObject.Predmet.ProtustrankaFormatedWithAdress>
  <DomainObject.Predmet.ProtustrankaFormatedWithAdressOIB>
    <izvorni_sadrzaj> DOBAR KROV AURIGA, društvo s ograničenom odgovornošću za građevinarstvo, trgovinu, ugostiteljstvo i turizam, OIB 72531456079, Trg Hrv.Brat.Zaj. 3/A, 21000 Split</izvorni_sadrzaj>
    <derivirana_varijabla naziv="DomainObject.Predmet.ProtustrankaFormatedWithAdressOIB_1"> DOBAR KROV AURIGA, društvo s ograničenom odgovornošću za građevinarstvo, trgovinu, ugostiteljstvo i turizam, OIB 72531456079, Trg Hrv.Brat.Zaj. 3/A, 21000 Split</derivirana_varijabla>
  </DomainObject.Predmet.ProtustrankaFormatedWithAdressOIB>
  <DomainObject.Predmet.ProtustrankaWithAdress>
    <izvorni_sadrzaj>DOBAR KROV AURIGA, društvo s ograničenom odgovornošću za građevinarstvo, trgovinu, ugostiteljstvo i turizam Trg Hrv.Brat.Zaj. 3/A, 21000 Split</izvorni_sadrzaj>
    <derivirana_varijabla naziv="DomainObject.Predmet.ProtustrankaWithAdress_1">DOBAR KROV AURIGA, društvo s ograničenom odgovornošću za građevinarstvo, trgovinu, ugostiteljstvo i turizam Trg Hrv.Brat.Zaj. 3/A, 21000 Split</derivirana_varijabla>
  </DomainObject.Predmet.ProtustrankaWithAdress>
  <DomainObject.Predmet.ProtustrankaWithAdressOIB>
    <izvorni_sadrzaj>DOBAR KROV AURIGA, društvo s ograničenom odgovornošću za građevinarstvo, trgovinu, ugostiteljstvo i turizam, OIB 72531456079, Trg Hrv.Brat.Zaj. 3/A, 21000 Split</izvorni_sadrzaj>
    <derivirana_varijabla naziv="DomainObject.Predmet.ProtustrankaWithAdressOIB_1">DOBAR KROV AURIGA, društvo s ograničenom odgovornošću za građevinarstvo, trgovinu, ugostiteljstvo i turizam, OIB 72531456079, Trg Hrv.Brat.Zaj. 3/A, 21000 Split</derivirana_varijabla>
  </DomainObject.Predmet.ProtustrankaWithAdressOIB>
  <DomainObject.Predmet.ProtustrankaNazivFormated>
    <izvorni_sadrzaj>DOBAR KROV AURIGA, društvo s ograničenom odgovornošću za građevinarstvo, trgovinu, ugostiteljstvo i turizam</izvorni_sadrzaj>
    <derivirana_varijabla naziv="DomainObject.Predmet.ProtustrankaNazivFormated_1">DOBAR KROV AURIGA, društvo s ograničenom odgovornošću za građevinarstvo, trgovinu, ugostiteljstvo i turizam</derivirana_varijabla>
  </DomainObject.Predmet.ProtustrankaNazivFormated>
  <DomainObject.Predmet.ProtustrankaNazivFormatedOIB>
    <izvorni_sadrzaj>DOBAR KROV AURIGA, društvo s ograničenom odgovornošću za građevinarstvo, trgovinu, ugostiteljstvo i turizam, OIB 72531456079</izvorni_sadrzaj>
    <derivirana_varijabla naziv="DomainObject.Predmet.ProtustrankaNazivFormatedOIB_1">DOBAR KROV AURIGA, društvo s ograničenom odgovornošću za građevinarstvo, trgovinu, ugostiteljstvo i turizam, OIB 72531456079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104</izvorni_sadrzaj>
    <derivirana_varijabla naziv="DomainObject.Predmet.Referada.Prostorija.Oznaka_1">104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Marija Balić Jurišić</izvorni_sadrzaj>
    <derivirana_varijabla naziv="DomainObject.Predmet.Referada.Sudac_1">Marija Balić Jurišić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43825.39</izvorni_sadrzaj>
    <derivirana_varijabla naziv="DomainObject.Predmet.TrenutnaVrijednost_1">43825.39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DOBAR KROV AURIGA, društvo s ograničenom odgovornošću za građevinarstvo, trgovinu, ugostiteljstvo i turizam</item>
    </izvorni_sadrzaj>
    <derivirana_varijabla naziv="DomainObject.Predmet.ProtuStrankaListFormated_1">
      <item>DOBAR KROV AURIGA, društvo s ograničenom odgovornošću za građevinarstvo, trgovinu, ugostiteljstvo i turizam</item>
    </derivirana_varijabla>
  </DomainObject.Predmet.ProtuStrankaListFormated>
  <DomainObject.Predmet.ProtuStrankaListFormatedOIB>
    <izvorni_sadrzaj>
      <item>DOBAR KROV AURIGA, društvo s ograničenom odgovornošću za građevinarstvo, trgovinu, ugostiteljstvo i turizam, OIB 72531456079</item>
    </izvorni_sadrzaj>
    <derivirana_varijabla naziv="DomainObject.Predmet.ProtuStrankaListFormatedOIB_1">
      <item>DOBAR KROV AURIGA, društvo s ograničenom odgovornošću za građevinarstvo, trgovinu, ugostiteljstvo i turizam, OIB 72531456079</item>
    </derivirana_varijabla>
  </DomainObject.Predmet.ProtuStrankaListFormatedOIB>
  <DomainObject.Predmet.ProtuStrankaListFormatedWithAdress>
    <izvorni_sadrzaj>
      <item>DOBAR KROV AURIGA, društvo s ograničenom odgovornošću za građevinarstvo, trgovinu, ugostiteljstvo i turizam, Trg Hrv.Brat.Zaj. 3/A, 21000 Split</item>
    </izvorni_sadrzaj>
    <derivirana_varijabla naziv="DomainObject.Predmet.ProtuStrankaListFormatedWithAdress_1">
      <item>DOBAR KROV AURIGA, društvo s ograničenom odgovornošću za građevinarstvo, trgovinu, ugostiteljstvo i turizam, Trg Hrv.Brat.Zaj. 3/A, 21000 Split</item>
    </derivirana_varijabla>
  </DomainObject.Predmet.ProtuStrankaListFormatedWithAdress>
  <DomainObject.Predmet.ProtuStrankaListFormatedWithAdressOIB>
    <izvorni_sadrzaj>
      <item>DOBAR KROV AURIGA, društvo s ograničenom odgovornošću za građevinarstvo, trgovinu, ugostiteljstvo i turizam, OIB 72531456079, Trg Hrv.Brat.Zaj. 3/A, 21000 Split</item>
    </izvorni_sadrzaj>
    <derivirana_varijabla naziv="DomainObject.Predmet.ProtuStrankaListFormatedWithAdressOIB_1">
      <item>DOBAR KROV AURIGA, društvo s ograničenom odgovornošću za građevinarstvo, trgovinu, ugostiteljstvo i turizam, OIB 72531456079, Trg Hrv.Brat.Zaj. 3/A, 21000 Split</item>
    </derivirana_varijabla>
  </DomainObject.Predmet.ProtuStrankaListFormatedWithAdressOIB>
  <DomainObject.Predmet.ProtuStrankaListNazivFormated>
    <izvorni_sadrzaj>
      <item>DOBAR KROV AURIGA, društvo s ograničenom odgovornošću za građevinarstvo, trgovinu, ugostiteljstvo i turizam</item>
    </izvorni_sadrzaj>
    <derivirana_varijabla naziv="DomainObject.Predmet.ProtuStrankaListNazivFormated_1">
      <item>DOBAR KROV AURIGA, društvo s ograničenom odgovornošću za građevinarstvo, trgovinu, ugostiteljstvo i turizam</item>
    </derivirana_varijabla>
  </DomainObject.Predmet.ProtuStrankaListNazivFormated>
  <DomainObject.Predmet.ProtuStrankaListNazivFormatedOIB>
    <izvorni_sadrzaj>
      <item>DOBAR KROV AURIGA, društvo s ograničenom odgovornošću za građevinarstvo, trgovinu, ugostiteljstvo i turizam, OIB 72531456079</item>
    </izvorni_sadrzaj>
    <derivirana_varijabla naziv="DomainObject.Predmet.ProtuStrankaListNazivFormatedOIB_1">
      <item>DOBAR KROV AURIGA, društvo s ograničenom odgovornošću za građevinarstvo, trgovinu, ugostiteljstvo i turizam, OIB 72531456079</item>
    </derivirana_varijabla>
  </DomainObject.Predmet.ProtuStrankaListNazivFormatedOIB>
  <DomainObject.Predmet.OstaliListFormated>
    <izvorni_sadrzaj>
      <item>Marija Deković</item>
    </izvorni_sadrzaj>
    <derivirana_varijabla naziv="DomainObject.Predmet.OstaliListFormated_1">
      <item>Marija Deković</item>
    </derivirana_varijabla>
  </DomainObject.Predmet.OstaliListFormated>
  <DomainObject.Predmet.OstaliListFormatedOIB>
    <izvorni_sadrzaj>
      <item>Marija Deković, OIB 13239243156</item>
    </izvorni_sadrzaj>
    <derivirana_varijabla naziv="DomainObject.Predmet.OstaliListFormatedOIB_1">
      <item>Marija Deković, OIB 13239243156</item>
    </derivirana_varijabla>
  </DomainObject.Predmet.OstaliListFormatedOIB>
  <DomainObject.Predmet.OstaliListFormatedWithAdress>
    <izvorni_sadrzaj>
      <item>Marija Deković, Obala Kralja Zvonimira 12, 21220 Trogir</item>
    </izvorni_sadrzaj>
    <derivirana_varijabla naziv="DomainObject.Predmet.OstaliListFormatedWithAdress_1">
      <item>Marija Deković, Obala Kralja Zvonimira 12, 21220 Trogir</item>
    </derivirana_varijabla>
  </DomainObject.Predmet.OstaliListFormatedWithAdress>
  <DomainObject.Predmet.OstaliListFormatedWithAdressOIB>
    <izvorni_sadrzaj>
      <item>Marija Deković, OIB 13239243156, Obala Kralja Zvonimira 12, 21220 Trogir</item>
    </izvorni_sadrzaj>
    <derivirana_varijabla naziv="DomainObject.Predmet.OstaliListFormatedWithAdressOIB_1">
      <item>Marija Deković, OIB 13239243156, Obala Kralja Zvonimira 12, 21220 Trogir</item>
    </derivirana_varijabla>
  </DomainObject.Predmet.OstaliListFormatedWithAdressOIB>
  <DomainObject.Predmet.OstaliListNazivFormated>
    <izvorni_sadrzaj>
      <item>Marija Deković</item>
    </izvorni_sadrzaj>
    <derivirana_varijabla naziv="DomainObject.Predmet.OstaliListNazivFormated_1">
      <item>Marija Deković</item>
    </derivirana_varijabla>
  </DomainObject.Predmet.OstaliListNazivFormated>
  <DomainObject.Predmet.OstaliListNazivFormatedOIB>
    <izvorni_sadrzaj>
      <item>Marija Deković, OIB 13239243156</item>
    </izvorni_sadrzaj>
    <derivirana_varijabla naziv="DomainObject.Predmet.OstaliListNazivFormatedOIB_1">
      <item>Marija Deković, OIB 13239243156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DOBAR KROV AURIGA, društvo s ograničenom odgovornošću za građevinarstvo, trgovinu, ugostiteljstvo i turizam</izvorni_sadrzaj>
    <derivirana_varijabla naziv="DomainObject.Predmet.ProtustrankaIDrugi_1">DOBAR KROV AURIGA, društvo s ograničenom odgovornošću za građevinarstvo,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DOBAR KROV AURIGA, društvo s ograničenom odgovornošću za građevinarstvo, trgovinu, ugostiteljstvo i turizam, OIB 72531456079, Trg Hrv.Brat.Zaj. 3/A, 21000 Split</izvorni_sadrzaj>
    <derivirana_varijabla naziv="DomainObject.Predmet.ProtustrankaIDrugiAdressOIB_1">DOBAR KROV AURIGA, društvo s ograničenom odgovornošću za građevinarstvo, trgovinu, ugostiteljstvo i turizam, OIB 72531456079, Trg Hrv.Brat.Zaj. 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DOBAR KROV AURIGA, društvo s ograničenom odgovornošću za građevinarstvo, trgovinu, ugostiteljstvo i turizam</item>
      <item>FINANCIJSKA AGENCIJA, RC SPLIT</item>
      <item>Marija Deković</item>
    </izvorni_sadrzaj>
    <derivirana_varijabla naziv="DomainObject.Predmet.SudioniciListNaziv_1">
      <item>DOBAR KROV AURIGA, društvo s ograničenom odgovornošću za građevinarstvo, trgovinu, ugostiteljstvo i turizam</item>
      <item>FINANCIJSKA AGENCIJA, RC SPLIT</item>
      <item>Marija Deković</item>
    </derivirana_varijabla>
  </DomainObject.Predmet.SudioniciListNaziv>
  <DomainObject.Predmet.SudioniciListAdressOIB>
    <izvorni_sadrzaj>
      <item>DOBAR KROV AURIGA, društvo s ograničenom odgovornošću za građevinarstvo, trgovinu, ugostiteljstvo i turizam, OIB 72531456079, Trg Hrv.Brat.Zaj. 3/A,21000 Split</item>
      <item>FINANCIJSKA AGENCIJA, RC SPLIT, OIB 85821130368, Mažuranićevo šetalište 24 b,21000 Split</item>
      <item>Marija Deković, OIB 13239243156, Obala Kralja Zvonimira 12,21220 Trogir</item>
    </izvorni_sadrzaj>
    <derivirana_varijabla naziv="DomainObject.Predmet.SudioniciListAdressOIB_1">
      <item>DOBAR KROV AURIGA, društvo s ograničenom odgovornošću za građevinarstvo, trgovinu, ugostiteljstvo i turizam, OIB 72531456079, Trg Hrv.Brat.Zaj. 3/A,21000 Split</item>
      <item>FINANCIJSKA AGENCIJA, RC SPLIT, OIB 85821130368, Mažuranićevo šetalište 24 b,21000 Split</item>
      <item>Marija Deković, OIB 13239243156, Obala Kralja Zvonimira 12,21220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72531456079</item>
      <item>, OIB 85821130368</item>
      <item>, OIB 13239243156</item>
    </izvorni_sadrzaj>
    <derivirana_varijabla naziv="DomainObject.Predmet.SudioniciListNazivOIB_1">
      <item>, OIB 72531456079</item>
      <item>, OIB 85821130368</item>
      <item>, OIB 13239243156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D4407-723C-492D-A7A2-BAD830AD7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778</properties:Words>
  <properties:Characters>4206</properties:Characters>
  <properties:Lines>92</properties:Lines>
  <properties:Paragraphs>28</properties:Paragraphs>
  <properties:TotalTime>122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/>
      <vt:lpstr>REPUBLIKA HRVATSKA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2017-11-15T07:10:00Z</dcterms:created>
  <dc:creator>Marija Balić</dc:creator>
  <dc:description/>
  <cp:keywords/>
  <cp:lastModifiedBy>Marija Balić</cp:lastModifiedBy>
  <cp:lastPrinted>2017-12-04T13:46:00Z</cp:lastPrinted>
  <dcterms:modified xmlns:xsi="http://www.w3.org/2001/XMLSchema-instance" xsi:type="dcterms:W3CDTF">2017-12-04T13:46:00Z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