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35c7" w14:paraId="18c35c7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B41215" w:rsidR="00F41476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E4A75"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za otvaranje stečajnog postupka nad dužnikom </w:t>
      </w:r>
      <w:r w:rsidR="00E06E5C">
        <w:rPr>
          <w:rFonts w:cs="Times New Roman" w:hAnsi="Times New Roman" w:ascii="Times New Roman"/>
          <w:sz w:val="24"/>
          <w:szCs w:val="24"/>
        </w:rPr>
        <w:t>DORA I SVEN j.d.o.o., Čakovec, Miroslava Krleže 16, OIB: 78582719548, 18. ožujka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B41215" w:rsidR="00880AAB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E06E5C" w:rsidRPr="00E06E5C">
        <w:rPr>
          <w:rFonts w:cs="Times New Roman" w:hAnsi="Times New Roman" w:ascii="Times New Roman"/>
          <w:sz w:val="24"/>
          <w:szCs w:val="24"/>
        </w:rPr>
        <w:t xml:space="preserve"> </w:t>
      </w:r>
      <w:r w:rsidR="00E06E5C">
        <w:rPr>
          <w:rFonts w:cs="Times New Roman" w:hAnsi="Times New Roman" w:ascii="Times New Roman"/>
          <w:sz w:val="24"/>
          <w:szCs w:val="24"/>
        </w:rPr>
        <w:t>DORA I SVEN j.d.o.o.</w:t>
      </w:r>
      <w:r w:rsidR="00173491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E06E5C">
        <w:rPr>
          <w:rFonts w:cs="Times New Roman" w:hAnsi="Times New Roman" w:ascii="Times New Roman"/>
          <w:sz w:val="24"/>
          <w:szCs w:val="24"/>
        </w:rPr>
        <w:t>, Čakovec, Miroslava Krleže 16, OIB: 78582719548.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upravitelja imenuje se Miljenko Marinić, Zagreb, Lopudska 1a, OIB: 34668485052</w:t>
      </w:r>
      <w:r w:rsidR="00880AAB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880AAB" w:rsidR="00880AAB" w:rsidRPr="00B412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F41476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880AAB" w:rsidR="00880A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podnijela je prijedlog za otvaranje stečajnog postupka nad ovim dužnikom zbog toga što je rješenjem od 28. kolovoza 2015., KLASA: UP-I/110/07/15-01/8283, UR. BROJ: 04-06-15-8283-8 odbacio prijedlog dužnika za otvaranje postupka predstečajne nagodbe, utvrdivši da dužnik ima evidentirane neizvršene osnove za plaćanje u razdoblju dužem od 60 dana.</w:t>
      </w:r>
    </w:p>
    <w:p w:rsidRDefault="00E06E5C" w:rsidP="00880AAB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predmetu sud je održao ročište 7. siječnja 2016. na kojem je direktorica dužnika izjavila da dužnik nema nikakve imovine, o čemu je pridonijela u spis prokazni popis imovine od 5. siječnja 2016., navevši da je dužnikov račun zatvoren 19. kolovoza 2015.</w:t>
      </w:r>
    </w:p>
    <w:p w:rsidRDefault="00E06E5C" w:rsidP="00880AAB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sud je rješenjem od 25. siječnja 2016., broj St-229/15-6 pozvao vjerovnike ovog dužnika da u roku od 15 dana od objave rješenja na mrežnoj stranici e-Oglasna ploča suda uplate predujam za namirenje troškova prethodnog i otvorenog stečajnog postupka u iznosu od 2.000,00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18. ožujka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ED3E23" w:rsidP="00ED3E23" w:rsidR="00ED3E23" w:rsidRPr="00ED3E2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SUDAC</w:t>
      </w:r>
    </w:p>
    <w:p w:rsidRDefault="00ED3E23" w:rsidP="00ED3E23" w:rsidR="00ED3E23" w:rsidRPr="00ED3E2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D3E23" w:rsidP="00ED3E23" w:rsidR="00ED3E23" w:rsidRPr="00ED3E2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ED3E2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Financijska agencija, Regionalni centar Zagreb, Ulica grada Vukovara 70,</w:t>
      </w:r>
    </w:p>
    <w:p w:rsidRDefault="00F725F4" w:rsidP="00F725F4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173491">
        <w:rPr>
          <w:rFonts w:cs="Times New Roman" w:hAnsi="Times New Roman" w:ascii="Times New Roman"/>
          <w:sz w:val="24"/>
          <w:szCs w:val="24"/>
        </w:rPr>
        <w:t>DORA I SVEN j.d.o.o., Čakovec, Miroslava Krleže 16,</w:t>
      </w:r>
    </w:p>
    <w:p w:rsidRDefault="003D7114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Direktorici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Nina Žerjav, Čakovec, Miroslava Krleže 16,</w:t>
      </w:r>
      <w:r w:rsidRPr="003D711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upravitelj, Miljenko Marinić, Zagreb, Lopudska 1a,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F64" w:rsidP="00880AAB" w:rsidR="003C1F64">
      <w:pPr>
        <w:spacing w:lineRule="auto" w:line="240" w:after="0"/>
      </w:pPr>
      <w:r>
        <w:separator/>
      </w:r>
    </w:p>
  </w:endnote>
  <w:endnote w:id="0" w:type="continuationSeparator">
    <w:p w:rsidRDefault="003C1F64" w:rsidP="00880AAB" w:rsidR="003C1F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F64" w:rsidP="00880AAB" w:rsidR="003C1F64">
      <w:pPr>
        <w:spacing w:lineRule="auto" w:line="240" w:after="0"/>
      </w:pPr>
      <w:r>
        <w:separator/>
      </w:r>
    </w:p>
  </w:footnote>
  <w:footnote w:id="0" w:type="continuationSeparator">
    <w:p w:rsidRDefault="003C1F64" w:rsidP="00880AAB" w:rsidR="003C1F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E074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E06E5C">
          <w:rPr>
            <w:rFonts w:cs="Times New Roman" w:hAnsi="Times New Roman" w:ascii="Times New Roman"/>
            <w:sz w:val="24"/>
            <w:szCs w:val="24"/>
          </w:rPr>
          <w:t>229/15-9</w:t>
        </w:r>
      </w:p>
      <w:p w:rsidRDefault="00AE074E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E06E5C">
      <w:rPr>
        <w:rFonts w:cs="Times New Roman" w:hAnsi="Times New Roman" w:ascii="Times New Roman"/>
        <w:sz w:val="24"/>
        <w:szCs w:val="24"/>
      </w:rPr>
      <w:t>229/15-9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C0A31"/>
    <w:rsid w:val="002248D9"/>
    <w:rsid w:val="003C1F64"/>
    <w:rsid w:val="003C6373"/>
    <w:rsid w:val="003D7114"/>
    <w:rsid w:val="003E79BD"/>
    <w:rsid w:val="00445AD3"/>
    <w:rsid w:val="004F79C5"/>
    <w:rsid w:val="00516AD6"/>
    <w:rsid w:val="005E4A75"/>
    <w:rsid w:val="0061134C"/>
    <w:rsid w:val="006636D7"/>
    <w:rsid w:val="007B1B2C"/>
    <w:rsid w:val="008423F1"/>
    <w:rsid w:val="00880AAB"/>
    <w:rsid w:val="00985E03"/>
    <w:rsid w:val="009D5DC4"/>
    <w:rsid w:val="00AE074E"/>
    <w:rsid w:val="00B41215"/>
    <w:rsid w:val="00B9206A"/>
    <w:rsid w:val="00BE74D3"/>
    <w:rsid w:val="00CA16A9"/>
    <w:rsid w:val="00CF32CC"/>
    <w:rsid w:val="00E00009"/>
    <w:rsid w:val="00E06E5C"/>
    <w:rsid w:val="00ED3E23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74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74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74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74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74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74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74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74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
- 1 zaposleni</izvorni_sadrzaj>
    <derivirana_varijabla naziv="DomainObject.Predmet.Opis_1">prijedlog za otvaranja st. postupka
- 1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St-229/2015</izvorni_sadrzaj>
    <derivirana_varijabla naziv="DomainObject.Predmet.OznakaBroj_1">St-229/2015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 I SVEN jednostavno društvo s ograničenom odgovornošću za trgovinu i ugostiteljstvo</izvorni_sadrzaj>
    <derivirana_varijabla naziv="DomainObject.Predmet.ProtustrankaFormated_1">  DORA I SVEN jednostavno društvo s ograničenom odgovornošću za trgovinu i ugostiteljstvo</derivirana_varijabla>
  </DomainObject.Predmet.ProtustrankaFormated>
  <DomainObject.Predmet.ProtustrankaFormatedOIB>
    <izvorni_sadrzaj>  DORA I SVEN jednostavno društvo s ograničenom odgovornošću za trgovinu i ugostiteljstvo, OIB 78582719548</izvorni_sadrzaj>
    <derivirana_varijabla naziv="DomainObject.Predmet.ProtustrankaFormatedOIB_1">  DORA I SVEN jednostavno društvo s ograničenom odgovornošću za trgovinu i ugostiteljstvo, OIB 78582719548</derivirana_varijabla>
  </DomainObject.Predmet.ProtustrankaFormatedOIB>
  <DomainObject.Predmet.ProtustrankaFormatedWithAdress>
    <izvorni_sadrzaj> DORA I SVEN jednostavno društvo s ograničenom odgovornošću za trgovinu i ugostiteljstvo, Miroslava Krleže 16, 40000 Čakovec</izvorni_sadrzaj>
    <derivirana_varijabla naziv="DomainObject.Predmet.ProtustrankaFormatedWithAdress_1"> DORA I SVEN jednostavno društvo s ograničenom odgovornošću za trgovinu i ugostiteljstvo, Miroslava Krleže 16, 40000 Čakovec</derivirana_varijabla>
  </DomainObject.Predmet.ProtustrankaFormatedWithAdress>
  <DomainObject.Predmet.ProtustrankaFormatedWithAdressOIB>
    <izvorni_sadrzaj> DORA I SVEN jednostavno društvo s ograničenom odgovornošću za trgovinu i ugostiteljstvo, OIB 78582719548, Miroslava Krleže 16, 40000 Čakovec</izvorni_sadrzaj>
    <derivirana_varijabla naziv="DomainObject.Predmet.ProtustrankaFormatedWithAdressOIB_1"> DORA I SVEN jednostavno društvo s ograničenom odgovornošću za trgovinu i ugostiteljstvo, OIB 78582719548, Miroslava Krleže 16, 40000 Čakovec</derivirana_varijabla>
  </DomainObject.Predmet.ProtustrankaFormatedWithAdressOIB>
  <DomainObject.Predmet.ProtustrankaWithAdress>
    <izvorni_sadrzaj>DORA I SVEN jednostavno društvo s ograničenom odgovornošću za trgovinu i ugostiteljstvo Miroslava Krleže 16, 40000 Čakovec</izvorni_sadrzaj>
    <derivirana_varijabla naziv="DomainObject.Predmet.ProtustrankaWithAdress_1">DORA I SVEN jednostavno društvo s ograničenom odgovornošću za trgovinu i ugostiteljstvo Miroslava Krleže 16, 40000 Čakovec</derivirana_varijabla>
  </DomainObject.Predmet.ProtustrankaWithAdress>
  <DomainObject.Predmet.ProtustrankaWithAdressOIB>
    <izvorni_sadrzaj>DORA I SVEN jednostavno društvo s ograničenom odgovornošću za trgovinu i ugostiteljstvo, OIB 78582719548, Miroslava Krleže 16, 40000 Čakovec</izvorni_sadrzaj>
    <derivirana_varijabla naziv="DomainObject.Predmet.ProtustrankaWithAdressOIB_1">DORA I SVEN jednostavno društvo s ograničenom odgovornošću za trgovinu i ugostiteljstvo, OIB 78582719548, Miroslava Krleže 16, 40000 Čakovec</derivirana_varijabla>
  </DomainObject.Predmet.ProtustrankaWithAdressOIB>
  <DomainObject.Predmet.ProtustrankaNazivFormated>
    <izvorni_sadrzaj>DORA I SVEN jednostavno društvo s ograničenom odgovornošću za trgovinu i ugostiteljstvo</izvorni_sadrzaj>
    <derivirana_varijabla naziv="DomainObject.Predmet.ProtustrankaNazivFormated_1">DORA I SVEN jednostavno društvo s ograničenom odgovornošću za trgovinu i ugostiteljstvo</derivirana_varijabla>
  </DomainObject.Predmet.ProtustrankaNazivFormated>
  <DomainObject.Predmet.ProtustrankaNazivFormatedOIB>
    <izvorni_sadrzaj>DORA I SVEN jednostavno društvo s ograničenom odgovornošću za trgovinu i ugostiteljstvo, OIB 78582719548</izvorni_sadrzaj>
    <derivirana_varijabla naziv="DomainObject.Predmet.ProtustrankaNazivFormatedOIB_1">DORA I SVEN jednostavno društvo s ograničenom odgovornošću za trgovinu i ugostiteljstvo, OIB 78582719548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3870155.77</izvorni_sadrzaj>
    <derivirana_varijabla naziv="DomainObject.Predmet.TrenutnaVrijednost_1">3870155.77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DORA I SVEN jednostavno društvo s ograničenom odgovornošću za trgovinu i ugostiteljstvo</item>
    </izvorni_sadrzaj>
    <derivirana_varijabla naziv="DomainObject.Predmet.ProtuStrankaListFormated_1">
      <item>DORA I SVEN jednostavno društvo s ograničenom odgovornošću za trgovinu i ugostiteljstvo</item>
    </derivirana_varijabla>
  </DomainObject.Predmet.ProtuStrankaListFormated>
  <DomainObject.Predmet.ProtuStrankaListFormatedOIB>
    <izvorni_sadrzaj>
      <item>DORA I SVEN jednostavno društvo s ograničenom odgovornošću za trgovinu i ugostiteljstvo, OIB 78582719548</item>
    </izvorni_sadrzaj>
    <derivirana_varijabla naziv="DomainObject.Predmet.ProtuStrankaListFormatedOIB_1">
      <item>DORA I SVEN jednostavno društvo s ograničenom odgovornošću za trgovinu i ugostiteljstvo, OIB 78582719548</item>
    </derivirana_varijabla>
  </DomainObject.Predmet.ProtuStrankaListFormatedOIB>
  <DomainObject.Predmet.ProtuStrankaListFormatedWithAdress>
    <izvorni_sadrzaj>
      <item>DORA I SVEN jednostavno društvo s ograničenom odgovornošću za trgovinu i ugostiteljstvo, Miroslava Krleže 16, 40000 Čakovec</item>
    </izvorni_sadrzaj>
    <derivirana_varijabla naziv="DomainObject.Predmet.ProtuStrankaListFormatedWithAdress_1">
      <item>DORA I SVEN jednostavno društvo s ograničenom odgovornošću za trgovinu i ugostiteljstvo, Miroslava Krleže 16, 40000 Čakovec</item>
    </derivirana_varijabla>
  </DomainObject.Predmet.ProtuStrankaListFormatedWithAdress>
  <DomainObject.Predmet.ProtuStrankaListFormatedWithAdressOIB>
    <izvorni_sadrzaj>
      <item>DORA I SVEN jednostavno društvo s ograničenom odgovornošću za trgovinu i ugostiteljstvo, OIB 78582719548, Miroslava Krleže 16, 40000 Čakovec</item>
    </izvorni_sadrzaj>
    <derivirana_varijabla naziv="DomainObject.Predmet.ProtuStrankaListFormatedWithAdressOIB_1">
      <item>DORA I SVEN jednostavno društvo s ograničenom odgovornošću za trgovinu i ugostiteljstvo, OIB 78582719548, Miroslava Krleže 16, 40000 Čakovec</item>
    </derivirana_varijabla>
  </DomainObject.Predmet.ProtuStrankaListFormatedWithAdressOIB>
  <DomainObject.Predmet.ProtuStrankaListNazivFormated>
    <izvorni_sadrzaj>
      <item>DORA I SVEN jednostavno društvo s ograničenom odgovornošću za trgovinu i ugostiteljstvo</item>
    </izvorni_sadrzaj>
    <derivirana_varijabla naziv="DomainObject.Predmet.ProtuStrankaListNazivFormated_1">
      <item>DORA I SVEN jednostavno društvo s ograničenom odgovornošću za trgovinu i ugostiteljstvo</item>
    </derivirana_varijabla>
  </DomainObject.Predmet.ProtuStrankaListNazivFormated>
  <DomainObject.Predmet.ProtuStrankaListNazivFormatedOIB>
    <izvorni_sadrzaj>
      <item>DORA I SVEN jednostavno društvo s ograničenom odgovornošću za trgovinu i ugostiteljstvo, OIB 78582719548</item>
    </izvorni_sadrzaj>
    <derivirana_varijabla naziv="DomainObject.Predmet.ProtuStrankaListNazivFormatedOIB_1">
      <item>DORA I SVEN jednostavno društvo s ograničenom odgovornošću za trgovinu i ugostiteljstvo, OIB 78582719548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DORA I SVEN jednostavno društvo s ograničenom odgovornošću za trgovinu i ugostiteljstvo</izvorni_sadrzaj>
    <derivirana_varijabla naziv="DomainObject.Predmet.ProtustrankaIDrugi_1">DORA I SVEN jednostavno društvo s ograničenom odgovornošću za trgovinu i ugostiteljstvo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DORA I SVEN jednostavno društvo s ograničenom odgovornošću za trgovinu i ugostiteljstvo, OIB 78582719548, Miroslava Krleže 16, 40000 Čakovec</izvorni_sadrzaj>
    <derivirana_varijabla naziv="DomainObject.Predmet.ProtustrankaIDrugiAdressOIB_1">DORA I SVEN jednostavno društvo s ograničenom odgovornošću za trgovinu i ugostiteljstvo, OIB 78582719548, Miroslava Krleže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DORA I SVEN jednostavno društvo s ograničenom odgovornošću za trgovinu i ugostiteljstvo</item>
      <item>Sudski registar</item>
      <item>e-oglasna</item>
    </izvorni_sadrzaj>
    <derivirana_varijabla naziv="DomainObject.Predmet.SudioniciListNaziv_1">
      <item>Financijska agencija Regionalni centar Zagreb</item>
      <item>DORA I SVEN jednostavno društvo s ograničenom odgovornošću za trgovinu i ugostiteljstvo</item>
      <item>Sudski registar</item>
      <item>e-oglasna</item>
    </derivirana_varijabla>
  </DomainObject.Predmet.SudioniciListNaziv>
  <DomainObject.Predmet.SudioniciListAdressOIB>
    <izvorni_sadrzaj>
      <item>Financijska agencija Regionalni centar Zagreb, Ilica 307,10000 Zagreb</item>
      <item>DORA I SVEN jednostavno društvo s ograničenom odgovornošću za trgovinu i ugostiteljstvo, OIB 78582719548, Miroslava Krleže 16,40000 Čakovec</item>
      <item>Sudski registar</item>
      <item>e-oglasna</item>
    </izvorni_sadrzaj>
    <derivirana_varijabla naziv="DomainObject.Predmet.SudioniciListAdressOIB_1">
      <item>Financijska agencija Regionalni centar Zagreb, Ilica 307,10000 Zagreb</item>
      <item>DORA I SVEN jednostavno društvo s ograničenom odgovornošću za trgovinu i ugostiteljstvo, OIB 78582719548, Miroslava Krleže 16,40000 Čakovec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78582719548</item>
      <item>, OIB null</item>
      <item>, OIB null</item>
    </izvorni_sadrzaj>
    <derivirana_varijabla naziv="DomainObject.Predmet.SudioniciListNazivOIB_1">
      <item>, OIB null</item>
      <item>, OIB 78582719548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2491</properties:Characters>
  <properties:Lines>69</properties:Lines>
  <properties:Paragraphs>30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2016-03-18T11:14:00Z</cp:lastPrinted>
  <dcterms:modified xmlns:xsi="http://www.w3.org/2001/XMLSchema-instance" xsi:type="dcterms:W3CDTF">2016-03-18T11:17:00Z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