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3946" w14:paraId="5153946" w:rsidRDefault="00AE3DB1" w:rsidP="00AE3DB1" w:rsidR="00AE3DB1" w:rsidRPr="0093390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3DB1" w:rsidP="00AE3DB1" w:rsidR="00AE3DB1" w:rsidRPr="00691CF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691CFB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AE3DB1" w:rsidP="00AE3DB1" w:rsidR="00AE3DB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691CFB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AE3DB1" w:rsidP="00AE3DB1" w:rsidR="00AE3DB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E3DB1" w:rsidP="00AE3DB1" w:rsidR="00AE3DB1" w:rsidRPr="00691CFB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AE3DB1" w:rsidP="00AE3DB1" w:rsidR="00AE3DB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E3DB1" w:rsidP="00AE3DB1" w:rsidR="00AE3DB1" w:rsidRPr="005D578C">
      <w:pPr>
        <w:jc w:val="center"/>
        <w:rPr>
          <w:rFonts w:cs="Times New Roman" w:eastAsia="Times New Roman"/>
          <w:szCs w:val="24"/>
        </w:rPr>
      </w:pPr>
    </w:p>
    <w:p w:rsidRDefault="00AE3DB1" w:rsidP="00AE3DB1" w:rsidR="00AE3DB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E3DB1" w:rsidP="00AE3DB1" w:rsidR="00AE3DB1" w:rsidRPr="005D578C">
      <w:pPr>
        <w:rPr>
          <w:rFonts w:cs="Times New Roman" w:eastAsia="Times New Roman"/>
          <w:szCs w:val="24"/>
        </w:rPr>
      </w:pPr>
    </w:p>
    <w:p w:rsidRDefault="00AE3DB1" w:rsidP="00AE3DB1" w:rsidR="00AE3DB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B6386C" w:rsidRPr="001274D9">
        <w:rPr>
          <w:iCs/>
        </w:rPr>
        <w:t>na temelju prijedloga sudske savjetnice Mihaele Kaligari,</w:t>
      </w:r>
      <w:r w:rsidR="00B6386C">
        <w:rPr>
          <w:iCs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VERBIS AUT FACTIS d. o. o. Pula, Marsovo polje 12, OIB 54309809010, MBS 040278382,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FF4072">
        <w:rPr>
          <w:rFonts w:cs="Times New Roman" w:eastAsia="Times New Roman"/>
          <w:szCs w:val="24"/>
        </w:rPr>
        <w:t>5. travnja</w:t>
      </w:r>
      <w:r>
        <w:rPr>
          <w:rFonts w:cs="Times New Roman" w:eastAsia="Times New Roman"/>
          <w:szCs w:val="24"/>
        </w:rPr>
        <w:t xml:space="preserve"> 2016.</w:t>
      </w:r>
    </w:p>
    <w:p w:rsidRDefault="00AE3DB1" w:rsidP="00AE3DB1" w:rsidR="00AE3DB1" w:rsidRPr="005D578C">
      <w:pPr>
        <w:rPr>
          <w:rFonts w:cs="Times New Roman" w:eastAsia="Times New Roman"/>
          <w:szCs w:val="24"/>
        </w:rPr>
      </w:pPr>
    </w:p>
    <w:p w:rsidRDefault="00AE3DB1" w:rsidP="00AE3DB1" w:rsidR="00AE3DB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E3DB1" w:rsidP="00AE3DB1" w:rsidR="00AE3DB1" w:rsidRPr="005D578C">
      <w:pPr>
        <w:rPr>
          <w:rFonts w:cs="Times New Roman" w:eastAsia="Times New Roman"/>
          <w:szCs w:val="24"/>
        </w:rPr>
      </w:pPr>
    </w:p>
    <w:p w:rsidRDefault="00AE3DB1" w:rsidP="00AE3DB1" w:rsidR="00AE3DB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VERBIS AUT FACTIS d. o. o. Pula, Marsovo polje 12,</w:t>
      </w:r>
      <w:r w:rsidR="00691CFB">
        <w:rPr>
          <w:rFonts w:cs="Times New Roman" w:eastAsia="Times New Roman"/>
          <w:szCs w:val="24"/>
        </w:rPr>
        <w:t xml:space="preserve"> OIB 54309809010, MBS 040278382</w:t>
      </w:r>
      <w:r>
        <w:rPr>
          <w:rFonts w:cs="Times New Roman" w:eastAsia="Times New Roman"/>
          <w:szCs w:val="24"/>
        </w:rPr>
        <w:t>.</w:t>
      </w:r>
    </w:p>
    <w:p w:rsidRDefault="00AE3DB1" w:rsidP="00AE3DB1" w:rsidR="00AE3DB1" w:rsidRPr="005D578C">
      <w:pPr>
        <w:rPr>
          <w:rFonts w:cs="Times New Roman" w:eastAsia="Times New Roman"/>
          <w:szCs w:val="24"/>
        </w:rPr>
      </w:pPr>
    </w:p>
    <w:p w:rsidRDefault="00AE3DB1" w:rsidP="00AE3DB1" w:rsidR="00AE3DB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AE3DB1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AE3DB1" w:rsidP="00AE3DB1" w:rsidR="00AE3DB1">
      <w:pPr>
        <w:rPr>
          <w:rFonts w:cs="Times New Roman" w:eastAsia="Times New Roman"/>
          <w:szCs w:val="20"/>
        </w:rPr>
      </w:pPr>
    </w:p>
    <w:p w:rsidRDefault="00AE3DB1" w:rsidP="00AE3DB1" w:rsidR="00AE3DB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VERBIS AUT FACTIS d. o. o. Pula, Marsovo polje 12, OIB 54309809010, MBS 040278382.</w:t>
      </w:r>
    </w:p>
    <w:p w:rsidRDefault="00AE3DB1" w:rsidP="00AE3DB1" w:rsidR="00AE3DB1">
      <w:pPr>
        <w:ind w:firstLine="709"/>
        <w:rPr>
          <w:rFonts w:cs="Times New Roman" w:eastAsia="Times New Roman"/>
          <w:szCs w:val="24"/>
        </w:rPr>
      </w:pPr>
    </w:p>
    <w:p w:rsidRDefault="00AE3DB1" w:rsidP="00AE3DB1" w:rsidR="00AE3DB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VERBIS AUT FACTIS d. o. o. Pula, Marsovo polje 12, OIB 54309809010, MBS 040278382.</w:t>
      </w:r>
    </w:p>
    <w:p w:rsidRDefault="00AE3DB1" w:rsidP="00AE3DB1" w:rsidR="00AE3DB1" w:rsidRPr="005D578C">
      <w:pPr>
        <w:rPr>
          <w:rFonts w:cs="Times New Roman" w:eastAsia="Times New Roman"/>
          <w:szCs w:val="24"/>
        </w:rPr>
      </w:pPr>
    </w:p>
    <w:p w:rsidRDefault="00AE3DB1" w:rsidP="00AE3DB1" w:rsidR="00AE3DB1">
      <w:pPr>
        <w:jc w:val="center"/>
        <w:rPr>
          <w:rFonts w:eastAsiaTheme="minorHAnsi"/>
          <w:lang w:eastAsia="en-US"/>
        </w:rPr>
      </w:pPr>
    </w:p>
    <w:p w:rsidRDefault="00AE3DB1" w:rsidP="00AE3DB1" w:rsidR="00AE3DB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E3DB1" w:rsidP="00AE3DB1" w:rsidR="00AE3DB1">
      <w:pPr>
        <w:ind w:firstLine="708"/>
        <w:rPr>
          <w:rFonts w:cs="Times New Roman" w:eastAsia="Times New Roman"/>
          <w:szCs w:val="24"/>
        </w:rPr>
      </w:pPr>
    </w:p>
    <w:p w:rsidRDefault="00AE3DB1" w:rsidP="00AE3DB1" w:rsidR="00AE3DB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VERBIS AUT FACTIS d. o. o. 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St-1076/2015-3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E3DB1" w:rsidP="00AE3DB1" w:rsidR="00AE3DB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E3DB1" w:rsidP="00AE3DB1" w:rsidR="00AE3DB1" w:rsidRPr="005D578C">
      <w:pPr>
        <w:rPr>
          <w:rFonts w:cs="Times New Roman" w:eastAsia="Times New Roman"/>
          <w:szCs w:val="24"/>
        </w:rPr>
      </w:pPr>
    </w:p>
    <w:p w:rsidRDefault="00AE3DB1" w:rsidP="00AE3DB1" w:rsidR="00AE3DB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F4072">
        <w:rPr>
          <w:rFonts w:cs="Times New Roman" w:eastAsia="Times New Roman"/>
          <w:szCs w:val="24"/>
        </w:rPr>
        <w:t>5. 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E3DB1" w:rsidP="00AE3DB1" w:rsidR="00AE3DB1">
      <w:pPr>
        <w:rPr>
          <w:rFonts w:cs="Times New Roman" w:eastAsia="Times New Roman"/>
          <w:szCs w:val="24"/>
        </w:rPr>
      </w:pPr>
    </w:p>
    <w:p w:rsidRDefault="00AE3DB1" w:rsidP="00AE3DB1" w:rsidR="00AE3DB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E3DB1" w:rsidP="00AE3DB1" w:rsidR="00AE3DB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D16EE5">
        <w:rPr>
          <w:rFonts w:cs="Times New Roman" w:eastAsia="Times New Roman"/>
          <w:szCs w:val="24"/>
        </w:rPr>
        <w:t>, v. r.</w:t>
      </w:r>
    </w:p>
    <w:p w:rsidRDefault="00AE3DB1" w:rsidP="00AE3DB1" w:rsidR="00AE3DB1">
      <w:pPr>
        <w:jc w:val="left"/>
        <w:rPr>
          <w:rFonts w:cs="Times New Roman" w:eastAsia="Times New Roman"/>
          <w:szCs w:val="24"/>
        </w:rPr>
      </w:pPr>
    </w:p>
    <w:p w:rsidRDefault="00AE3DB1" w:rsidP="00AE3DB1" w:rsidR="00AE3DB1" w:rsidRPr="005D578C">
      <w:pPr>
        <w:jc w:val="left"/>
        <w:rPr>
          <w:rFonts w:cs="Times New Roman" w:eastAsia="Times New Roman"/>
          <w:szCs w:val="24"/>
        </w:rPr>
      </w:pPr>
    </w:p>
    <w:p w:rsidRDefault="00B6386C" w:rsidP="00B6386C" w:rsidR="00B6386C" w:rsidRPr="00056726">
      <w:pPr>
        <w:jc w:val="left"/>
        <w:rPr>
          <w:iCs/>
        </w:rPr>
      </w:pPr>
      <w:r w:rsidRPr="00056726">
        <w:rPr>
          <w:iCs/>
        </w:rPr>
        <w:t>UPUTA O PRAVNOM LIJEKU</w:t>
      </w:r>
    </w:p>
    <w:p w:rsidRDefault="00B6386C" w:rsidP="00B6386C" w:rsidR="00B6386C" w:rsidRPr="00056726">
      <w:pPr>
        <w:ind w:firstLine="708"/>
        <w:rPr>
          <w:iCs/>
        </w:rPr>
      </w:pPr>
      <w:r w:rsidRPr="00056726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B6386C" w:rsidP="00B6386C" w:rsidR="00B6386C" w:rsidRPr="00056726">
      <w:pPr>
        <w:rPr>
          <w:iCs/>
        </w:rPr>
      </w:pPr>
      <w:r w:rsidRPr="00056726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AE3DB1" w:rsidP="00AE3DB1" w:rsidR="00AE3DB1">
      <w:pPr>
        <w:rPr>
          <w:rFonts w:cs="Times New Roman" w:eastAsia="Times New Roman"/>
          <w:szCs w:val="24"/>
        </w:rPr>
      </w:pPr>
    </w:p>
    <w:p w:rsidRDefault="00AE3DB1" w:rsidP="00AE3DB1" w:rsidR="00AE3DB1" w:rsidRPr="005D578C">
      <w:pPr>
        <w:rPr>
          <w:rFonts w:cs="Times New Roman" w:eastAsia="Times New Roman"/>
          <w:szCs w:val="24"/>
        </w:rPr>
      </w:pPr>
    </w:p>
    <w:p w:rsidRDefault="00AE3DB1" w:rsidP="00AE3DB1" w:rsidR="00AE3DB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E3DB1" w:rsidP="00AE3DB1" w:rsidR="00AE3D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E3DB1" w:rsidP="00AE3DB1" w:rsidR="00AE3D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VERBIS AUT FACTIS d. o. o. Pula, Marsovo polje 12</w:t>
      </w:r>
      <w:r w:rsidR="00E228FD">
        <w:rPr>
          <w:rFonts w:cs="Times New Roman" w:eastAsia="Times New Roman"/>
          <w:szCs w:val="24"/>
        </w:rPr>
        <w:t>,</w:t>
      </w:r>
    </w:p>
    <w:p w:rsidRDefault="00AE3DB1" w:rsidP="00AE3DB1" w:rsidR="00AE3D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Vladimir Bondarenko, Rusija, G. Taganrog, ul. Dzerginskogo d. 117, </w:t>
      </w:r>
    </w:p>
    <w:p w:rsidRDefault="00AE3DB1" w:rsidP="00AE3DB1" w:rsidR="00AE3DB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AE3DB1" w:rsidP="00AE3DB1" w:rsidR="00AE3D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E3DB1" w:rsidP="00AE3DB1" w:rsidR="00AE3DB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AE3DB1" w:rsidP="00AE3DB1" w:rsidR="00AE3DB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E3DB1" w:rsidP="00AE3DB1" w:rsidR="00AE3D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E3DB1" w:rsidP="00AE3DB1" w:rsidR="00AE3D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E3DB1" w:rsidP="00AE3DB1" w:rsidR="00AE3DB1"/>
    <w:p w:rsidRDefault="00AE3DB1" w:rsidP="00AE3DB1" w:rsidR="00AE3DB1"/>
    <w:p w:rsidRDefault="00AE3DB1" w:rsidP="00AE3DB1" w:rsidR="00AE3DB1"/>
    <w:p w:rsidRDefault="00AE3DB1" w:rsidP="00AE3DB1" w:rsidR="00AE3DB1"/>
    <w:p w:rsidRDefault="00AE3DB1" w:rsidP="00AE3DB1" w:rsidR="00AE3DB1"/>
    <w:p w:rsidRDefault="00AE3DB1" w:rsidP="00AE3DB1" w:rsidR="00AE3DB1"/>
    <w:p w:rsidRDefault="00AE3DB1" w:rsidP="00AE3DB1" w:rsidR="00AE3DB1"/>
    <w:p w:rsidRDefault="00AE3DB1" w:rsidP="00AE3DB1" w:rsidR="00AE3DB1"/>
    <w:p w:rsidRDefault="00AE3DB1" w:rsidP="00AE3DB1" w:rsidR="00AE3DB1"/>
    <w:p w:rsidRDefault="00AE3DB1" w:rsidP="00AE3DB1" w:rsidR="00AE3DB1"/>
    <w:p w:rsidRDefault="00AE3DB1" w:rsidP="00AE3DB1" w:rsidR="00AE3DB1"/>
    <w:p w:rsidRDefault="00AE3DB1" w:rsidP="00AE3DB1" w:rsidR="00AE3DB1"/>
    <w:p w:rsidRDefault="00AE3DB1" w:rsidP="00AE3DB1" w:rsidR="00AE3DB1"/>
    <w:p w:rsidRDefault="00AE3DB1" w:rsidP="00AE3DB1" w:rsidR="00AE3DB1"/>
    <w:p w:rsidRDefault="00AE3DB1" w:rsidP="00AE3DB1" w:rsidR="00AE3DB1"/>
    <w:p w:rsidRDefault="00AE3DB1" w:rsidP="00AE3DB1" w:rsidR="00AE3DB1"/>
    <w:p w:rsidRDefault="004F5027" w:rsidR="004F5027"/>
    <w:sectPr w:rsidSect="0026233F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DB1" w:rsidP="00AE3DB1" w:rsidR="00AE3DB1">
      <w:r>
        <w:separator/>
      </w:r>
    </w:p>
  </w:endnote>
  <w:endnote w:id="0" w:type="continuationSeparator">
    <w:p w:rsidRDefault="00AE3DB1" w:rsidP="00AE3DB1" w:rsidR="00AE3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DB1" w:rsidP="00AE3DB1" w:rsidR="00AE3DB1">
      <w:r>
        <w:separator/>
      </w:r>
    </w:p>
  </w:footnote>
  <w:footnote w:id="0" w:type="continuationSeparator">
    <w:p w:rsidRDefault="00AE3DB1" w:rsidP="00AE3DB1" w:rsidR="00AE3D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DB1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16EE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St-1076/2015-5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DB1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St-1076/2015-5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15B"/>
    <w:rsid w:val="004F5027"/>
    <w:rsid w:val="00691CFB"/>
    <w:rsid w:val="00933907"/>
    <w:rsid w:val="0093715B"/>
    <w:rsid w:val="00AB41AA"/>
    <w:rsid w:val="00AE3DB1"/>
    <w:rsid w:val="00B6386C"/>
    <w:rsid w:val="00D16EE5"/>
    <w:rsid w:val="00E228FD"/>
    <w:rsid w:val="00F919C8"/>
    <w:rsid w:val="00FC570A"/>
    <w:rsid w:val="00FF4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3DB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3DB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E3DB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3D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3DB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3D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3DB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6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EE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16EE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16EE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16EE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3DB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3DB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E3DB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3D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3DB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3D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3DB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6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EE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16EE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16EE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16EE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St-1076/2015</izvorni_sadrzaj>
    <derivirana_varijabla naziv="DomainObject.Predmet.OznakaBroj_1">St-1076/2015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VERBIS AUT FACTIS d.o.o. PULA</izvorni_sadrzaj>
    <derivirana_varijabla naziv="DomainObject.Predmet.ProtustrankaFormated_1">  VERBIS AUT FACTIS d.o.o. PULA</derivirana_varijabla>
  </DomainObject.Predmet.ProtustrankaFormated>
  <DomainObject.Predmet.ProtustrankaFormatedOIB>
    <izvorni_sadrzaj>  VERBIS AUT FACTIS d.o.o. PULA, OIB 54309809010</izvorni_sadrzaj>
    <derivirana_varijabla naziv="DomainObject.Predmet.ProtustrankaFormatedOIB_1">  VERBIS AUT FACTIS d.o.o. PULA, OIB 54309809010</derivirana_varijabla>
  </DomainObject.Predmet.ProtustrankaFormatedOIB>
  <DomainObject.Predmet.ProtustrankaFormatedWithAdress>
    <izvorni_sadrzaj> VERBIS AUT FACTIS d.o.o. PULA, Marsovo polje 12, 52100 Pula</izvorni_sadrzaj>
    <derivirana_varijabla naziv="DomainObject.Predmet.ProtustrankaFormatedWithAdress_1"> VERBIS AUT FACTIS d.o.o. PULA, Marsovo polje 12, 52100 Pula</derivirana_varijabla>
  </DomainObject.Predmet.ProtustrankaFormatedWithAdress>
  <DomainObject.Predmet.ProtustrankaFormatedWithAdressOIB>
    <izvorni_sadrzaj> VERBIS AUT FACTIS d.o.o. PULA, OIB 54309809010, Marsovo polje 12, 52100 Pula</izvorni_sadrzaj>
    <derivirana_varijabla naziv="DomainObject.Predmet.ProtustrankaFormatedWithAdressOIB_1"> VERBIS AUT FACTIS d.o.o. PULA, OIB 54309809010, Marsovo polje 12, 52100 Pula</derivirana_varijabla>
  </DomainObject.Predmet.ProtustrankaFormatedWithAdressOIB>
  <DomainObject.Predmet.ProtustrankaWithAdress>
    <izvorni_sadrzaj>VERBIS AUT FACTIS d.o.o. PULA Marsovo polje 12, 52100 Pula</izvorni_sadrzaj>
    <derivirana_varijabla naziv="DomainObject.Predmet.ProtustrankaWithAdress_1">VERBIS AUT FACTIS d.o.o. PULA Marsovo polje 12, 52100 Pula</derivirana_varijabla>
  </DomainObject.Predmet.ProtustrankaWithAdress>
  <DomainObject.Predmet.ProtustrankaWithAdressOIB>
    <izvorni_sadrzaj>VERBIS AUT FACTIS d.o.o. PULA, OIB 54309809010, Marsovo polje 12, 52100 Pula</izvorni_sadrzaj>
    <derivirana_varijabla naziv="DomainObject.Predmet.ProtustrankaWithAdressOIB_1">VERBIS AUT FACTIS d.o.o. PULA, OIB 54309809010, Marsovo polje 12, 52100 Pula</derivirana_varijabla>
  </DomainObject.Predmet.ProtustrankaWithAdressOIB>
  <DomainObject.Predmet.ProtustrankaNazivFormated>
    <izvorni_sadrzaj>VERBIS AUT FACTIS d.o.o. PULA</izvorni_sadrzaj>
    <derivirana_varijabla naziv="DomainObject.Predmet.ProtustrankaNazivFormated_1">VERBIS AUT FACTIS d.o.o. PULA</derivirana_varijabla>
  </DomainObject.Predmet.ProtustrankaNazivFormated>
  <DomainObject.Predmet.ProtustrankaNazivFormatedOIB>
    <izvorni_sadrzaj>VERBIS AUT FACTIS d.o.o. PULA, OIB 54309809010</izvorni_sadrzaj>
    <derivirana_varijabla naziv="DomainObject.Predmet.ProtustrankaNazivFormatedOIB_1">VERBIS AUT FACTIS d.o.o. PULA, OIB 54309809010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159.41</izvorni_sadrzaj>
    <derivirana_varijabla naziv="DomainObject.Predmet.TrenutnaVrijednost_1">159.41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VERBIS AUT FACTIS d.o.o. PULA</item>
    </izvorni_sadrzaj>
    <derivirana_varijabla naziv="DomainObject.Predmet.ProtuStrankaListFormated_1">
      <item>VERBIS AUT FACTIS d.o.o. PULA</item>
    </derivirana_varijabla>
  </DomainObject.Predmet.ProtuStrankaListFormated>
  <DomainObject.Predmet.ProtuStrankaListFormatedOIB>
    <izvorni_sadrzaj>
      <item>VERBIS AUT FACTIS d.o.o. PULA, OIB 54309809010</item>
    </izvorni_sadrzaj>
    <derivirana_varijabla naziv="DomainObject.Predmet.ProtuStrankaListFormatedOIB_1">
      <item>VERBIS AUT FACTIS d.o.o. PULA, OIB 54309809010</item>
    </derivirana_varijabla>
  </DomainObject.Predmet.ProtuStrankaListFormatedOIB>
  <DomainObject.Predmet.ProtuStrankaListFormatedWithAdress>
    <izvorni_sadrzaj>
      <item>VERBIS AUT FACTIS d.o.o. PULA, Marsovo polje 12, 52100 Pula</item>
    </izvorni_sadrzaj>
    <derivirana_varijabla naziv="DomainObject.Predmet.ProtuStrankaListFormatedWithAdress_1">
      <item>VERBIS AUT FACTIS d.o.o. PULA, Marsovo polje 12, 52100 Pula</item>
    </derivirana_varijabla>
  </DomainObject.Predmet.ProtuStrankaListFormatedWithAdress>
  <DomainObject.Predmet.ProtuStrankaListFormatedWithAdressOIB>
    <izvorni_sadrzaj>
      <item>VERBIS AUT FACTIS d.o.o. PULA, OIB 54309809010, Marsovo polje 12, 52100 Pula</item>
    </izvorni_sadrzaj>
    <derivirana_varijabla naziv="DomainObject.Predmet.ProtuStrankaListFormatedWithAdressOIB_1">
      <item>VERBIS AUT FACTIS d.o.o. PULA, OIB 54309809010, Marsovo polje 12, 52100 Pula</item>
    </derivirana_varijabla>
  </DomainObject.Predmet.ProtuStrankaListFormatedWithAdressOIB>
  <DomainObject.Predmet.ProtuStrankaListNazivFormated>
    <izvorni_sadrzaj>
      <item>VERBIS AUT FACTIS d.o.o. PULA</item>
    </izvorni_sadrzaj>
    <derivirana_varijabla naziv="DomainObject.Predmet.ProtuStrankaListNazivFormated_1">
      <item>VERBIS AUT FACTIS d.o.o. PULA</item>
    </derivirana_varijabla>
  </DomainObject.Predmet.ProtuStrankaListNazivFormated>
  <DomainObject.Predmet.ProtuStrankaListNazivFormatedOIB>
    <izvorni_sadrzaj>
      <item>VERBIS AUT FACTIS d.o.o. PULA, OIB 54309809010</item>
    </izvorni_sadrzaj>
    <derivirana_varijabla naziv="DomainObject.Predmet.ProtuStrankaListNazivFormatedOIB_1">
      <item>VERBIS AUT FACTIS d.o.o. PULA, OIB 54309809010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VERBIS AUT FACTIS d.o.o. PULA</izvorni_sadrzaj>
    <derivirana_varijabla naziv="DomainObject.Predmet.ProtustrankaIDrugi_1">VERBIS AUT FACTIS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VERBIS AUT FACTIS d.o.o. PULA, OIB 54309809010, Marsovo polje 12, 52100 Pula</izvorni_sadrzaj>
    <derivirana_varijabla naziv="DomainObject.Predmet.ProtustrankaIDrugiAdressOIB_1">VERBIS AUT FACTIS d.o.o. PULA, OIB 54309809010, Marsovo polje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VERBIS AUT FACTIS d.o.o. PULA</item>
    </izvorni_sadrzaj>
    <derivirana_varijabla naziv="DomainObject.Predmet.SudioniciListNaziv_1">
      <item>FINANCIJSKA AGENCIJA, RC RIJEKA, PODRUŽNICA PULA, PULA</item>
      <item>VERBIS AUT FACTIS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VERBIS AUT FACTIS d.o.o. PULA, OIB 54309809010, Marsovo polje 12,52100 Pula</item>
    </izvorni_sadrzaj>
    <derivirana_varijabla naziv="DomainObject.Predmet.SudioniciListAdressOIB_1">
      <item>FINANCIJSKA AGENCIJA, RC RIJEKA, PODRUŽNICA PULA, PULA, OIB 85821130368, Ulica grada Vukovara 70,Zagreb</item>
      <item>VERBIS AUT FACTIS d.o.o. PULA, OIB 54309809010, Marsovo polje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54309809010</item>
    </izvorni_sadrzaj>
    <derivirana_varijabla naziv="DomainObject.Predmet.SudioniciListNazivOIB_1">
      <item>, OIB 85821130368</item>
      <item>, OIB 54309809010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3102</properties:Characters>
  <properties:Lines>93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2016-03-23T07:58:00Z</dcterms:created>
  <dc:creator>Mihaela Kaligari</dc:creator>
  <dc:description/>
  <cp:keywords/>
  <cp:lastModifiedBy>Jasmina Matika</cp:lastModifiedBy>
  <cp:lastPrinted>2016-04-05T06:03:00Z</cp:lastPrinted>
  <dcterms:modified xmlns:xsi="http://www.w3.org/2001/XMLSchema-instance" xsi:type="dcterms:W3CDTF">2016-04-05T12:33:00Z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