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caa2" w14:paraId="dc6caa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104" w:rsidP="002D3104" w:rsidR="002D3104" w:rsidRPr="004453B3">
      <w:pPr>
        <w:pStyle w:val="Zaglavlje"/>
      </w:pPr>
      <w:r w:rsidRPr="004453B3">
        <w:t xml:space="preserve">REPUBLIKA HRVATSKA </w:t>
      </w:r>
    </w:p>
    <w:p w:rsidRDefault="002D3104" w:rsidP="002D3104" w:rsidR="002D3104" w:rsidRPr="004453B3">
      <w:pPr>
        <w:pStyle w:val="Zaglavlje"/>
      </w:pPr>
      <w:r w:rsidRPr="004453B3">
        <w:t>Trgovački sud u Zagrebu</w:t>
      </w:r>
    </w:p>
    <w:p w:rsidRDefault="002D3104" w:rsidP="002D3104" w:rsidR="002D3104" w:rsidRPr="004453B3">
      <w:pPr>
        <w:pStyle w:val="Zaglavlje"/>
      </w:pPr>
      <w:r w:rsidRPr="004453B3">
        <w:t xml:space="preserve">Zagreb, Amruševa 2/II </w:t>
      </w:r>
    </w:p>
    <w:p w:rsidRDefault="002D3104" w:rsidP="002D3104" w:rsidR="002D310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7858/15</w:t>
      </w:r>
    </w:p>
    <w:p w:rsidRDefault="002D3104" w:rsidP="002D3104" w:rsidR="002D3104" w:rsidRPr="004453B3">
      <w:pPr>
        <w:jc w:val="center"/>
      </w:pPr>
    </w:p>
    <w:p w:rsidRDefault="002D3104" w:rsidP="002D3104" w:rsidR="002D310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center"/>
      </w:pPr>
      <w:r w:rsidRPr="004453B3">
        <w:t>R J E Š E N J E</w:t>
      </w:r>
    </w:p>
    <w:p w:rsidRDefault="002D3104" w:rsidP="002D3104" w:rsidR="002D3104" w:rsidRPr="004453B3">
      <w:pPr>
        <w:jc w:val="center"/>
      </w:pPr>
    </w:p>
    <w:p w:rsidRDefault="002D3104" w:rsidP="002D3104" w:rsidR="002D310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KONČEK j.d.o.o., Banova Jaruga, Stjepana Radića 82, OIB: 60699074660,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center"/>
      </w:pPr>
      <w:r w:rsidRPr="004453B3">
        <w:t>r i j e š i o    je</w:t>
      </w:r>
    </w:p>
    <w:p w:rsidRDefault="002D3104" w:rsidP="002D3104" w:rsidR="002D310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3104" w:rsidP="002D3104" w:rsidR="002D310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KONČEK j.d.o.o., Banova Jaruga, Stjepana Radića 82, OIB: 60699074660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D3104" w:rsidP="002D3104" w:rsidR="002D3104" w:rsidRPr="004453B3">
      <w:pPr>
        <w:pStyle w:val="BodyText21"/>
        <w:rPr>
          <w:rFonts w:hAnsi="Times New Roman" w:ascii="Times New Roman"/>
          <w:szCs w:val="24"/>
        </w:rPr>
      </w:pPr>
    </w:p>
    <w:p w:rsidRDefault="002D3104" w:rsidP="002D3104" w:rsidR="002D310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Neven Pavišić, OIB: 13342388025, Sesvete, Prva prigorska 21a.</w:t>
      </w:r>
    </w:p>
    <w:p w:rsidRDefault="002D3104" w:rsidP="002D3104" w:rsidR="002D310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D3104" w:rsidP="002D3104" w:rsidR="002D3104">
      <w:pPr>
        <w:jc w:val="both"/>
      </w:pPr>
      <w:r w:rsidRPr="004453B3">
        <w:t xml:space="preserve">III. Zaključuje se stečajni postupak nad dužnikom </w:t>
      </w:r>
      <w:r>
        <w:t>KONČEK j.d.o.o., Banova Jaruga, Stjepana Radića 82, OIB: 60699074660.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ind w:left="360"/>
        <w:jc w:val="center"/>
      </w:pPr>
      <w:r w:rsidRPr="004453B3">
        <w:t>Obrazloženje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D3104" w:rsidP="002D3104" w:rsidR="002D3104" w:rsidRPr="004453B3">
      <w:pPr>
        <w:jc w:val="center"/>
      </w:pPr>
    </w:p>
    <w:p w:rsidRDefault="002D3104" w:rsidP="002D3104" w:rsidR="002D3104" w:rsidRPr="004453B3">
      <w:pPr>
        <w:ind w:firstLine="720" w:left="5040"/>
        <w:jc w:val="right"/>
      </w:pPr>
      <w:r w:rsidRPr="004453B3">
        <w:t xml:space="preserve">      SUDAC:</w:t>
      </w:r>
    </w:p>
    <w:p w:rsidRDefault="002D3104" w:rsidP="002D3104" w:rsidR="002D3104" w:rsidRPr="004453B3">
      <w:pPr>
        <w:jc w:val="right"/>
      </w:pPr>
      <w:r>
        <w:t>Goran Iskra</w:t>
      </w: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>Uputa o pravnom lijeku:</w:t>
      </w:r>
    </w:p>
    <w:p w:rsidRDefault="002D3104" w:rsidP="002D3104" w:rsidR="002D310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D3104" w:rsidP="002D3104" w:rsidR="002D3104" w:rsidRPr="004453B3">
      <w:pPr>
        <w:jc w:val="both"/>
        <w:rPr>
          <w:i/>
        </w:rPr>
      </w:pPr>
    </w:p>
    <w:p w:rsidRDefault="002D3104" w:rsidP="002D3104" w:rsidR="002D3104" w:rsidRPr="004453B3">
      <w:pPr>
        <w:jc w:val="both"/>
      </w:pPr>
    </w:p>
    <w:p w:rsidRDefault="002D3104" w:rsidP="002D3104" w:rsidR="002D3104" w:rsidRPr="004453B3">
      <w:pPr>
        <w:jc w:val="both"/>
      </w:pPr>
      <w:r w:rsidRPr="004453B3">
        <w:t>DNa:</w:t>
      </w:r>
    </w:p>
    <w:p w:rsidRDefault="002D3104" w:rsidP="002D3104" w:rsidR="002D3104" w:rsidRPr="004453B3">
      <w:pPr>
        <w:jc w:val="both"/>
      </w:pPr>
      <w:r w:rsidRPr="004453B3">
        <w:t>1.) Podnositelju zahtjeva: FINA-i</w:t>
      </w:r>
    </w:p>
    <w:p w:rsidRDefault="002D3104" w:rsidP="002D3104" w:rsidR="002D3104" w:rsidRPr="004453B3">
      <w:pPr>
        <w:jc w:val="both"/>
      </w:pPr>
      <w:r w:rsidRPr="004453B3">
        <w:t>2.) Dužnik i zakonski zastupnik dužnika</w:t>
      </w:r>
    </w:p>
    <w:p w:rsidRDefault="002D3104" w:rsidP="002D3104" w:rsidR="002D3104" w:rsidRPr="004453B3">
      <w:pPr>
        <w:jc w:val="both"/>
      </w:pPr>
      <w:r w:rsidRPr="004453B3">
        <w:t>3.) Ministarstvo pravosuđa po ŽDO Zagreb</w:t>
      </w:r>
    </w:p>
    <w:p w:rsidRDefault="002D3104" w:rsidP="002D3104" w:rsidR="002D3104" w:rsidRPr="004453B3">
      <w:pPr>
        <w:jc w:val="both"/>
      </w:pPr>
      <w:r w:rsidRPr="004453B3">
        <w:t>4.) Sudski registar – elektronski i neposredno po pravomoćnosti</w:t>
      </w:r>
    </w:p>
    <w:p w:rsidRDefault="002D3104" w:rsidP="002D3104" w:rsidR="002D3104" w:rsidRPr="004453B3">
      <w:pPr>
        <w:jc w:val="both"/>
      </w:pPr>
      <w:r w:rsidRPr="004453B3">
        <w:t>5.) Mrežna stranica e-Oglasne ploče</w:t>
      </w:r>
    </w:p>
    <w:p w:rsidRDefault="002D3104" w:rsidP="002D3104" w:rsidR="002D3104" w:rsidRPr="004453B3">
      <w:pPr>
        <w:jc w:val="both"/>
      </w:pPr>
      <w:r w:rsidRPr="004453B3">
        <w:t>6.) Porezna uprava</w:t>
      </w:r>
    </w:p>
    <w:p w:rsidRDefault="002D3104" w:rsidP="002D3104" w:rsidR="002D3104" w:rsidRPr="004453B3">
      <w:pPr>
        <w:jc w:val="both"/>
      </w:pPr>
      <w:r w:rsidRPr="004453B3">
        <w:t>7.) Stečajnom upravitelju</w:t>
      </w:r>
    </w:p>
    <w:p w:rsidRDefault="002D3104" w:rsidP="002D3104" w:rsidR="002D3104" w:rsidRPr="004453B3">
      <w:pPr>
        <w:jc w:val="center"/>
        <w:rPr>
          <w:highlight w:val="green"/>
          <w:u w:val="single"/>
        </w:rPr>
      </w:pPr>
    </w:p>
    <w:p w:rsidRDefault="002D3104" w:rsidP="002D3104" w:rsidR="002D3104" w:rsidRPr="004453B3">
      <w:pPr>
        <w:jc w:val="center"/>
        <w:rPr>
          <w:highlight w:val="green"/>
          <w:u w:val="single"/>
        </w:rPr>
      </w:pPr>
    </w:p>
    <w:p w:rsidRDefault="002D3104" w:rsidP="002D3104" w:rsidR="002D3104" w:rsidRPr="004453B3">
      <w:pPr>
        <w:jc w:val="center"/>
        <w:rPr>
          <w:u w:val="single"/>
        </w:rPr>
      </w:pPr>
    </w:p>
    <w:p w:rsidRDefault="002D3104" w:rsidP="002D3104" w:rsidR="002D3104" w:rsidRPr="004453B3"/>
    <w:p w:rsidRDefault="000D2C86" w:rsidP="002D310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1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D3104">
      <w:t>7858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6149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104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94AE3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St-7858/2015-7</izvorni_sadrzaj>
    <derivirana_varijabla naziv="DomainObject.Oznaka_1">St-7858/2015-7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7858</izvorni_sadrzaj>
    <derivirana_varijabla naziv="DomainObject.Predmet.Broj_1">7858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St-7858/2015</izvorni_sadrzaj>
    <derivirana_varijabla naziv="DomainObject.Predmet.OznakaBroj_1">St-7858/2015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KONČEK j.d.o.o. zastupanog po punomoćniku MORANA KONČEK</izvorni_sadrzaj>
    <derivirana_varijabla naziv="DomainObject.Predmet.ProtustrankaFormated_1">  KONČEK j.d.o.o. zastupanog po punomoćniku MORANA KONČEK</derivirana_varijabla>
  </DomainObject.Predmet.ProtustrankaFormated>
  <DomainObject.Predmet.ProtustrankaFormatedOIB>
    <izvorni_sadrzaj>  KONČEK j.d.o.o., OIB 60699074660 zastupanog po punomoćniku MORANA KONČEK</izvorni_sadrzaj>
    <derivirana_varijabla naziv="DomainObject.Predmet.ProtustrankaFormatedOIB_1">  KONČEK j.d.o.o., OIB 60699074660 zastupanog po punomoćniku MORANA KONČEK</derivirana_varijabla>
  </DomainObject.Predmet.ProtustrankaFormatedOIB>
  <DomainObject.Predmet.ProtustrankaFormatedWithAdress>
    <izvorni_sadrzaj> KONČEK j.d.o.o., Stjepana Radića 82, 44320 Banova Jaruga zastupanog po punomoćniku MORANA KONČEK</izvorni_sadrzaj>
    <derivirana_varijabla naziv="DomainObject.Predmet.ProtustrankaFormatedWithAdress_1"> KONČEK j.d.o.o., Stjepana Radića 82, 44320 Banova Jaruga zastupanog po punomoćniku MORANA KONČEK</derivirana_varijabla>
  </DomainObject.Predmet.ProtustrankaFormatedWithAdress>
  <DomainObject.Predmet.ProtustrankaFormatedWithAdressOIB>
    <izvorni_sadrzaj> KONČEK j.d.o.o., OIB 60699074660, Stjepana Radića 82, 44320 Banova Jaruga zastupanog po punomoćniku MORANA KONČEK</izvorni_sadrzaj>
    <derivirana_varijabla naziv="DomainObject.Predmet.ProtustrankaFormatedWithAdressOIB_1"> KONČEK j.d.o.o., OIB 60699074660, Stjepana Radića 82, 44320 Banova Jaruga zastupanog po punomoćniku MORANA KONČEK</derivirana_varijabla>
  </DomainObject.Predmet.ProtustrankaFormatedWithAdressOIB>
  <DomainObject.Predmet.ProtustrankaWithAdress>
    <izvorni_sadrzaj>KONČEK j.d.o.o. Stjepana Radića 82, 44320 Banova Jaruga</izvorni_sadrzaj>
    <derivirana_varijabla naziv="DomainObject.Predmet.ProtustrankaWithAdress_1">KONČEK j.d.o.o. Stjepana Radića 82, 44320 Banova Jaruga</derivirana_varijabla>
  </DomainObject.Predmet.ProtustrankaWithAdress>
  <DomainObject.Predmet.ProtustrankaWithAdressOIB>
    <izvorni_sadrzaj>KONČEK j.d.o.o., OIB 60699074660, Stjepana Radića 82, 44320 Banova Jaruga</izvorni_sadrzaj>
    <derivirana_varijabla naziv="DomainObject.Predmet.ProtustrankaWithAdressOIB_1">KONČEK j.d.o.o., OIB 60699074660, Stjepana Radića 82, 44320 Banova Jaruga</derivirana_varijabla>
  </DomainObject.Predmet.ProtustrankaWithAdressOIB>
  <DomainObject.Predmet.ProtustrankaNazivFormated>
    <izvorni_sadrzaj>KONČEK j.d.o.o.</izvorni_sadrzaj>
    <derivirana_varijabla naziv="DomainObject.Predmet.ProtustrankaNazivFormated_1">KONČEK j.d.o.o.</derivirana_varijabla>
  </DomainObject.Predmet.ProtustrankaNazivFormated>
  <DomainObject.Predmet.ProtustrankaNazivFormatedOIB>
    <izvorni_sadrzaj>KONČEK j.d.o.o., OIB 60699074660</izvorni_sadrzaj>
    <derivirana_varijabla naziv="DomainObject.Predmet.ProtustrankaNazivFormatedOIB_1">KONČEK j.d.o.o., OIB 60699074660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KONČEK j.d.o.o. zastupanog po punomoćniku MORANA KONČEK</item>
    </izvorni_sadrzaj>
    <derivirana_varijabla naziv="DomainObject.Predmet.ProtuStrankaListFormated_1">
      <item>KONČEK j.d.o.o. zastupanog po punomoćniku MORANA KONČEK</item>
    </derivirana_varijabla>
  </DomainObject.Predmet.ProtuStrankaListFormated>
  <DomainObject.Predmet.ProtuStrankaListFormatedOIB>
    <izvorni_sadrzaj>
      <item>KONČEK j.d.o.o., OIB 60699074660 zastupanog po punomoćniku MORANA KONČEK</item>
    </izvorni_sadrzaj>
    <derivirana_varijabla naziv="DomainObject.Predmet.ProtuStrankaListFormatedOIB_1">
      <item>KONČEK j.d.o.o., OIB 60699074660 zastupanog po punomoćniku MORANA KONČEK</item>
    </derivirana_varijabla>
  </DomainObject.Predmet.ProtuStrankaListFormatedOIB>
  <DomainObject.Predmet.ProtuStrankaListFormatedWithAdress>
    <izvorni_sadrzaj>
      <item>KONČEK j.d.o.o., Stjepana Radića 82, 44320 Banova Jaruga zastupanog po punomoćniku MORANA KONČEK</item>
    </izvorni_sadrzaj>
    <derivirana_varijabla naziv="DomainObject.Predmet.ProtuStrankaListFormatedWithAdress_1">
      <item>KONČEK j.d.o.o., Stjepana Radića 82, 44320 Banova Jaruga zastupanog po punomoćniku MORANA KONČEK</item>
    </derivirana_varijabla>
  </DomainObject.Predmet.ProtuStrankaListFormatedWithAdress>
  <DomainObject.Predmet.ProtuStrankaListFormatedWithAdressOIB>
    <izvorni_sadrzaj>
      <item>KONČEK j.d.o.o., OIB 60699074660, Stjepana Radića 82, 44320 Banova Jaruga zastupanog po punomoćniku MORANA KONČEK</item>
    </izvorni_sadrzaj>
    <derivirana_varijabla naziv="DomainObject.Predmet.ProtuStrankaListFormatedWithAdressOIB_1">
      <item>KONČEK j.d.o.o., OIB 60699074660, Stjepana Radića 82, 44320 Banova Jaruga zastupanog po punomoćniku MORANA KONČEK</item>
    </derivirana_varijabla>
  </DomainObject.Predmet.ProtuStrankaListFormatedWithAdressOIB>
  <DomainObject.Predmet.ProtuStrankaListNazivFormated>
    <izvorni_sadrzaj>
      <item>KONČEK j.d.o.o.</item>
    </izvorni_sadrzaj>
    <derivirana_varijabla naziv="DomainObject.Predmet.ProtuStrankaListNazivFormated_1">
      <item>KONČEK j.d.o.o.</item>
    </derivirana_varijabla>
  </DomainObject.Predmet.ProtuStrankaListNazivFormated>
  <DomainObject.Predmet.ProtuStrankaListNazivFormatedOIB>
    <izvorni_sadrzaj>
      <item>KONČEK j.d.o.o., OIB 60699074660</item>
    </izvorni_sadrzaj>
    <derivirana_varijabla naziv="DomainObject.Predmet.ProtuStrankaListNazivFormatedOIB_1">
      <item>KONČEK j.d.o.o., OIB 60699074660</item>
    </derivirana_varijabla>
  </DomainObject.Predmet.ProtuStrankaListNazivFormatedOIB>
  <DomainObject.Predmet.OstaliListFormated>
    <izvorni_sadrzaj>
      <item>MORANA KONČEK punomoćnik sudionika u postupku KONČEK j.d.o.o.</item>
    </izvorni_sadrzaj>
    <derivirana_varijabla naziv="DomainObject.Predmet.OstaliListFormated_1">
      <item>MORANA KONČEK punomoćnik sudionika u postupku KONČEK j.d.o.o.</item>
    </derivirana_varijabla>
  </DomainObject.Predmet.OstaliListFormated>
  <DomainObject.Predmet.OstaliListFormatedOIB>
    <izvorni_sadrzaj>
      <item>MORANA KONČEK, OIB 91572780754 punomoćnik sudionika u postupku KONČEK j.d.o.o.</item>
    </izvorni_sadrzaj>
    <derivirana_varijabla naziv="DomainObject.Predmet.OstaliListFormatedOIB_1">
      <item>MORANA KONČEK, OIB 91572780754 punomoćnik sudionika u postupku KONČEK j.d.o.o.</item>
    </derivirana_varijabla>
  </DomainObject.Predmet.OstaliListFormatedOIB>
  <DomainObject.Predmet.OstaliListFormatedWithAdress>
    <izvorni_sadrzaj>
      <item>MORANA KONČEK, Stjepana Radića 82, 44320 Banova Jaruga punomoćnik sudionika u postupku KONČEK j.d.o.o.</item>
    </izvorni_sadrzaj>
    <derivirana_varijabla naziv="DomainObject.Predmet.OstaliListFormatedWithAdress_1">
      <item>MORANA KONČEK, Stjepana Radića 82, 44320 Banova Jaruga punomoćnik sudionika u postupku KONČEK j.d.o.o.</item>
    </derivirana_varijabla>
  </DomainObject.Predmet.OstaliListFormatedWithAdress>
  <DomainObject.Predmet.OstaliListFormatedWithAdressOIB>
    <izvorni_sadrzaj>
      <item>MORANA KONČEK, OIB 91572780754, Stjepana Radića 82, 44320 Banova Jaruga punomoćnik sudionika u postupku KONČEK j.d.o.o.</item>
    </izvorni_sadrzaj>
    <derivirana_varijabla naziv="DomainObject.Predmet.OstaliListFormatedWithAdressOIB_1">
      <item>MORANA KONČEK, OIB 91572780754, Stjepana Radića 82, 44320 Banova Jaruga punomoćnik sudionika u postupku KONČEK j.d.o.o.</item>
    </derivirana_varijabla>
  </DomainObject.Predmet.OstaliListFormatedWithAdressOIB>
  <DomainObject.Predmet.OstaliListNazivFormated>
    <izvorni_sadrzaj>
      <item>MORANA KONČEK</item>
    </izvorni_sadrzaj>
    <derivirana_varijabla naziv="DomainObject.Predmet.OstaliListNazivFormated_1">
      <item>MORANA KONČEK</item>
    </derivirana_varijabla>
  </DomainObject.Predmet.OstaliListNazivFormated>
  <DomainObject.Predmet.OstaliListNazivFormatedOIB>
    <izvorni_sadrzaj>
      <item>MORANA KONČEK, OIB 91572780754</item>
    </izvorni_sadrzaj>
    <derivirana_varijabla naziv="DomainObject.Predmet.OstaliListNazivFormatedOIB_1">
      <item>MORANA KONČEK, OIB 91572780754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St-7858/2015-7</izvorni_sadrzaj>
    <derivirana_varijabla naziv="DomainObject.PoslovniBrojDokumenta_1">St-7858/2015-7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KONČEK j.d.o.o.</izvorni_sadrzaj>
    <derivirana_varijabla naziv="DomainObject.Predmet.ProtustrankaIDrugi_1">KONČEK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KONČEK j.d.o.o., OIB 60699074660, Stjepana Radića 82, 44320 Banova Jaruga</izvorni_sadrzaj>
    <derivirana_varijabla naziv="DomainObject.Predmet.ProtustrankaIDrugiAdressOIB_1">KONČEK j.d.o.o., OIB 60699074660, Stjepana Radića 82,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KONČEK j.d.o.o.</item>
      <item>FINA Regionalni centar Zagreb</item>
      <item>MORANA KONČEK</item>
    </izvorni_sadrzaj>
    <derivirana_varijabla naziv="DomainObject.Predmet.SudioniciListNaziv_1">
      <item>KONČEK j.d.o.o.</item>
      <item>FINA Regionalni centar Zagreb</item>
      <item>MORANA KONČEK</item>
    </derivirana_varijabla>
  </DomainObject.Predmet.SudioniciListNaziv>
  <DomainObject.Predmet.SudioniciListAdressOIB>
    <izvorni_sadrzaj>
      <item>KONČEK j.d.o.o., OIB 60699074660, Stjepana Radića 82,44320 Banova Jaruga</item>
      <item>FINA Regionalni centar Zagreb, OIB 85821130368, Trg svibanjskih žrtava 1995. 1,10000 Zagreb</item>
      <item>MORANA KONČEK, OIB 91572780754, Stjepana Radića 82,44320 Banova Jaruga</item>
    </izvorni_sadrzaj>
    <derivirana_varijabla naziv="DomainObject.Predmet.SudioniciListAdressOIB_1">
      <item>KONČEK j.d.o.o., OIB 60699074660, Stjepana Radića 82,44320 Banova Jaruga</item>
      <item>FINA Regionalni centar Zagreb, OIB 85821130368, Trg svibanjskih žrtava 1995. 1,10000 Zagreb</item>
      <item>MORANA KONČEK, OIB 91572780754, Stjepana Radića 82,44320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60699074660</item>
      <item>, OIB 85821130368</item>
      <item>, OIB 91572780754</item>
    </izvorni_sadrzaj>
    <derivirana_varijabla naziv="DomainObject.Predmet.SudioniciListNazivOIB_1">
      <item>, OIB 60699074660</item>
      <item>, OIB 85821130368</item>
      <item>, OIB 91572780754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74807-8953-40BC-BC2A-A1D234FC5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2365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2016-03-29T11:15:00Z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2016-03-29T11:18:00Z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St-7858/2015-7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