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98a2" w14:paraId="3cb98a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386579" w:rsidRPr="002F63F1">
        <w:rPr>
          <w:rFonts w:hAnsi="Times New Roman" w:ascii="Times New Roman"/>
          <w:szCs w:val="24"/>
          <w:lang w:val="hr-HR"/>
        </w:rPr>
        <w:t>DE SOUZA d.o.o. za usluge, Zagreb (Grad Zagreb), Gračanski Mihaljevac 7B, OIB: 37781691327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386579">
        <w:rPr>
          <w:rFonts w:hAnsi="Times New Roman" w:ascii="Times New Roman"/>
          <w:szCs w:val="24"/>
          <w:lang w:val="hr-HR"/>
        </w:rPr>
        <w:t>7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386579">
        <w:rPr>
          <w:rFonts w:hAnsi="Times New Roman" w:ascii="Times New Roman"/>
          <w:szCs w:val="24"/>
          <w:lang w:val="hr-HR"/>
        </w:rPr>
        <w:t>lipnja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2D5DAA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386579" w:rsidRPr="002F63F1">
        <w:rPr>
          <w:rFonts w:hAnsi="Times New Roman" w:ascii="Times New Roman"/>
          <w:szCs w:val="24"/>
          <w:lang w:val="hr-HR"/>
        </w:rPr>
        <w:t>DE SOUZA d.o.o. za usluge, Zagreb (Grad Zagreb), Gračanski Mihaljevac 7B, OIB: 37781691327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2D5DAA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386579">
        <w:rPr>
          <w:rFonts w:hAnsi="Times New Roman" w:ascii="Times New Roman"/>
          <w:b/>
          <w:i/>
          <w:szCs w:val="24"/>
          <w:lang w:val="hr-HR"/>
        </w:rPr>
        <w:t>199115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26CC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386579">
        <w:rPr>
          <w:rFonts w:hAnsi="Times New Roman" w:ascii="Times New Roman"/>
          <w:szCs w:val="24"/>
          <w:lang w:val="hr-HR"/>
        </w:rPr>
        <w:t>7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386579">
        <w:rPr>
          <w:rFonts w:hAnsi="Times New Roman" w:ascii="Times New Roman"/>
          <w:szCs w:val="24"/>
          <w:lang w:val="hr-HR"/>
        </w:rPr>
        <w:t>lipnja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3C23B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386579">
      <w:rPr>
        <w:rFonts w:hAnsi="Times New Roman" w:ascii="Times New Roman"/>
        <w:szCs w:val="24"/>
        <w:lang w:val="hr-HR"/>
      </w:rPr>
      <w:t xml:space="preserve">Poslovni broj: </w:t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386579">
      <w:rPr>
        <w:rFonts w:hAnsi="Times New Roman" w:ascii="Times New Roman"/>
        <w:szCs w:val="24"/>
        <w:lang w:val="hr-HR"/>
      </w:rPr>
      <w:t>1991</w:t>
    </w:r>
    <w:r w:rsidR="002D5DAA" w:rsidRPr="00C7758F">
      <w:rPr>
        <w:rFonts w:hAnsi="Times New Roman" w:ascii="Times New Roman"/>
        <w:szCs w:val="24"/>
        <w:lang w:val="hr-HR"/>
      </w:rPr>
      <w:t>/</w:t>
    </w:r>
    <w:r w:rsidR="002D5DAA">
      <w:rPr>
        <w:rFonts w:hAnsi="Times New Roman" w:ascii="Times New Roman"/>
        <w:szCs w:val="24"/>
        <w:lang w:val="hr-HR"/>
      </w:rPr>
      <w:t>15</w:t>
    </w:r>
    <w:r w:rsidR="002D5DAA" w:rsidRPr="00C7758F">
      <w:rPr>
        <w:rFonts w:hAnsi="Times New Roman" w:ascii="Times New Roman"/>
        <w:szCs w:val="24"/>
        <w:lang w:val="hr-HR"/>
      </w:rPr>
      <w:t>-</w:t>
    </w:r>
    <w:r w:rsidR="00386579">
      <w:rPr>
        <w:rFonts w:hAnsi="Times New Roman" w:ascii="Times New Roman"/>
        <w:sz w:val="20"/>
        <w:lang w:val="hr-HR"/>
      </w:rPr>
      <w:t>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386579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D1304D"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1991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</w:t>
    </w:r>
    <w:r w:rsidR="00386579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6CC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579"/>
    <w:rsid w:val="0038673A"/>
    <w:rsid w:val="0039672D"/>
    <w:rsid w:val="00397F88"/>
    <w:rsid w:val="003A0DAE"/>
    <w:rsid w:val="003A1A33"/>
    <w:rsid w:val="003A1D13"/>
    <w:rsid w:val="003B2EC1"/>
    <w:rsid w:val="003C23BB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1C8C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3E5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2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3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3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3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3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2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3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3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3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3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St-1991/2015</izvorni_sadrzaj>
    <derivirana_varijabla naziv="DomainObject.Predmet.OznakaBroj_1">St-1991/2015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SOUZA d.o.o. za usluge zastupanog po punomoćniku Leonie Brzović</izvorni_sadrzaj>
    <derivirana_varijabla naziv="DomainObject.Predmet.ProtustrankaFormated_1">  DE SOUZA d.o.o. za usluge zastupanog po punomoćniku Leonie Brzović</derivirana_varijabla>
  </DomainObject.Predmet.ProtustrankaFormated>
  <DomainObject.Predmet.ProtustrankaFormatedOIB>
    <izvorni_sadrzaj>  DE SOUZA d.o.o. za usluge, OIB 37781691327 zastupanog po punomoćniku Leonie Brzović</izvorni_sadrzaj>
    <derivirana_varijabla naziv="DomainObject.Predmet.ProtustrankaFormatedOIB_1">  DE SOUZA d.o.o. za usluge, OIB 37781691327 zastupanog po punomoćniku Leonie Brzović</derivirana_varijabla>
  </DomainObject.Predmet.ProtustrankaFormatedOIB>
  <DomainObject.Predmet.ProtustrankaFormatedWithAdress>
    <izvorni_sadrzaj> DE SOUZA d.o.o. za usluge, Gračanski Mihaljevac 7B, 10000 Zagreb zastupanog po punomoćniku Leonie Brzović</izvorni_sadrzaj>
    <derivirana_varijabla naziv="DomainObject.Predmet.ProtustrankaFormatedWithAdress_1"> DE SOUZA d.o.o. za usluge, Gračanski Mihaljevac 7B, 10000 Zagreb zastupanog po punomoćniku Leonie Brzović</derivirana_varijabla>
  </DomainObject.Predmet.ProtustrankaFormatedWithAdress>
  <DomainObject.Predmet.ProtustrankaFormatedWithAdressOIB>
    <izvorni_sadrzaj> DE SOUZA d.o.o. za usluge, OIB 37781691327, Gračanski Mihaljevac 7B, 10000 Zagreb zastupanog po punomoćniku Leonie Brzović</izvorni_sadrzaj>
    <derivirana_varijabla naziv="DomainObject.Predmet.ProtustrankaFormatedWithAdressOIB_1"> DE SOUZA d.o.o. za usluge, OIB 37781691327, Gračanski Mihaljevac 7B, 10000 Zagreb zastupanog po punomoćniku Leonie Brzović</derivirana_varijabla>
  </DomainObject.Predmet.ProtustrankaFormatedWithAdressOIB>
  <DomainObject.Predmet.ProtustrankaWithAdress>
    <izvorni_sadrzaj>DE SOUZA d.o.o. za usluge Gračanski Mihaljevac 7B, 10000 Zagreb</izvorni_sadrzaj>
    <derivirana_varijabla naziv="DomainObject.Predmet.ProtustrankaWithAdress_1">DE SOUZA d.o.o. za usluge Gračanski Mihaljevac 7B, 10000 Zagreb</derivirana_varijabla>
  </DomainObject.Predmet.ProtustrankaWithAdress>
  <DomainObject.Predmet.ProtustrankaWithAdressOIB>
    <izvorni_sadrzaj>DE SOUZA d.o.o. za usluge, OIB 37781691327, Gračanski Mihaljevac 7B, 10000 Zagreb</izvorni_sadrzaj>
    <derivirana_varijabla naziv="DomainObject.Predmet.ProtustrankaWithAdressOIB_1">DE SOUZA d.o.o. za usluge, OIB 37781691327, Gračanski Mihaljevac 7B, 10000 Zagreb</derivirana_varijabla>
  </DomainObject.Predmet.ProtustrankaWithAdressOIB>
  <DomainObject.Predmet.ProtustrankaNazivFormated>
    <izvorni_sadrzaj>DE SOUZA d.o.o. za usluge</izvorni_sadrzaj>
    <derivirana_varijabla naziv="DomainObject.Predmet.ProtustrankaNazivFormated_1">DE SOUZA d.o.o. za usluge</derivirana_varijabla>
  </DomainObject.Predmet.ProtustrankaNazivFormated>
  <DomainObject.Predmet.ProtustrankaNazivFormatedOIB>
    <izvorni_sadrzaj>DE SOUZA d.o.o. za usluge, OIB 37781691327</izvorni_sadrzaj>
    <derivirana_varijabla naziv="DomainObject.Predmet.ProtustrankaNazivFormatedOIB_1">DE SOUZA d.o.o. za usluge, OIB 37781691327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Sudarat Chamnanjan zastupanog po punomoćniku odvjetnik Ivan Garac</izvorni_sadrzaj>
    <derivirana_varijabla naziv="DomainObject.Predmet.StrankaFormated_1">  Sudarat Chamnanjan zastupanog po punomoćniku odvjetnik Ivan Garac</derivirana_varijabla>
  </DomainObject.Predmet.StrankaFormated>
  <DomainObject.Predmet.StrankaFormatedOIB>
    <izvorni_sadrzaj>  Sudarat Chamnanjan, OIB 28335227549 zastupanog po punomoćniku odvjetnik Ivan Garac</izvorni_sadrzaj>
    <derivirana_varijabla naziv="DomainObject.Predmet.StrankaFormatedOIB_1">  Sudarat Chamnanjan, OIB 28335227549 zastupanog po punomoćniku odvjetnik Ivan Garac</derivirana_varijabla>
  </DomainObject.Predmet.StrankaFormatedOIB>
  <DomainObject.Predmet.StrankaFormatedWithAdress>
    <izvorni_sadrzaj> Sudarat Chamnanjan, Hruševečka Ulica 5, 10000 Zagreb zastupanog po punomoćniku odvjetnik Ivan Garac</izvorni_sadrzaj>
    <derivirana_varijabla naziv="DomainObject.Predmet.StrankaFormatedWithAdress_1"> Sudarat Chamnanjan, Hruševečka Ulica 5, 10000 Zagreb zastupanog po punomoćniku odvjetnik Ivan Garac</derivirana_varijabla>
  </DomainObject.Predmet.StrankaFormatedWithAdress>
  <DomainObject.Predmet.StrankaFormatedWithAdressOIB>
    <izvorni_sadrzaj> Sudarat Chamnanjan, OIB 28335227549, Hruševečka Ulica 5, 10000 Zagreb zastupanog po punomoćniku odvjetnik Ivan Garac</izvorni_sadrzaj>
    <derivirana_varijabla naziv="DomainObject.Predmet.StrankaFormatedWithAdressOIB_1"> Sudarat Chamnanjan, OIB 28335227549, Hruševečka Ulica 5, 10000 Zagreb zastupanog po punomoćniku odvjetnik Ivan Garac</derivirana_varijabla>
  </DomainObject.Predmet.StrankaFormatedWithAdressOIB>
  <DomainObject.Predmet.StrankaWithAdress>
    <izvorni_sadrzaj>Sudarat Chamnanjan Hruševečka Ulica 5,10000 Zagreb</izvorni_sadrzaj>
    <derivirana_varijabla naziv="DomainObject.Predmet.StrankaWithAdress_1">Sudarat Chamnanjan Hruševečka Ulica 5,10000 Zagreb</derivirana_varijabla>
  </DomainObject.Predmet.StrankaWithAdress>
  <DomainObject.Predmet.StrankaWithAdressOIB>
    <izvorni_sadrzaj>Sudarat Chamnanjan, OIB 28335227549, Hruševečka Ulica 5,10000 Zagreb</izvorni_sadrzaj>
    <derivirana_varijabla naziv="DomainObject.Predmet.StrankaWithAdressOIB_1">Sudarat Chamnanjan, OIB 28335227549, Hruševečka Ulica 5,10000 Zagreb</derivirana_varijabla>
  </DomainObject.Predmet.StrankaWithAdressOIB>
  <DomainObject.Predmet.StrankaNazivFormated>
    <izvorni_sadrzaj>Sudarat Chamnanjan</izvorni_sadrzaj>
    <derivirana_varijabla naziv="DomainObject.Predmet.StrankaNazivFormated_1">Sudarat Chamnanjan</derivirana_varijabla>
  </DomainObject.Predmet.StrankaNazivFormated>
  <DomainObject.Predmet.StrankaNazivFormatedOIB>
    <izvorni_sadrzaj>Sudarat Chamnanjan, OIB 28335227549</izvorni_sadrzaj>
    <derivirana_varijabla naziv="DomainObject.Predmet.StrankaNazivFormatedOIB_1">Sudarat Chamnanjan, OIB 28335227549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Sudarat Chamnanjan zastupanog po punomoćniku odvjetnik Ivan Garac</item>
    </izvorni_sadrzaj>
    <derivirana_varijabla naziv="DomainObject.Predmet.StrankaListFormated_1">
      <item>Sudarat Chamnanjan zastupanog po punomoćniku odvjetnik Ivan Garac</item>
    </derivirana_varijabla>
  </DomainObject.Predmet.StrankaListFormated>
  <DomainObject.Predmet.StrankaListFormatedOIB>
    <izvorni_sadrzaj>
      <item>Sudarat Chamnanjan, OIB 28335227549 zastupanog po punomoćniku odvjetnik Ivan Garac</item>
    </izvorni_sadrzaj>
    <derivirana_varijabla naziv="DomainObject.Predmet.StrankaListFormatedOIB_1">
      <item>Sudarat Chamnanjan, OIB 28335227549 zastupanog po punomoćniku odvjetnik Ivan Garac</item>
    </derivirana_varijabla>
  </DomainObject.Predmet.StrankaListFormatedOIB>
  <DomainObject.Predmet.StrankaListFormatedWithAdress>
    <izvorni_sadrzaj>
      <item>Sudarat Chamnanjan, Hruševečka Ulica 5, 10000 Zagreb zastupanog po punomoćniku odvjetnik Ivan Garac</item>
    </izvorni_sadrzaj>
    <derivirana_varijabla naziv="DomainObject.Predmet.StrankaListFormatedWithAdress_1">
      <item>Sudarat Chamnanjan, Hruševečka Ulica 5, 10000 Zagreb zastupanog po punomoćniku odvjetnik Ivan Garac</item>
    </derivirana_varijabla>
  </DomainObject.Predmet.StrankaListFormatedWithAdress>
  <DomainObject.Predmet.StrankaListFormatedWithAdressOIB>
    <izvorni_sadrzaj>
      <item>Sudarat Chamnanjan, OIB 28335227549, Hruševečka Ulica 5, 10000 Zagreb zastupanog po punomoćniku odvjetnik Ivan Garac</item>
    </izvorni_sadrzaj>
    <derivirana_varijabla naziv="DomainObject.Predmet.StrankaListFormatedWithAdressOIB_1">
      <item>Sudarat Chamnanjan, OIB 28335227549, Hruševečka Ulica 5, 10000 Zagreb zastupanog po punomoćniku odvjetnik Ivan Garac</item>
    </derivirana_varijabla>
  </DomainObject.Predmet.StrankaListFormatedWithAdressOIB>
  <DomainObject.Predmet.StrankaListNazivFormated>
    <izvorni_sadrzaj>
      <item>Sudarat Chamnanjan</item>
    </izvorni_sadrzaj>
    <derivirana_varijabla naziv="DomainObject.Predmet.StrankaListNazivFormated_1">
      <item>Sudarat Chamnanjan</item>
    </derivirana_varijabla>
  </DomainObject.Predmet.StrankaListNazivFormated>
  <DomainObject.Predmet.StrankaListNazivFormatedOIB>
    <izvorni_sadrzaj>
      <item>Sudarat Chamnanjan, OIB 28335227549</item>
    </izvorni_sadrzaj>
    <derivirana_varijabla naziv="DomainObject.Predmet.StrankaListNazivFormatedOIB_1">
      <item>Sudarat Chamnanjan, OIB 28335227549</item>
    </derivirana_varijabla>
  </DomainObject.Predmet.StrankaListNazivFormatedOIB>
  <DomainObject.Predmet.ProtuStrankaListFormated>
    <izvorni_sadrzaj>
      <item>DE SOUZA d.o.o. za usluge zastupanog po punomoćniku Leonie Brzović</item>
    </izvorni_sadrzaj>
    <derivirana_varijabla naziv="DomainObject.Predmet.ProtuStrankaListFormated_1">
      <item>DE SOUZA d.o.o. za usluge zastupanog po punomoćniku Leonie Brzović</item>
    </derivirana_varijabla>
  </DomainObject.Predmet.ProtuStrankaListFormated>
  <DomainObject.Predmet.ProtuStrankaListFormatedOIB>
    <izvorni_sadrzaj>
      <item>DE SOUZA d.o.o. za usluge, OIB 37781691327 zastupanog po punomoćniku Leonie Brzović</item>
    </izvorni_sadrzaj>
    <derivirana_varijabla naziv="DomainObject.Predmet.ProtuStrankaListFormatedOIB_1">
      <item>DE SOUZA d.o.o. za usluge, OIB 37781691327 zastupanog po punomoćniku Leonie Brzović</item>
    </derivirana_varijabla>
  </DomainObject.Predmet.ProtuStrankaListFormatedOIB>
  <DomainObject.Predmet.ProtuStrankaListFormatedWithAdress>
    <izvorni_sadrzaj>
      <item>DE SOUZA d.o.o. za usluge, Gračanski Mihaljevac 7B, 10000 Zagreb zastupanog po punomoćniku Leonie Brzović</item>
    </izvorni_sadrzaj>
    <derivirana_varijabla naziv="DomainObject.Predmet.ProtuStrankaListFormatedWithAdress_1">
      <item>DE SOUZA d.o.o. za usluge, Gračanski Mihaljevac 7B, 10000 Zagreb zastupanog po punomoćniku Leonie Brzović</item>
    </derivirana_varijabla>
  </DomainObject.Predmet.ProtuStrankaListFormatedWithAdress>
  <DomainObject.Predmet.ProtuStrankaListFormatedWithAdressOIB>
    <izvorni_sadrzaj>
      <item>DE SOUZA d.o.o. za usluge, OIB 37781691327, Gračanski Mihaljevac 7B, 10000 Zagreb zastupanog po punomoćniku Leonie Brzović</item>
    </izvorni_sadrzaj>
    <derivirana_varijabla naziv="DomainObject.Predmet.ProtuStrankaListFormatedWithAdressOIB_1">
      <item>DE SOUZA d.o.o. za usluge, OIB 37781691327, Gračanski Mihaljevac 7B, 10000 Zagreb zastupanog po punomoćniku Leonie Brzović</item>
    </derivirana_varijabla>
  </DomainObject.Predmet.ProtuStrankaListFormatedWithAdressOIB>
  <DomainObject.Predmet.ProtuStrankaListNazivFormated>
    <izvorni_sadrzaj>
      <item>DE SOUZA d.o.o. za usluge</item>
    </izvorni_sadrzaj>
    <derivirana_varijabla naziv="DomainObject.Predmet.ProtuStrankaListNazivFormated_1">
      <item>DE SOUZA d.o.o. za usluge</item>
    </derivirana_varijabla>
  </DomainObject.Predmet.ProtuStrankaListNazivFormated>
  <DomainObject.Predmet.ProtuStrankaListNazivFormatedOIB>
    <izvorni_sadrzaj>
      <item>DE SOUZA d.o.o. za usluge, OIB 37781691327</item>
    </izvorni_sadrzaj>
    <derivirana_varijabla naziv="DomainObject.Predmet.ProtuStrankaListNazivFormatedOIB_1">
      <item>DE SOUZA d.o.o. za usluge, OIB 37781691327</item>
    </derivirana_varijabla>
  </DomainObject.Predmet.ProtuStrankaListNazivFormatedOIB>
  <DomainObject.Predmet.OstaliListFormated>
    <izvorni_sadrzaj>
      <item>odvjetnik Ivan Garac punomoćnik sudionika u postupku Sudarat Chamnanjan</item>
      <item>Leonie Brzović punomoćnik sudionika u postupku DE SOUZA d.o.o. za usluge</item>
    </izvorni_sadrzaj>
    <derivirana_varijabla naziv="DomainObject.Predmet.OstaliListFormated_1">
      <item>odvjetnik Ivan Garac punomoćnik sudionika u postupku Sudarat Chamnanjan</item>
      <item>Leonie Brzović punomoćnik sudionika u postupku DE SOUZA d.o.o. za usluge</item>
    </derivirana_varijabla>
  </DomainObject.Predmet.OstaliListFormated>
  <DomainObject.Predmet.OstaliListFormatedOIB>
    <izvorni_sadrzaj>
      <item>odvjetnik Ivan Garac punomoćnik sudionika u postupku Sudarat Chamnanjan</item>
      <item>Leonie Brzović, OIB 46778583220 punomoćnik sudionika u postupku DE SOUZA d.o.o. za usluge</item>
    </izvorni_sadrzaj>
    <derivirana_varijabla naziv="DomainObject.Predmet.OstaliListFormatedOIB_1">
      <item>odvjetnik Ivan Garac punomoćnik sudionika u postupku Sudarat Chamnanjan</item>
      <item>Leonie Brzović, OIB 46778583220 punomoćnik sudionika u postupku DE SOUZA d.o.o. za usluge</item>
    </derivirana_varijabla>
  </DomainObject.Predmet.OstaliListFormatedOIB>
  <DomainObject.Predmet.OstaliListFormatedWithAdress>
    <izvorni_sadrzaj>
      <item>odvjetnik Ivan Garac, Savska 26, 10000 Zagreb punomoćnik sudionika u postupku Sudarat Chamnanjan</item>
      <item>Leonie Brzović, Gračanski Mihaljevac 7b, 10000 Zagreb punomoćnik sudionika u postupku DE SOUZA d.o.o. za usluge</item>
    </izvorni_sadrzaj>
    <derivirana_varijabla naziv="DomainObject.Predmet.OstaliListFormatedWithAdress_1">
      <item>odvjetnik Ivan Garac, Savska 26, 10000 Zagreb punomoćnik sudionika u postupku Sudarat Chamnanjan</item>
      <item>Leonie Brzović, Gračanski Mihaljevac 7b, 10000 Zagreb punomoćnik sudionika u postupku DE SOUZA d.o.o. za usluge</item>
    </derivirana_varijabla>
  </DomainObject.Predmet.OstaliListFormatedWithAdress>
  <DomainObject.Predmet.OstaliListFormatedWithAdressOIB>
    <izvorni_sadrzaj>
      <item>odvjetnik Ivan Garac, Savska 26, 10000 Zagreb punomoćnik sudionika u postupku Sudarat Chamnanjan</item>
      <item>Leonie Brzović, OIB 46778583220, Gračanski Mihaljevac 7b, 10000 Zagreb punomoćnik sudionika u postupku DE SOUZA d.o.o. za usluge</item>
    </izvorni_sadrzaj>
    <derivirana_varijabla naziv="DomainObject.Predmet.OstaliListFormatedWithAdressOIB_1">
      <item>odvjetnik Ivan Garac, Savska 26, 10000 Zagreb punomoćnik sudionika u postupku Sudarat Chamnanjan</item>
      <item>Leonie Brzović, OIB 46778583220, Gračanski Mihaljevac 7b, 10000 Zagreb punomoćnik sudionika u postupku DE SOUZA d.o.o. za usluge</item>
    </derivirana_varijabla>
  </DomainObject.Predmet.OstaliListFormatedWithAdressOIB>
  <DomainObject.Predmet.OstaliListNazivFormated>
    <izvorni_sadrzaj>
      <item>odvjetnik Ivan Garac</item>
      <item>Leonie Brzović</item>
    </izvorni_sadrzaj>
    <derivirana_varijabla naziv="DomainObject.Predmet.OstaliListNazivFormated_1">
      <item>odvjetnik Ivan Garac</item>
      <item>Leonie Brzović</item>
    </derivirana_varijabla>
  </DomainObject.Predmet.OstaliListNazivFormated>
  <DomainObject.Predmet.OstaliListNazivFormatedOIB>
    <izvorni_sadrzaj>
      <item>odvjetnik Ivan Garac</item>
      <item>Leonie Brzović, OIB 46778583220</item>
    </izvorni_sadrzaj>
    <derivirana_varijabla naziv="DomainObject.Predmet.OstaliListNazivFormatedOIB_1">
      <item>odvjetnik Ivan Garac</item>
      <item>Leonie Brzović, OIB 46778583220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Sudarat Chamnanjan</izvorni_sadrzaj>
    <derivirana_varijabla naziv="DomainObject.Predmet.StrankaIDrugi_1">Sudarat Chamnanjan</derivirana_varijabla>
  </DomainObject.Predmet.StrankaIDrugi>
  <DomainObject.Predmet.ProtustrankaIDrugi>
    <izvorni_sadrzaj>DE SOUZA d.o.o. za usluge</izvorni_sadrzaj>
    <derivirana_varijabla naziv="DomainObject.Predmet.ProtustrankaIDrugi_1">DE SOUZA d.o.o. za usluge</derivirana_varijabla>
  </DomainObject.Predmet.ProtustrankaIDrugi>
  <DomainObject.Predmet.StrankaIDrugiAdressOIB>
    <izvorni_sadrzaj>Sudarat Chamnanjan, OIB 28335227549, Hruševečka Ulica 5, 10000 Zagreb</izvorni_sadrzaj>
    <derivirana_varijabla naziv="DomainObject.Predmet.StrankaIDrugiAdressOIB_1">Sudarat Chamnanjan, OIB 28335227549, Hruševečka Ulica 5, 10000 Zagreb</derivirana_varijabla>
  </DomainObject.Predmet.StrankaIDrugiAdressOIB>
  <DomainObject.Predmet.ProtustrankaIDrugiAdressOIB>
    <izvorni_sadrzaj>DE SOUZA d.o.o. za usluge, OIB 37781691327, Gračanski Mihaljevac 7B, 10000 Zagreb</izvorni_sadrzaj>
    <derivirana_varijabla naziv="DomainObject.Predmet.ProtustrankaIDrugiAdressOIB_1">DE SOUZA d.o.o. za usluge, OIB 37781691327, Gračanski Mihaljevac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Sudarat Chamnanjan</item>
      <item>DE SOUZA d.o.o. za usluge</item>
      <item>odvjetnik Ivan Garac</item>
      <item>Leonie Brzović</item>
    </izvorni_sadrzaj>
    <derivirana_varijabla naziv="DomainObject.Predmet.SudioniciListNaziv_1">
      <item>Sudarat Chamnanjan</item>
      <item>DE SOUZA d.o.o. za usluge</item>
      <item>odvjetnik Ivan Garac</item>
      <item>Leonie Brzović</item>
    </derivirana_varijabla>
  </DomainObject.Predmet.SudioniciListNaziv>
  <DomainObject.Predmet.SudioniciListAdressOIB>
    <izvorni_sadrzaj>
      <item>Sudarat Chamnanjan, OIB 28335227549, Hruševečka Ulica 5,10000 Zagreb</item>
      <item>DE SOUZA d.o.o. za usluge, OIB 37781691327, Gračanski Mihaljevac 7B,10000 Zagreb</item>
      <item>odvjetnik Ivan Garac, Savska 26,10000 Zagreb</item>
      <item>Leonie Brzović, OIB 46778583220, Gračanski Mihaljevac 7b,10000 Zagreb</item>
    </izvorni_sadrzaj>
    <derivirana_varijabla naziv="DomainObject.Predmet.SudioniciListAdressOIB_1">
      <item>Sudarat Chamnanjan, OIB 28335227549, Hruševečka Ulica 5,10000 Zagreb</item>
      <item>DE SOUZA d.o.o. za usluge, OIB 37781691327, Gračanski Mihaljevac 7B,10000 Zagreb</item>
      <item>odvjetnik Ivan Garac, Savska 26,10000 Zagreb</item>
      <item>Leonie Brzović, OIB 46778583220, Gračanski Mihaljevac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28335227549</item>
      <item>, OIB 37781691327</item>
      <item>, OIB null</item>
      <item>, OIB 46778583220</item>
    </izvorni_sadrzaj>
    <derivirana_varijabla naziv="DomainObject.Predmet.SudioniciListNazivOIB_1">
      <item>, OIB 28335227549</item>
      <item>, OIB 37781691327</item>
      <item>, OIB null</item>
      <item>, OIB 46778583220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2874</properties:Characters>
  <properties:Lines>77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2016-06-07T07:55:00Z</dcterms:created>
  <dc:creator>rsticn</dc:creator>
  <cp:lastModifiedBy>Ana Brlek</cp:lastModifiedBy>
  <cp:lastPrinted>2015-07-22T08:48:00Z</cp:lastPrinted>
  <dcterms:modified xmlns:xsi="http://www.w3.org/2001/XMLSchema-instance" xsi:type="dcterms:W3CDTF">2016-06-07T07:57:00Z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