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e202" w14:paraId="636e2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5106" w:rsidP="007D5106" w:rsidR="007D510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St-432/2017-2.</w:t>
      </w:r>
    </w:p>
    <w:p w:rsidRDefault="007D5106" w:rsidP="007D5106" w:rsidR="007D5106">
      <w:pPr>
        <w:jc w:val="center"/>
        <w:rPr>
          <w:rFonts w:cs="Arial" w:hAnsi="Arial" w:ascii="Arial"/>
          <w:b/>
          <w:noProof/>
        </w:rPr>
      </w:pPr>
    </w:p>
    <w:p w:rsidRDefault="007D5106" w:rsidP="007D5106" w:rsidR="007D510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D5106" w:rsidP="007D5106" w:rsidR="007D5106">
      <w:pPr>
        <w:rPr>
          <w:rFonts w:cs="Arial" w:hAnsi="Arial" w:ascii="Arial"/>
          <w:b/>
          <w:noProof/>
        </w:rPr>
      </w:pPr>
    </w:p>
    <w:p w:rsidRDefault="007D5106" w:rsidP="007D5106" w:rsidR="007D510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D5106" w:rsidP="007D5106" w:rsidR="007D5106">
      <w:pPr>
        <w:outlineLvl w:val="0"/>
        <w:rPr>
          <w:rFonts w:cs="Arial" w:hAnsi="Arial" w:ascii="Arial"/>
          <w:noProof/>
        </w:rPr>
      </w:pPr>
    </w:p>
    <w:p w:rsidRDefault="007D5106" w:rsidP="007D5106" w:rsidR="007D5106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MARGETIĆ j.d.o.o. za prijevoz i trgovinu iz Siska, Olivera </w:t>
      </w:r>
      <w:proofErr w:type="spellStart"/>
      <w:r>
        <w:rPr>
          <w:rFonts w:cs="Arial" w:hAnsi="Arial" w:ascii="Arial"/>
        </w:rPr>
        <w:t>Potzla</w:t>
      </w:r>
      <w:proofErr w:type="spellEnd"/>
      <w:r>
        <w:rPr>
          <w:rFonts w:cs="Arial" w:hAnsi="Arial" w:ascii="Arial"/>
        </w:rPr>
        <w:t xml:space="preserve"> 8, MBS 080896249, OIB 67694532491, d</w:t>
      </w:r>
      <w:r>
        <w:rPr>
          <w:rFonts w:cs="Arial" w:hAnsi="Arial" w:ascii="Arial"/>
          <w:noProof/>
        </w:rPr>
        <w:t>ana 16. kolovoza 2017. godine</w:t>
      </w:r>
    </w:p>
    <w:p w:rsidRDefault="007D5106" w:rsidP="007D5106" w:rsidR="007D510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D5106" w:rsidP="007D5106" w:rsidR="007D51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7D5106" w:rsidP="007D5106" w:rsidR="007D51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MARGETIĆ j.d.o.o. za prijevoz i trgovinu iz Siska, Olivera </w:t>
      </w:r>
      <w:proofErr w:type="spellStart"/>
      <w:r>
        <w:rPr>
          <w:rFonts w:cs="Arial" w:hAnsi="Arial" w:ascii="Arial"/>
        </w:rPr>
        <w:t>Potzla</w:t>
      </w:r>
      <w:proofErr w:type="spellEnd"/>
      <w:r>
        <w:rPr>
          <w:rFonts w:cs="Arial" w:hAnsi="Arial" w:ascii="Arial"/>
        </w:rPr>
        <w:t xml:space="preserve"> 8, MBS 080896249, OIB 67694532491.</w:t>
      </w:r>
    </w:p>
    <w:p w:rsidRDefault="007D5106" w:rsidP="007D5106" w:rsidR="007D510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D5106" w:rsidP="007D5106" w:rsidR="007D51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D5106" w:rsidP="007D5106" w:rsidR="007D510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7D5106" w:rsidP="007D5106" w:rsidR="007D510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Margetić iz Siska, Olivera Potzla 8.</w:t>
      </w:r>
    </w:p>
    <w:p w:rsidRDefault="007D5106" w:rsidP="007D5106" w:rsidR="007D510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D5106" w:rsidP="007D5106" w:rsidR="007D510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7D5106" w:rsidP="007D5106" w:rsidR="007D510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D5106" w:rsidP="007D5106" w:rsidR="007D510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</w:t>
      </w:r>
      <w:r>
        <w:rPr>
          <w:rFonts w:cs="Arial" w:hAnsi="Arial" w:ascii="Arial"/>
          <w:noProof/>
        </w:rPr>
        <w:lastRenderedPageBreak/>
        <w:t xml:space="preserve">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463 dana, u ukupnom iznosu od 21.163,31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7D5106" w:rsidP="007D5106" w:rsidR="007D510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D5106" w:rsidP="007D5106" w:rsidR="007D51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D5106" w:rsidP="007D5106" w:rsidR="007D510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D5106" w:rsidP="007D5106" w:rsidR="007D510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7D5106" w:rsidP="007D5106" w:rsidR="007D5106">
      <w:pPr>
        <w:jc w:val="both"/>
        <w:rPr>
          <w:rFonts w:cs="Arial" w:hAnsi="Arial" w:ascii="Arial"/>
          <w:noProof/>
        </w:rPr>
      </w:pPr>
    </w:p>
    <w:p w:rsidRDefault="007D5106" w:rsidP="007D5106" w:rsidR="007D510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7D5106" w:rsidP="007D5106" w:rsidR="007D510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D5106" w:rsidP="007D5106" w:rsidR="007D5106">
      <w:pPr>
        <w:jc w:val="both"/>
        <w:rPr>
          <w:rFonts w:cs="Arial" w:hAnsi="Arial" w:ascii="Arial"/>
          <w:noProof/>
        </w:rPr>
      </w:pPr>
    </w:p>
    <w:p w:rsidRDefault="007D5106" w:rsidP="007D5106" w:rsidR="007D510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D5106" w:rsidP="007D5106" w:rsidR="007D5106">
      <w:pPr>
        <w:jc w:val="both"/>
        <w:rPr>
          <w:rFonts w:cs="Arial" w:hAnsi="Arial" w:ascii="Arial"/>
        </w:rPr>
      </w:pPr>
    </w:p>
    <w:p w:rsidRDefault="007D5106" w:rsidP="007D5106" w:rsidR="007D5106">
      <w:pPr>
        <w:jc w:val="both"/>
        <w:rPr>
          <w:rFonts w:cs="Arial" w:hAnsi="Arial" w:ascii="Arial"/>
        </w:rPr>
      </w:pPr>
    </w:p>
    <w:p w:rsidRDefault="007D5106" w:rsidP="007D5106" w:rsidR="007D5106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D5106" w:rsidP="007D5106" w:rsidR="007D51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D5106" w:rsidP="007D5106" w:rsidR="007D51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7D5106" w:rsidP="007D5106" w:rsidR="007D510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7D5106" w:rsidP="007D5106" w:rsidR="007D51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7D5106" w:rsidP="007D5106" w:rsidR="007D51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7D5106" w:rsidP="007D5106" w:rsidR="007D510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Bj.16.08.2017.g.</w:t>
      </w:r>
    </w:p>
    <w:p w:rsidRDefault="007D5106" w:rsidP="007D5106" w:rsidR="007D5106">
      <w:pPr>
        <w:rPr>
          <w:rFonts w:cs="Arial" w:hAnsi="Arial" w:ascii="Arial"/>
        </w:rPr>
      </w:pPr>
    </w:p>
    <w:p w:rsidRDefault="007D5106" w:rsidP="007D5106" w:rsidR="007D5106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106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63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St-432/2017-2</izvorni_sadrzaj>
    <derivirana_varijabla naziv="DomainObject.Oznaka_1">St-432/2017-2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St-432/2017</izvorni_sadrzaj>
    <derivirana_varijabla naziv="DomainObject.Predmet.OznakaBroj_1">St-432/2017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MARGETIĆ j.d.o.o. za prijevoz i trgovinu</izvorni_sadrzaj>
    <derivirana_varijabla naziv="DomainObject.Predmet.ProtustrankaFormated_1">  MARGETIĆ j.d.o.o. za prijevoz i trgovinu</derivirana_varijabla>
  </DomainObject.Predmet.ProtustrankaFormated>
  <DomainObject.Predmet.ProtustrankaFormatedOIB>
    <izvorni_sadrzaj>  MARGETIĆ j.d.o.o. za prijevoz i trgovinu, OIB 67694532491</izvorni_sadrzaj>
    <derivirana_varijabla naziv="DomainObject.Predmet.ProtustrankaFormatedOIB_1">  MARGETIĆ j.d.o.o. za prijevoz i trgovinu, OIB 67694532491</derivirana_varijabla>
  </DomainObject.Predmet.ProtustrankaFormatedOIB>
  <DomainObject.Predmet.ProtustrankaFormatedWithAdress>
    <izvorni_sadrzaj> MARGETIĆ j.d.o.o. za prijevoz i trgovinu, Olivera Potzla 8, 44000 Sisak</izvorni_sadrzaj>
    <derivirana_varijabla naziv="DomainObject.Predmet.ProtustrankaFormatedWithAdress_1"> MARGETIĆ j.d.o.o. za prijevoz i trgovinu, Olivera Potzla 8, 44000 Sisak</derivirana_varijabla>
  </DomainObject.Predmet.ProtustrankaFormatedWithAdress>
  <DomainObject.Predmet.ProtustrankaFormatedWithAdressOIB>
    <izvorni_sadrzaj> MARGETIĆ j.d.o.o. za prijevoz i trgovinu, OIB 67694532491, Olivera Potzla 8, 44000 Sisak</izvorni_sadrzaj>
    <derivirana_varijabla naziv="DomainObject.Predmet.ProtustrankaFormatedWithAdressOIB_1"> MARGETIĆ j.d.o.o. za prijevoz i trgovinu, OIB 67694532491, Olivera Potzla 8, 44000 Sisak</derivirana_varijabla>
  </DomainObject.Predmet.ProtustrankaFormatedWithAdressOIB>
  <DomainObject.Predmet.ProtustrankaWithAdress>
    <izvorni_sadrzaj>MARGETIĆ j.d.o.o. za prijevoz i trgovinu Olivera Potzla 8, 44000 Sisak</izvorni_sadrzaj>
    <derivirana_varijabla naziv="DomainObject.Predmet.ProtustrankaWithAdress_1">MARGETIĆ j.d.o.o. za prijevoz i trgovinu Olivera Potzla 8, 44000 Sisak</derivirana_varijabla>
  </DomainObject.Predmet.ProtustrankaWithAdress>
  <DomainObject.Predmet.ProtustrankaWithAdressOIB>
    <izvorni_sadrzaj>MARGETIĆ j.d.o.o. za prijevoz i trgovinu, OIB 67694532491, Olivera Potzla 8, 44000 Sisak</izvorni_sadrzaj>
    <derivirana_varijabla naziv="DomainObject.Predmet.ProtustrankaWithAdressOIB_1">MARGETIĆ j.d.o.o. za prijevoz i trgovinu, OIB 67694532491, Olivera Potzla 8, 44000 Sisak</derivirana_varijabla>
  </DomainObject.Predmet.ProtustrankaWithAdressOIB>
  <DomainObject.Predmet.ProtustrankaNazivFormated>
    <izvorni_sadrzaj>MARGETIĆ j.d.o.o. za prijevoz i trgovinu</izvorni_sadrzaj>
    <derivirana_varijabla naziv="DomainObject.Predmet.ProtustrankaNazivFormated_1">MARGETIĆ j.d.o.o. za prijevoz i trgovinu</derivirana_varijabla>
  </DomainObject.Predmet.ProtustrankaNazivFormated>
  <DomainObject.Predmet.ProtustrankaNazivFormatedOIB>
    <izvorni_sadrzaj>MARGETIĆ j.d.o.o. za prijevoz i trgovinu, OIB 67694532491</izvorni_sadrzaj>
    <derivirana_varijabla naziv="DomainObject.Predmet.ProtustrankaNazivFormatedOIB_1">MARGETIĆ j.d.o.o. za prijevoz i trgovinu, OIB 67694532491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MARGETIĆ j.d.o.o. za prijevoz i trgovinu</item>
    </izvorni_sadrzaj>
    <derivirana_varijabla naziv="DomainObject.Predmet.ProtuStrankaListFormated_1">
      <item>MARGETIĆ j.d.o.o. za prijevoz i trgovinu</item>
    </derivirana_varijabla>
  </DomainObject.Predmet.ProtuStrankaListFormated>
  <DomainObject.Predmet.ProtuStrankaListFormatedOIB>
    <izvorni_sadrzaj>
      <item>MARGETIĆ j.d.o.o. za prijevoz i trgovinu, OIB 67694532491</item>
    </izvorni_sadrzaj>
    <derivirana_varijabla naziv="DomainObject.Predmet.ProtuStrankaListFormatedOIB_1">
      <item>MARGETIĆ j.d.o.o. za prijevoz i trgovinu, OIB 67694532491</item>
    </derivirana_varijabla>
  </DomainObject.Predmet.ProtuStrankaListFormatedOIB>
  <DomainObject.Predmet.ProtuStrankaListFormatedWithAdress>
    <izvorni_sadrzaj>
      <item>MARGETIĆ j.d.o.o. za prijevoz i trgovinu, Olivera Potzla 8, 44000 Sisak</item>
    </izvorni_sadrzaj>
    <derivirana_varijabla naziv="DomainObject.Predmet.ProtuStrankaListFormatedWithAdress_1">
      <item>MARGETIĆ j.d.o.o. za prijevoz i trgovinu, Olivera Potzla 8, 44000 Sisak</item>
    </derivirana_varijabla>
  </DomainObject.Predmet.ProtuStrankaListFormatedWithAdress>
  <DomainObject.Predmet.ProtuStrankaListFormatedWithAdressOIB>
    <izvorni_sadrzaj>
      <item>MARGETIĆ j.d.o.o. za prijevoz i trgovinu, OIB 67694532491, Olivera Potzla 8, 44000 Sisak</item>
    </izvorni_sadrzaj>
    <derivirana_varijabla naziv="DomainObject.Predmet.ProtuStrankaListFormatedWithAdressOIB_1">
      <item>MARGETIĆ j.d.o.o. za prijevoz i trgovinu, OIB 67694532491, Olivera Potzla 8, 44000 Sisak</item>
    </derivirana_varijabla>
  </DomainObject.Predmet.ProtuStrankaListFormatedWithAdressOIB>
  <DomainObject.Predmet.ProtuStrankaListNazivFormated>
    <izvorni_sadrzaj>
      <item>MARGETIĆ j.d.o.o. za prijevoz i trgovinu</item>
    </izvorni_sadrzaj>
    <derivirana_varijabla naziv="DomainObject.Predmet.ProtuStrankaListNazivFormated_1">
      <item>MARGETIĆ j.d.o.o. za prijevoz i trgovinu</item>
    </derivirana_varijabla>
  </DomainObject.Predmet.ProtuStrankaListNazivFormated>
  <DomainObject.Predmet.ProtuStrankaListNazivFormatedOIB>
    <izvorni_sadrzaj>
      <item>MARGETIĆ j.d.o.o. za prijevoz i trgovinu, OIB 67694532491</item>
    </izvorni_sadrzaj>
    <derivirana_varijabla naziv="DomainObject.Predmet.ProtuStrankaListNazivFormatedOIB_1">
      <item>MARGETIĆ j.d.o.o. za prijevoz i trgovinu, OIB 67694532491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St-432/2017-2</izvorni_sadrzaj>
    <derivirana_varijabla naziv="DomainObject.PoslovniBrojDokumenta_1">St-432/2017-2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MARGETIĆ j.d.o.o. za prijevoz i trgovinu</izvorni_sadrzaj>
    <derivirana_varijabla naziv="DomainObject.Predmet.ProtustrankaIDrugi_1">MARGETIĆ j.d.o.o. za prijevoz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MARGETIĆ j.d.o.o. za prijevoz i trgovinu, OIB 67694532491, Olivera Potzla 8, 44000 Sisak</izvorni_sadrzaj>
    <derivirana_varijabla naziv="DomainObject.Predmet.ProtustrankaIDrugiAdressOIB_1">MARGETIĆ j.d.o.o. za prijevoz i trgovinu, OIB 67694532491, Olivera Potzla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MARGETIĆ j.d.o.o. za prijevoz i trgovinu</item>
      <item>FINA Regionalni centar Zagreb</item>
    </izvorni_sadrzaj>
    <derivirana_varijabla naziv="DomainObject.Predmet.SudioniciListNaziv_1">
      <item>MARGETIĆ j.d.o.o. za prijevoz i trgovinu</item>
      <item>FINA Regionalni centar Zagreb</item>
    </derivirana_varijabla>
  </DomainObject.Predmet.SudioniciListNaziv>
  <DomainObject.Predmet.SudioniciListAdressOIB>
    <izvorni_sadrzaj>
      <item>MARGETIĆ j.d.o.o. za prijevoz i trgovinu, OIB 67694532491, Olivera Potzla 8,44000 Sisak</item>
      <item>FINA Regionalni centar Zagreb, OIB 85821130368, Trg svibanjskih žrtava 1995. br. 1,10000 Zagreb</item>
    </izvorni_sadrzaj>
    <derivirana_varijabla naziv="DomainObject.Predmet.SudioniciListAdressOIB_1">
      <item>MARGETIĆ j.d.o.o. za prijevoz i trgovinu, OIB 67694532491, Olivera Potzla 8,44000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95FAC-B26A-4F2D-8FEA-0DA594C04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2764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