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708b" w14:paraId="ea8708b" w:rsidRDefault="005C14DF" w:rsidP="009F54BD" w:rsidR="009F54BD" w:rsidRPr="00C06FB0">
      <w:pPr>
        <w:jc w:val="both"/>
        <w15:collapsed w:val="false"/>
        <w:rPr>
          <w:noProof/>
        </w:rPr>
      </w:pPr>
      <w:bookmarkStart w:name="_GoBack" w:id="0"/>
      <w:bookmarkEnd w:id="0"/>
      <w:r w:rsidRPr="00C06FB0">
        <w:t xml:space="preserve">           </w:t>
      </w:r>
      <w:r w:rsidR="0027761A">
        <w:t xml:space="preserve">    </w:t>
      </w:r>
      <w:r w:rsidRPr="00C06FB0">
        <w:t xml:space="preserve"> </w:t>
      </w:r>
      <w:r w:rsidR="00D41709">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r w:rsidR="00FE59F5" w:rsidRPr="00C06FB0">
        <w:t xml:space="preserve"> </w:t>
      </w:r>
      <w:r w:rsidR="00FE59F5" w:rsidRPr="00C06FB0">
        <w:tab/>
      </w:r>
      <w:r w:rsidR="00FE59F5" w:rsidRPr="00C06FB0">
        <w:tab/>
      </w:r>
      <w:r w:rsidR="00FE59F5" w:rsidRPr="00C06FB0">
        <w:tab/>
      </w:r>
      <w:r w:rsidR="00FE59F5" w:rsidRPr="00C06FB0">
        <w:tab/>
      </w:r>
      <w:r w:rsidR="00FE59F5" w:rsidRPr="00C06FB0">
        <w:tab/>
      </w:r>
      <w:r w:rsidR="00FE59F5" w:rsidRPr="00C06FB0">
        <w:tab/>
      </w:r>
      <w:r w:rsidR="009F54BD" w:rsidRPr="00C06FB0">
        <w:t xml:space="preserve">            </w:t>
      </w:r>
    </w:p>
    <w:p w:rsidRDefault="0027761A" w:rsidP="00FE59F5" w:rsidR="00FE59F5" w:rsidRPr="00C06FB0">
      <w:r>
        <w:t xml:space="preserve">  </w:t>
      </w:r>
      <w:r w:rsidR="00FE59F5" w:rsidRPr="00C06FB0">
        <w:t>REPUBLIKA HRVATSKA</w:t>
      </w:r>
    </w:p>
    <w:p w:rsidRDefault="00FE59F5" w:rsidP="00FE59F5" w:rsidR="00FE59F5" w:rsidRPr="00C06FB0">
      <w:r w:rsidRPr="00C06FB0">
        <w:t>TRGOVAČKI SUD U PAZINU</w:t>
      </w:r>
    </w:p>
    <w:p w:rsidRDefault="006C5159" w:rsidP="0027761A" w:rsidR="006C5159" w:rsidRPr="00C06FB0">
      <w:pPr>
        <w:ind w:firstLine="708"/>
      </w:pPr>
      <w:r w:rsidRPr="00C06FB0">
        <w:t xml:space="preserve">Pazin, Dršćevka 1 </w:t>
      </w:r>
    </w:p>
    <w:p w:rsidRDefault="00FE59F5" w:rsidP="00FE59F5" w:rsidR="00FE59F5" w:rsidRPr="00C06FB0">
      <w:pPr>
        <w:jc w:val="center"/>
      </w:pPr>
    </w:p>
    <w:p w:rsidRDefault="0027761A" w:rsidP="0027761A" w:rsidR="0027761A" w:rsidRPr="0025283B">
      <w:pPr>
        <w:jc w:val="center"/>
        <w:rPr>
          <w:bCs/>
        </w:rPr>
      </w:pPr>
      <w:r w:rsidRPr="0025283B">
        <w:t>U   I M E   R E P U B L I K E   H R V A T S K E</w:t>
      </w:r>
    </w:p>
    <w:p w:rsidRDefault="00FE59F5" w:rsidP="00FE59F5" w:rsidR="00FE59F5" w:rsidRPr="00C06FB0">
      <w:pPr>
        <w:jc w:val="center"/>
      </w:pPr>
      <w:r w:rsidRPr="00C06FB0">
        <w:t>R J E Š E N J E</w:t>
      </w:r>
    </w:p>
    <w:p w:rsidRDefault="009F54BD" w:rsidP="009F54BD" w:rsidR="009F54BD" w:rsidRPr="00C06FB0">
      <w:pPr>
        <w:ind w:firstLine="708"/>
        <w:jc w:val="both"/>
        <w:rPr>
          <w:noProof/>
        </w:rPr>
      </w:pPr>
    </w:p>
    <w:p w:rsidRDefault="000D0B6C" w:rsidP="009F54BD" w:rsidR="000D0B6C" w:rsidRPr="00C06FB0">
      <w:pPr>
        <w:ind w:firstLine="708"/>
        <w:jc w:val="both"/>
      </w:pPr>
      <w:r w:rsidRPr="00C06FB0">
        <w:rPr>
          <w:noProof/>
        </w:rPr>
        <w:t>Trgovački sud u Pazinu, po sucu tog suda Ivanu Dujiću, kao sucu pojedincu, u stečajnom postupku nad dužnikom DRVO PLAST NOVA d.o.o. u stečaju Buzet, Ivana Sancina 3, OIB 69703829160</w:t>
      </w:r>
      <w:r w:rsidR="009F54BD" w:rsidRPr="00C06FB0">
        <w:t>,</w:t>
      </w:r>
      <w:r w:rsidR="00843E64" w:rsidRPr="00C06FB0">
        <w:t xml:space="preserve"> </w:t>
      </w:r>
      <w:r w:rsidR="00DA7C54" w:rsidRPr="00C06FB0">
        <w:t>0</w:t>
      </w:r>
      <w:r w:rsidRPr="00C06FB0">
        <w:t>9</w:t>
      </w:r>
      <w:r w:rsidR="0021370F" w:rsidRPr="00C06FB0">
        <w:t xml:space="preserve">. </w:t>
      </w:r>
      <w:r w:rsidRPr="00C06FB0">
        <w:t xml:space="preserve">veljače </w:t>
      </w:r>
      <w:r w:rsidR="0021370F" w:rsidRPr="00C06FB0">
        <w:t>201</w:t>
      </w:r>
      <w:r w:rsidRPr="00C06FB0">
        <w:t>7</w:t>
      </w:r>
      <w:r w:rsidR="0021370F" w:rsidRPr="00C06FB0">
        <w:t>.</w:t>
      </w:r>
    </w:p>
    <w:p w:rsidRDefault="0021370F" w:rsidP="009F54BD" w:rsidR="0021370F" w:rsidRPr="00C06FB0">
      <w:pPr>
        <w:ind w:firstLine="708"/>
        <w:jc w:val="both"/>
      </w:pPr>
      <w:r w:rsidRPr="00C06FB0">
        <w:t xml:space="preserve"> </w:t>
      </w:r>
    </w:p>
    <w:p w:rsidRDefault="00DE548D" w:rsidP="00DE548D" w:rsidR="00DE548D" w:rsidRPr="00C06FB0">
      <w:pPr>
        <w:jc w:val="center"/>
      </w:pPr>
      <w:r w:rsidRPr="00C06FB0">
        <w:t xml:space="preserve">r i j e š i o  j e </w:t>
      </w:r>
    </w:p>
    <w:p w:rsidRDefault="003F40A7" w:rsidP="00DE548D" w:rsidR="003F40A7" w:rsidRPr="00C06FB0">
      <w:pPr>
        <w:jc w:val="center"/>
      </w:pPr>
    </w:p>
    <w:p w:rsidRDefault="00DE548D" w:rsidP="000D0B6C" w:rsidR="00DE548D" w:rsidRPr="00C06FB0">
      <w:pPr>
        <w:numPr>
          <w:ilvl w:val="0"/>
          <w:numId w:val="1"/>
        </w:numPr>
        <w:jc w:val="both"/>
      </w:pPr>
      <w:r w:rsidRPr="00C06FB0">
        <w:t xml:space="preserve">Zaključuje se stečajni postupak nad dužnikom </w:t>
      </w:r>
      <w:r w:rsidR="000D0B6C" w:rsidRPr="00C06FB0">
        <w:t>DRVO PLAST NOVA d.o.o. u stečaju Buzet, Ivana Sancina 3, OIB 69703829160</w:t>
      </w:r>
      <w:r w:rsidRPr="00C06FB0">
        <w:t>.</w:t>
      </w:r>
    </w:p>
    <w:p w:rsidRDefault="00DE548D" w:rsidP="00DE548D" w:rsidR="00DE548D" w:rsidRPr="00C06FB0">
      <w:pPr>
        <w:ind w:left="360"/>
        <w:jc w:val="both"/>
      </w:pPr>
    </w:p>
    <w:p w:rsidRDefault="00DA1D1F" w:rsidP="000D0B6C" w:rsidR="00DA1D1F" w:rsidRPr="00C06FB0">
      <w:pPr>
        <w:numPr>
          <w:ilvl w:val="0"/>
          <w:numId w:val="1"/>
        </w:numPr>
        <w:jc w:val="both"/>
      </w:pPr>
      <w:r w:rsidRPr="00C06FB0">
        <w:t xml:space="preserve">Stečajni upravitelj </w:t>
      </w:r>
      <w:r w:rsidR="000D0B6C" w:rsidRPr="00C06FB0">
        <w:t>Dražen Ezgeta iz Poreča, Mateo Benussi 8, OIB: 62061046523</w:t>
      </w:r>
      <w:r w:rsidRPr="00C06FB0">
        <w:t>, je dužan i nakon zaključenja stečajnog postupka zastupati stečajnu masu u skladu s Stečajnim zakonom.</w:t>
      </w:r>
    </w:p>
    <w:p w:rsidRDefault="00DA1D1F" w:rsidP="00DA1D1F" w:rsidR="00DA1D1F" w:rsidRPr="00C06FB0">
      <w:pPr>
        <w:pStyle w:val="Odlomakpopisa"/>
      </w:pPr>
    </w:p>
    <w:p w:rsidRDefault="00DE548D" w:rsidP="00DE548D" w:rsidR="00DE548D" w:rsidRPr="00C06FB0">
      <w:pPr>
        <w:numPr>
          <w:ilvl w:val="0"/>
          <w:numId w:val="1"/>
        </w:numPr>
        <w:jc w:val="both"/>
      </w:pPr>
      <w:r w:rsidRPr="00C06FB0">
        <w:t>Po pravomoćnosti ovog rješenja, isto će se dostaviti sudskom registru ovoga suda</w:t>
      </w:r>
      <w:r w:rsidR="00523B4F" w:rsidRPr="00C06FB0">
        <w:t>,</w:t>
      </w:r>
      <w:r w:rsidRPr="00C06FB0">
        <w:t xml:space="preserve"> radi brisanja dužnika iz sudskog registra.</w:t>
      </w:r>
    </w:p>
    <w:p w:rsidRDefault="00DE548D" w:rsidP="00DE548D" w:rsidR="00DE548D" w:rsidRPr="00C06FB0">
      <w:pPr>
        <w:jc w:val="both"/>
      </w:pPr>
    </w:p>
    <w:p w:rsidRDefault="00DE548D" w:rsidP="00DE548D" w:rsidR="00DE548D" w:rsidRPr="00C06FB0">
      <w:pPr>
        <w:jc w:val="center"/>
      </w:pPr>
      <w:r w:rsidRPr="00C06FB0">
        <w:t>Obrazloženje</w:t>
      </w:r>
    </w:p>
    <w:p w:rsidRDefault="00DE548D" w:rsidP="00DE548D" w:rsidR="00DE548D" w:rsidRPr="00C06FB0">
      <w:pPr>
        <w:jc w:val="both"/>
      </w:pPr>
    </w:p>
    <w:p w:rsidRDefault="009E04C4" w:rsidP="009E04C4" w:rsidR="009E04C4" w:rsidRPr="00C06FB0">
      <w:pPr>
        <w:ind w:firstLine="708"/>
        <w:jc w:val="both"/>
      </w:pPr>
      <w:r w:rsidRPr="00C06FB0">
        <w:t>Temeljem čl. 193. Stečajnog zakona (Narodne novine br. 44/1996, 161/1998, 29/1999, 129/2000, 123/2003, 197/2003, 187/2004, 82/2006, 116/2010, 25/2012, 133/2012, 45/2013</w:t>
      </w:r>
      <w:r w:rsidR="00FC1A0F" w:rsidRPr="00C06FB0">
        <w:t>, dalje: SZ</w:t>
      </w:r>
      <w:r w:rsidRPr="00C06FB0">
        <w:t xml:space="preserve">), koji se primjenjuje temeljem čl. 441. Stečajnog zakona (Narodne novine br. 71/2015), zaključkom ovog suda posl.br. </w:t>
      </w:r>
      <w:r w:rsidR="000D0B6C" w:rsidRPr="00C06FB0">
        <w:t xml:space="preserve">St-6/15-113 </w:t>
      </w:r>
      <w:r w:rsidR="00DA7C54" w:rsidRPr="00C06FB0">
        <w:t xml:space="preserve">od </w:t>
      </w:r>
      <w:r w:rsidR="000B1FBE" w:rsidRPr="00C06FB0">
        <w:t xml:space="preserve">09. prosinca 2016. </w:t>
      </w:r>
      <w:r w:rsidRPr="00C06FB0">
        <w:t xml:space="preserve">sazvano je završno ročište vjerovnika stečajnog dužnika za </w:t>
      </w:r>
      <w:r w:rsidR="000B1FBE" w:rsidRPr="00C06FB0">
        <w:t>09</w:t>
      </w:r>
      <w:r w:rsidRPr="00C06FB0">
        <w:t xml:space="preserve">. </w:t>
      </w:r>
      <w:r w:rsidR="000B1FBE" w:rsidRPr="00C06FB0">
        <w:t>veljače</w:t>
      </w:r>
      <w:r w:rsidRPr="00C06FB0">
        <w:t xml:space="preserve"> 201</w:t>
      </w:r>
      <w:r w:rsidR="000B1FBE" w:rsidRPr="00C06FB0">
        <w:t>7</w:t>
      </w:r>
      <w:r w:rsidRPr="00C06FB0">
        <w:t>.</w:t>
      </w:r>
    </w:p>
    <w:p w:rsidRDefault="006C5159" w:rsidP="00DE548D" w:rsidR="006C5159" w:rsidRPr="00C06FB0">
      <w:pPr>
        <w:ind w:firstLine="708"/>
        <w:jc w:val="both"/>
      </w:pPr>
    </w:p>
    <w:p w:rsidRDefault="000B1FBE" w:rsidP="000B1FBE" w:rsidR="000B1FBE" w:rsidRPr="00C06FB0">
      <w:pPr>
        <w:autoSpaceDE w:val="false"/>
        <w:autoSpaceDN w:val="false"/>
        <w:adjustRightInd w:val="false"/>
        <w:jc w:val="both"/>
      </w:pPr>
      <w:r w:rsidRPr="00C06FB0">
        <w:tab/>
        <w:t>Stečajni upravitelj dostavio je završni račun 03. veljače 2017., stečajni sudac je prije ročišta vjerovnika 03. veljače 2017. ispitao završni račun upravitelja i na njemu potvrdio da ga je ispitao, te je ispitani završni račun, stečajni sudac stavio na uvid vjerovnicima u pisarnici suda 03. veljače 2017.</w:t>
      </w:r>
    </w:p>
    <w:p w:rsidRDefault="000B1FBE" w:rsidP="000B1FBE" w:rsidR="000B1FBE" w:rsidRPr="00C06FB0">
      <w:pPr>
        <w:autoSpaceDE w:val="false"/>
        <w:autoSpaceDN w:val="false"/>
        <w:adjustRightInd w:val="false"/>
        <w:jc w:val="both"/>
      </w:pPr>
    </w:p>
    <w:p w:rsidRDefault="00DE548D" w:rsidP="00DE548D" w:rsidR="003C030E" w:rsidRPr="00C06FB0">
      <w:pPr>
        <w:ind w:firstLine="708"/>
        <w:jc w:val="both"/>
      </w:pPr>
      <w:r w:rsidRPr="00C06FB0">
        <w:t>Na završnom ročištu stečajn</w:t>
      </w:r>
      <w:r w:rsidR="003C030E" w:rsidRPr="00C06FB0">
        <w:t>i</w:t>
      </w:r>
      <w:r w:rsidRPr="00C06FB0">
        <w:t xml:space="preserve"> je upravitelj usmeno izloži</w:t>
      </w:r>
      <w:r w:rsidR="003C030E" w:rsidRPr="00C06FB0">
        <w:t>o</w:t>
      </w:r>
      <w:r w:rsidRPr="00C06FB0">
        <w:t xml:space="preserve"> završno izvješće i završn</w:t>
      </w:r>
      <w:r w:rsidR="003C030E" w:rsidRPr="00C06FB0">
        <w:t>i račun kako slijedi:</w:t>
      </w:r>
    </w:p>
    <w:p w:rsidRDefault="003C030E" w:rsidP="00DE548D" w:rsidR="003C030E" w:rsidRPr="00C06FB0">
      <w:pPr>
        <w:ind w:firstLine="708"/>
        <w:jc w:val="both"/>
      </w:pPr>
    </w:p>
    <w:p w:rsidRDefault="003F45EF" w:rsidP="000B1FBE" w:rsidR="000B1FBE" w:rsidRPr="00C06FB0">
      <w:pPr>
        <w:pStyle w:val="Tijeloteksta"/>
      </w:pPr>
      <w:r w:rsidRPr="00C06FB0">
        <w:t>„</w:t>
      </w:r>
      <w:r w:rsidR="000B1FBE" w:rsidRPr="00C06FB0">
        <w:rPr>
          <w:bCs/>
        </w:rPr>
        <w:t>I</w:t>
      </w:r>
      <w:r w:rsidR="000B1FBE" w:rsidRPr="00C06FB0">
        <w:rPr>
          <w:bCs/>
        </w:rPr>
        <w:tab/>
      </w:r>
      <w:r w:rsidR="000B1FBE" w:rsidRPr="00C06FB0">
        <w:t>Rješenjem Trgovačkog suda u Rijeci, Stalne službe u Pazinu, posl. br. 1 St-21/2010-18 otvoren je tečajni postupak nad DRVO PLAST NOVA d.o.o, sa sjedištem u Buzetu, Ivana Sancina 3, dana 6. prosinca 2010. godine, a za stečajnog upravitelja je imenovan Zdravko Seki iz Rijeke.</w:t>
      </w:r>
    </w:p>
    <w:p w:rsidRDefault="000B1FBE" w:rsidP="000B1FBE" w:rsidR="000B1FBE" w:rsidRPr="00C06FB0">
      <w:pPr>
        <w:jc w:val="both"/>
      </w:pPr>
    </w:p>
    <w:p w:rsidRDefault="000B1FBE" w:rsidP="000B1FBE" w:rsidR="000B1FBE" w:rsidRPr="00C06FB0">
      <w:pPr>
        <w:jc w:val="both"/>
      </w:pPr>
      <w:r w:rsidRPr="00C06FB0">
        <w:t>Rješenjem Trgovačkog suda u Rijeci, Stalne službe u Pazinu, posl. br. 20 St-18/11-47 od 25. travnja 2012. godine, za novog stečajnog upravitelja imenovan je Dario Čehić iz Poreča.</w:t>
      </w:r>
    </w:p>
    <w:p w:rsidRDefault="000B1FBE" w:rsidP="000B1FBE" w:rsidR="000B1FBE" w:rsidRPr="00C06FB0">
      <w:pPr>
        <w:jc w:val="both"/>
      </w:pPr>
    </w:p>
    <w:p w:rsidRDefault="000B1FBE" w:rsidP="000B1FBE" w:rsidR="000B1FBE" w:rsidRPr="00C06FB0">
      <w:pPr>
        <w:jc w:val="both"/>
      </w:pPr>
      <w:r w:rsidRPr="00C06FB0">
        <w:lastRenderedPageBreak/>
        <w:t>Rješenjem Trgovačkog suda u Rijeci, Stalne službe u Pazinu, posl. br. 20 St-18/11-69 od 17. siječnja 2014. godine, za novog stečajnog upravitelja imenovan je Dražen Ezgeta iz Poreča.</w:t>
      </w:r>
    </w:p>
    <w:p w:rsidRDefault="000B1FBE" w:rsidP="000B1FBE" w:rsidR="000B1FBE" w:rsidRPr="00C06FB0">
      <w:pPr>
        <w:jc w:val="both"/>
      </w:pPr>
    </w:p>
    <w:p w:rsidRDefault="000B1FBE" w:rsidP="000B1FBE" w:rsidR="000B1FBE" w:rsidRPr="00C06FB0">
      <w:pPr>
        <w:jc w:val="both"/>
      </w:pPr>
      <w:r w:rsidRPr="00C06FB0">
        <w:t>U vrijeme otvaranja stečajnog postupka, dužnik je od materijalne imovine imao u vlasništvu strojeve, pogon za izradu namještaja, smješten u poslovnom prostoru DRVOPLAST NOVA d.d. Buzet, te je zapošljavao sedam radnika, kojima je prestao radni odnos u veljači 2011. godine.</w:t>
      </w:r>
    </w:p>
    <w:p w:rsidRDefault="000B1FBE" w:rsidP="000B1FBE" w:rsidR="000B1FBE" w:rsidRPr="00C06FB0">
      <w:pPr>
        <w:jc w:val="both"/>
      </w:pPr>
    </w:p>
    <w:p w:rsidRDefault="000B1FBE" w:rsidP="000B1FBE" w:rsidR="000B1FBE" w:rsidRPr="00C06FB0">
      <w:pPr>
        <w:jc w:val="both"/>
      </w:pPr>
      <w:r w:rsidRPr="00C06FB0">
        <w:t>Na navedenim strojevima i opremi za izradu namještaja založno pravo imao je vjerovnik IKB UMAG d.d, kojem je vjerovniku u stečajnom postupku priznata tražbina osigurana razlučnim pravom u iznosu od 1.652.050,13 kn.</w:t>
      </w:r>
    </w:p>
    <w:p w:rsidRDefault="000B1FBE" w:rsidP="000B1FBE" w:rsidR="000B1FBE" w:rsidRPr="00C06FB0">
      <w:pPr>
        <w:jc w:val="both"/>
      </w:pPr>
    </w:p>
    <w:p w:rsidRDefault="000B1FBE" w:rsidP="000B1FBE" w:rsidR="000B1FBE" w:rsidRPr="00C06FB0">
      <w:pPr>
        <w:jc w:val="both"/>
        <w:rPr>
          <w:bCs/>
        </w:rPr>
      </w:pPr>
      <w:r w:rsidRPr="00C06FB0">
        <w:rPr>
          <w:bCs/>
        </w:rPr>
        <w:t>Temeljem Ugovora o zakupu poslovnog prostora, sklopljenim dana 15. listopada 2007. godine sa zakupodavcem, DRVOPLAST NOVA d.d. Buzet, zakupnik, DRVO PLAST NOVA d.o.o, imao je u zakupu poslovni prostor u kojem su smješteni strojevi, u Buzetu, Sancina 3. Iznos mjesečne zakupnine bio je ugovoren u iznosu od 15.000,00 Eur u protuvrijednosti kuna.</w:t>
      </w:r>
    </w:p>
    <w:p w:rsidRDefault="000B1FBE" w:rsidP="000B1FBE" w:rsidR="000B1FBE" w:rsidRPr="00C06FB0">
      <w:pPr>
        <w:jc w:val="both"/>
        <w:rPr>
          <w:bCs/>
        </w:rPr>
      </w:pPr>
      <w:r w:rsidRPr="00C06FB0">
        <w:rPr>
          <w:bCs/>
        </w:rPr>
        <w:t xml:space="preserve">Navedeni ugovor je raskinut prije otvaranja stečajnog postupka nad DRVO PLAST NOVA d.o.o, ali je stečajni dužnik i nakon otvaranja stečajnog postupka nastavio koristiti predmetni poslovni prostor za smještaj strojeva, bez plaćanja zakupnine jer novi ugovor o zakupu sa DRVOPLAST d.d. nije bio sklopljen. </w:t>
      </w:r>
    </w:p>
    <w:p w:rsidRDefault="000B1FBE" w:rsidP="000B1FBE" w:rsidR="000B1FBE" w:rsidRPr="00C06FB0">
      <w:pPr>
        <w:jc w:val="both"/>
        <w:rPr>
          <w:bCs/>
        </w:rPr>
      </w:pPr>
      <w:r w:rsidRPr="00C06FB0">
        <w:rPr>
          <w:bCs/>
        </w:rPr>
        <w:t xml:space="preserve">DRVOPLAST d.d. je prvog stečajnog upravitelja, Zdravka Sekija,  dopisom od 22. rujna 2011. godine pozvao na predaju predmetnog prostora u kojem se nalaze strojevi, odnosno na plaćanje naknade za korištenje poslovnog prostora, te je zatim i drugog stečajnog upravitelja, Daria Čehića, pozvao na plaćanje naknade za korištenje poslovnog prostora, nakon čega je na račun DRVOPLAST d.d. plaćen iznos iznos od  ukupno 136.687,50 kn s osnove skladištenja i čuvanja opreme. </w:t>
      </w:r>
    </w:p>
    <w:p w:rsidRDefault="000B1FBE" w:rsidP="000B1FBE" w:rsidR="000B1FBE" w:rsidRPr="00C06FB0">
      <w:pPr>
        <w:jc w:val="both"/>
        <w:rPr>
          <w:rFonts w:eastAsia="Arial Unicode MS"/>
        </w:rPr>
      </w:pPr>
      <w:r w:rsidRPr="00C06FB0">
        <w:rPr>
          <w:bCs/>
        </w:rPr>
        <w:t xml:space="preserve">Prvi stečajni upravitelj, Zdravko Seki, nije unovčavao pokretnine stečajnog dužnika, već je stečajni dužnik ostvario prihod od izrade namještaja za COMMODO INTERIJER d.o.o. Buzet, materijalom naručitelja, u ukupnom iznosu od </w:t>
      </w:r>
      <w:r w:rsidRPr="00C06FB0">
        <w:rPr>
          <w:rFonts w:eastAsia="Arial Unicode MS"/>
        </w:rPr>
        <w:t xml:space="preserve">68.341,40 kn sa uračunatim PDV-om. </w:t>
      </w:r>
    </w:p>
    <w:p w:rsidRDefault="000B1FBE" w:rsidP="000B1FBE" w:rsidR="000B1FBE" w:rsidRPr="00C06FB0">
      <w:pPr>
        <w:jc w:val="both"/>
        <w:rPr>
          <w:rFonts w:eastAsia="Arial Unicode MS"/>
        </w:rPr>
      </w:pPr>
      <w:r w:rsidRPr="00C06FB0">
        <w:rPr>
          <w:rFonts w:eastAsia="Arial Unicode MS"/>
        </w:rPr>
        <w:t>Veći dio navedenog iznosa, u iznosu od 62.325,42 kn, korišten za isplatu bruto plaća petorici radnika.</w:t>
      </w:r>
    </w:p>
    <w:p w:rsidRDefault="000B1FBE" w:rsidP="000B1FBE" w:rsidR="000B1FBE" w:rsidRPr="00C06FB0">
      <w:pPr>
        <w:jc w:val="both"/>
        <w:rPr>
          <w:bCs/>
        </w:rPr>
      </w:pPr>
      <w:r w:rsidRPr="00C06FB0">
        <w:rPr>
          <w:bCs/>
        </w:rPr>
        <w:t>Drugi stečajni upravitelj, Dario Čehić, unovčio je slijedeće pokretnine stečajnog dužnika koristeći posredničke usluge GEN d.o.o. iz Siska:</w:t>
      </w:r>
    </w:p>
    <w:p w:rsidRDefault="000B1FBE" w:rsidP="000B1FBE" w:rsidR="000B1FBE" w:rsidRPr="00C06FB0">
      <w:pPr>
        <w:jc w:val="both"/>
        <w:rPr>
          <w:bCs/>
        </w:rPr>
      </w:pPr>
    </w:p>
    <w:p w:rsidRDefault="000B1FBE" w:rsidP="000B1FBE" w:rsidR="000B1FBE" w:rsidRPr="00C06FB0">
      <w:pPr>
        <w:jc w:val="both"/>
        <w:rPr>
          <w:bCs/>
        </w:rPr>
      </w:pPr>
      <w:r w:rsidRPr="00C06FB0">
        <w:rPr>
          <w:bCs/>
        </w:rPr>
        <w:t>Tablica br. 1:</w:t>
      </w:r>
    </w:p>
    <w:tbl>
      <w:tblPr>
        <w:tblW w:type="dxa" w:w="963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096"/>
        <w:gridCol w:w="1134"/>
        <w:gridCol w:w="2409"/>
      </w:tblGrid>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27"/>
              <w:jc w:val="center"/>
              <w:rPr>
                <w:lang w:val="en-GB"/>
              </w:rPr>
            </w:pPr>
          </w:p>
          <w:p w:rsidRDefault="000B1FBE" w:rsidP="00D23A48" w:rsidR="000B1FBE" w:rsidRPr="00C06FB0">
            <w:pPr>
              <w:ind w:left="27"/>
              <w:jc w:val="center"/>
              <w:rPr>
                <w:lang w:val="en-GB"/>
              </w:rPr>
            </w:pPr>
            <w:r w:rsidRPr="00C06FB0">
              <w:rPr>
                <w:lang w:val="en-GB"/>
              </w:rPr>
              <w:t>Naziv</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p>
          <w:p w:rsidRDefault="000B1FBE" w:rsidP="00D23A48" w:rsidR="000B1FBE" w:rsidRPr="00C06FB0">
            <w:pPr>
              <w:jc w:val="center"/>
              <w:rPr>
                <w:lang w:val="en-GB"/>
              </w:rPr>
            </w:pPr>
            <w:r w:rsidRPr="00C06FB0">
              <w:rPr>
                <w:lang w:val="en-GB"/>
              </w:rPr>
              <w:t>Kom.</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center"/>
              <w:rPr>
                <w:lang w:val="it-IT"/>
              </w:rPr>
            </w:pPr>
            <w:r w:rsidRPr="00C06FB0">
              <w:rPr>
                <w:lang w:val="it-IT"/>
              </w:rPr>
              <w:t>Iznos u Kn, bez PDV-a</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27"/>
              <w:rPr>
                <w:lang w:val="en-GB"/>
              </w:rPr>
            </w:pPr>
            <w:r w:rsidRPr="00C06FB0">
              <w:t xml:space="preserve">Klatna pila/BRATSTVO/ br.62735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rPr>
                <w:lang w:val="en-GB"/>
              </w:rPr>
            </w:pPr>
            <w:r w:rsidRPr="00C06FB0">
              <w:rPr>
                <w:lang w:val="en-GB"/>
              </w:rPr>
              <w:t>5.500,00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27"/>
              <w:rPr>
                <w:lang w:val="it-IT"/>
              </w:rPr>
            </w:pPr>
            <w:r w:rsidRPr="00C06FB0">
              <w:t>Blanjalica za drvo /BRATSTVO/ br. 611829</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rPr>
                <w:lang w:val="en-GB"/>
              </w:rPr>
            </w:pPr>
            <w:r w:rsidRPr="00C06FB0">
              <w:rPr>
                <w:lang w:val="en-GB"/>
              </w:rPr>
              <w:t>11.355,00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Kružna pila sa predrezačem.- /ŽIČNICA/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19.604,00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Stroj za kroj.iver.-SELKO-br. 320.267.97</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67.830,00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Spajačica furnira ./MONGUZI/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9.340,00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Spajačica furnira /KUPER/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7.812,00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Spajačica furnira /KUPER/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7.812,00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Pak.škare /TAGLIABUE/ TIP 3000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30.206,40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Viševretena protočna bušilica</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59.582,75</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Kružna pila sa predrezačem Lazari juno 3000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pPr>
            <w:r w:rsidRPr="00C06FB0">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27.898,00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Numeričko upravljani centar Rover 321 R</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91.207,43</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Obrezivač ruba mod-speedy 90 Polymac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6.786,00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Automatski stroj za oblaganje rubova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60.320,00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Stroj za jednostrano oblaganje rubova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62.700,00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Tračna brusilica /BRATSTVO/ BR.67085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9.802,00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Tračna  pila /BRATSTVO/TIP 800BR.621226</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6.032,00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Stolna glodalica br.627207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6.759,00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Visokotur stol glod. Br. 597 sa vf pret.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9.048,00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Viševret. Bušil. Lino busselato br 212/78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36.192,00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Protočna preša /COLOMBO/ sa transporterom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58.719,69</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Stolna glodalica G-25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6.080,00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Stroj za oblaganje rubova SOFT-FO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422.360,76</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Komplet kanal sa kolicima za sušenje laka</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63.750,00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Tračna brusilica HEZEMAN br.  6802121</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13.020,00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Tračna brusilica HEZEMAN  br. .6709271</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11.250,00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Podizni stol Meblo  KP 900 -2 kom</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10.032,00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Nadstolna glod. visok. Br.314 sa VF PR</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8.048,00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Univerzalna oštril. Al za drvo /MAJEVICA./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13.020,00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Oštrili.za kružne i trač.pile /BRATSTVO/ OP-1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11.295,00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 xml:space="preserve">Diesel viličar 5t  - transportno sredstvo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36.000,00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pPr>
            <w:r w:rsidRPr="00C06FB0">
              <w:t>Transportne trake</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7.143,00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jc w:val="both"/>
            </w:pPr>
            <w:r w:rsidRPr="00C06FB0">
              <w:t>Transportne trake</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r w:rsidRPr="00C06FB0">
              <w:rPr>
                <w:lang w:val="en-GB"/>
              </w:rPr>
              <w:t>1</w:t>
            </w: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ind w:left="12"/>
              <w:jc w:val="center"/>
            </w:pPr>
            <w:r w:rsidRPr="00C06FB0">
              <w:t>Ukupno</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rPr>
                <w:lang w:val="en-GB"/>
              </w:rPr>
            </w:pPr>
          </w:p>
        </w:tc>
        <w:tc>
          <w:tcPr>
            <w:tcW w:type="dxa" w:w="2409"/>
            <w:tcBorders>
              <w:top w:space="0" w:sz="4" w:color="auto" w:val="single"/>
              <w:left w:space="0" w:sz="4" w:color="auto" w:val="single"/>
              <w:bottom w:space="0" w:sz="4" w:color="auto" w:val="single"/>
              <w:right w:space="0" w:sz="4" w:color="auto" w:val="single"/>
            </w:tcBorders>
            <w:shd w:fill="auto" w:color="auto" w:val="clear"/>
          </w:tcPr>
          <w:p w:rsidRDefault="000B1FBE" w:rsidP="00D23A48" w:rsidR="000B1FBE" w:rsidRPr="00C06FB0">
            <w:pPr>
              <w:jc w:val="right"/>
            </w:pPr>
            <w:r w:rsidRPr="00C06FB0">
              <w:t>1.197.505,03</w:t>
            </w:r>
          </w:p>
        </w:tc>
      </w:tr>
    </w:tbl>
    <w:p w:rsidRDefault="000B1FBE" w:rsidP="000B1FBE" w:rsidR="000B1FBE" w:rsidRPr="00C06FB0">
      <w:pPr>
        <w:jc w:val="both"/>
        <w:rPr>
          <w:bCs/>
        </w:rPr>
      </w:pPr>
    </w:p>
    <w:p w:rsidRDefault="000B1FBE" w:rsidP="000B1FBE" w:rsidR="000B1FBE" w:rsidRPr="00C06FB0">
      <w:pPr>
        <w:jc w:val="both"/>
        <w:rPr>
          <w:bCs/>
        </w:rPr>
      </w:pPr>
      <w:r w:rsidRPr="00C06FB0">
        <w:rPr>
          <w:bCs/>
        </w:rPr>
        <w:t>Preostale pokretnine navedene u slijedećoj tablici, osim zadnje dvije koje je u posjedu imao DRVOPLAST d.d,  unovčene su za ukupan iznos od 85.860,00 kn, provedbom niza javnih dražbi, objavom natječaja za prikupljanje pisanih ponuda u javnom glasilu Glas Istre i na internet stranicama www.drvo-plast-nova.com i www.njuskalo.com, a o natječajima su mail-om obavještavani svi koji su pokazali interes za kupnju.</w:t>
      </w:r>
    </w:p>
    <w:p w:rsidRDefault="000B1FBE" w:rsidP="000B1FBE" w:rsidR="000B1FBE" w:rsidRPr="00C06FB0">
      <w:pPr>
        <w:jc w:val="both"/>
        <w:rPr>
          <w:bCs/>
        </w:rPr>
      </w:pPr>
      <w:r w:rsidRPr="00C06FB0">
        <w:rPr>
          <w:bCs/>
        </w:rPr>
        <w:t>Uz suglasnost IKB UMAG d.d, jedinog vjerovnika koji je imao založno pravo na navedenim pokretninama, zadnja dva stroja, k</w:t>
      </w:r>
      <w:r w:rsidRPr="00C06FB0">
        <w:t>ružna pila sa radnim stolom OMGA T55 300, proizvođača CIT, Italija, procijenjene vrijednosti u iznosu od 2.967,00 kn i kombinirana prijenosna kružna pila, proizvođača ELU, Francuska, procijenjene vrijednosti u iznosu od 510,00 kn, koji su bili u posjedu DRVOPLAST d.d, prodani su tom kupcu, za cijenu u ukupnom iznosu od 3.600,00 kn, koji je iznos kompenziran sa potraživanjem kupca prema prodavatelju s osnove ležarine za strojeve i opremu.</w:t>
      </w:r>
    </w:p>
    <w:p w:rsidRDefault="000B1FBE" w:rsidP="000B1FBE" w:rsidR="000B1FBE" w:rsidRPr="00C06FB0">
      <w:pPr>
        <w:jc w:val="both"/>
      </w:pPr>
    </w:p>
    <w:p w:rsidRDefault="000B1FBE" w:rsidP="000B1FBE" w:rsidR="000B1FBE" w:rsidRPr="00C06FB0">
      <w:pPr>
        <w:jc w:val="both"/>
      </w:pPr>
      <w:r w:rsidRPr="00C06FB0">
        <w:t>Tablica br. 2:</w:t>
      </w:r>
    </w:p>
    <w:tbl>
      <w:tblPr>
        <w:tblW w:type="dxa" w:w="963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096"/>
        <w:gridCol w:w="1134"/>
        <w:gridCol w:w="2409"/>
      </w:tblGrid>
      <w:tr w:rsidTr="00D23A48" w:rsidR="000B1FBE" w:rsidRPr="00C06FB0">
        <w:tc>
          <w:tcPr>
            <w:tcW w:type="dxa" w:w="6096"/>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Naziv</w:t>
            </w:r>
          </w:p>
        </w:tc>
        <w:tc>
          <w:tcPr>
            <w:tcW w:type="dxa" w:w="1134"/>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Kom.</w:t>
            </w:r>
          </w:p>
        </w:tc>
        <w:tc>
          <w:tcPr>
            <w:tcW w:type="dxa" w:w="2409"/>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Iznos u kn.</w:t>
            </w:r>
          </w:p>
        </w:tc>
      </w:tr>
      <w:tr w:rsidTr="00D23A48" w:rsidR="000B1FBE" w:rsidRPr="00C06FB0">
        <w:tc>
          <w:tcPr>
            <w:tcW w:type="dxa" w:w="6096"/>
          </w:tcPr>
          <w:p w:rsidRDefault="000B1FBE" w:rsidP="00D23A48" w:rsidR="000B1FBE" w:rsidRPr="00C06FB0">
            <w:pPr>
              <w:pStyle w:val="Bezproreda"/>
              <w:rPr>
                <w:szCs w:val="24"/>
              </w:rPr>
            </w:pPr>
            <w:r w:rsidRPr="00C06FB0">
              <w:rPr>
                <w:szCs w:val="24"/>
              </w:rPr>
              <w:t>Blanjalica debljača B-600, 1994</w:t>
            </w:r>
          </w:p>
        </w:tc>
        <w:tc>
          <w:tcPr>
            <w:tcW w:type="dxa" w:w="1134"/>
          </w:tcPr>
          <w:p w:rsidRDefault="000B1FBE" w:rsidP="00D23A48" w:rsidR="000B1FBE" w:rsidRPr="00C06FB0">
            <w:pPr>
              <w:pStyle w:val="Bezproreda"/>
              <w:jc w:val="center"/>
              <w:rPr>
                <w:szCs w:val="24"/>
              </w:rPr>
            </w:pPr>
            <w:r w:rsidRPr="00C06FB0">
              <w:rPr>
                <w:szCs w:val="24"/>
              </w:rPr>
              <w:t>1</w:t>
            </w:r>
          </w:p>
        </w:tc>
        <w:tc>
          <w:tcPr>
            <w:tcW w:type="dxa" w:w="2409"/>
          </w:tcPr>
          <w:p w:rsidRDefault="000B1FBE" w:rsidP="00D23A48" w:rsidR="000B1FBE" w:rsidRPr="00C06FB0">
            <w:pPr>
              <w:pStyle w:val="Bezproreda"/>
              <w:jc w:val="right"/>
              <w:rPr>
                <w:szCs w:val="24"/>
              </w:rPr>
            </w:pPr>
            <w:r w:rsidRPr="00C06FB0">
              <w:rPr>
                <w:szCs w:val="24"/>
              </w:rPr>
              <w:t>8.000,00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Vertikalni krojač ploča GMCKGS/660 S, 1993</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17.350,00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Podizni stol  MEBLO 2500x600, 1986</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1.450,00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Dvostrana linija za precizno krojenje iverice GABIANI TIP-TMS 56/1975</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r w:rsidRPr="00C06FB0">
              <w:rPr>
                <w:szCs w:val="24"/>
              </w:rPr>
              <w:t>13.500,00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Gumeni tračni transporter 4m, 1990</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1.700,00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Gumeni tračni transporter 15m</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2.700,00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Tanjurasta brusilica, 1961.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1.250,00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Špric kabina, 1986.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1.010,00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 xml:space="preserve">Visokotlačna pumpa za špricanje laka Larius br. 2215, 1987. god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r w:rsidRPr="00C06FB0">
              <w:rPr>
                <w:szCs w:val="24"/>
              </w:rPr>
              <w:t>1.000,00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Ventilacija polirnice i lakirnice-otprašivanje, 1991. god.</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3.000,00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Protočna tračna brusilica TAGLIABUE, 1977.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1.000,00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Automatski stroj za vezivanje paketa tip-101, 2002.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500,00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Otpadni metal: dvostrani formatizer Gabbiani TMS 72 II, 1975.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r w:rsidRPr="00C06FB0">
              <w:rPr>
                <w:szCs w:val="24"/>
              </w:rPr>
              <w:t>3.400,00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rPr>
                <w:szCs w:val="24"/>
              </w:rPr>
            </w:pPr>
            <w:r w:rsidRPr="00C06FB0">
              <w:rPr>
                <w:szCs w:val="24"/>
              </w:rPr>
              <w:t>Otpadni metal:  dvostrani stroj za lijepljenje  ruba Ocmac, 1984. g, valc mašina Valtorta tip FV/PE 3, 1991. g,  bajc mašina Valtorta tip FV/TN, 1991. g, stroj za nalijevanje laka Valtorta tip –VAL, 1991. g,  kanal za sušenje bajca i te-laka, 1978. g, osmovaljčana polirka br. 16/121/72, 1977. g, stroj za postavljanje kedera Polymac, 1994. g, visokofrekventni generator VGR-10, 1990. g.</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8</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r w:rsidRPr="00C06FB0">
              <w:rPr>
                <w:szCs w:val="24"/>
              </w:rPr>
              <w:t>30.000,00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both"/>
            </w:pPr>
            <w:r w:rsidRPr="00C06FB0">
              <w:t xml:space="preserve">Kružna pila sa radnim stolom OMGA T55 300, proizvođača CIT, Italija </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p>
          <w:p w:rsidRDefault="000B1FBE" w:rsidP="00D23A48" w:rsidR="000B1FBE" w:rsidRPr="00C06FB0">
            <w:pPr>
              <w:pStyle w:val="Bezproreda"/>
              <w:jc w:val="right"/>
              <w:rPr>
                <w:szCs w:val="24"/>
              </w:rPr>
            </w:pPr>
            <w:r w:rsidRPr="00C06FB0">
              <w:rPr>
                <w:szCs w:val="24"/>
              </w:rPr>
              <w:t>3.000,00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both"/>
            </w:pPr>
            <w:r w:rsidRPr="00C06FB0">
              <w:t>Kombinirana prijenosna kružna pila, proizvođača ELU, Francuska</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r w:rsidRPr="00C06FB0">
              <w:rPr>
                <w:szCs w:val="24"/>
              </w:rPr>
              <w:t>1</w:t>
            </w: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600,00</w:t>
            </w:r>
          </w:p>
        </w:tc>
      </w:tr>
      <w:tr w:rsidTr="00D23A48" w:rsidR="000B1FBE" w:rsidRPr="00C06FB0">
        <w:tc>
          <w:tcPr>
            <w:tcW w:type="dxa" w:w="6096"/>
            <w:tcBorders>
              <w:top w:space="0" w:sz="4" w:color="auto" w:val="single"/>
              <w:left w:space="0" w:sz="4" w:color="auto" w:val="single"/>
              <w:bottom w:space="0" w:sz="4" w:color="auto" w:val="single"/>
              <w:right w:space="0" w:sz="4" w:color="auto" w:val="single"/>
            </w:tcBorders>
          </w:tcPr>
          <w:p w:rsidRDefault="000B1FBE" w:rsidP="00D23A48" w:rsidR="000B1FBE" w:rsidRPr="00C06FB0">
            <w:pPr>
              <w:jc w:val="center"/>
            </w:pPr>
            <w:r w:rsidRPr="00C06FB0">
              <w:t>Ukupno</w:t>
            </w:r>
          </w:p>
        </w:tc>
        <w:tc>
          <w:tcPr>
            <w:tcW w:type="dxa" w:w="1134"/>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center"/>
              <w:rPr>
                <w:szCs w:val="24"/>
              </w:rPr>
            </w:pPr>
          </w:p>
        </w:tc>
        <w:tc>
          <w:tcPr>
            <w:tcW w:type="dxa" w:w="2409"/>
            <w:tcBorders>
              <w:top w:space="0" w:sz="4" w:color="auto" w:val="single"/>
              <w:left w:space="0" w:sz="4" w:color="auto" w:val="single"/>
              <w:bottom w:space="0" w:sz="4" w:color="auto" w:val="single"/>
              <w:right w:space="0" w:sz="4" w:color="auto" w:val="single"/>
            </w:tcBorders>
          </w:tcPr>
          <w:p w:rsidRDefault="000B1FBE" w:rsidP="00D23A48" w:rsidR="000B1FBE" w:rsidRPr="00C06FB0">
            <w:pPr>
              <w:pStyle w:val="Bezproreda"/>
              <w:jc w:val="right"/>
              <w:rPr>
                <w:szCs w:val="24"/>
              </w:rPr>
            </w:pPr>
            <w:r w:rsidRPr="00C06FB0">
              <w:rPr>
                <w:szCs w:val="24"/>
              </w:rPr>
              <w:t>89.460,00</w:t>
            </w:r>
          </w:p>
        </w:tc>
      </w:tr>
    </w:tbl>
    <w:p w:rsidRDefault="000B1FBE" w:rsidP="000B1FBE" w:rsidR="000B1FBE" w:rsidRPr="00C06FB0">
      <w:pPr>
        <w:jc w:val="both"/>
      </w:pPr>
    </w:p>
    <w:p w:rsidRDefault="000B1FBE" w:rsidP="000B1FBE" w:rsidR="000B1FBE" w:rsidRPr="00C06FB0">
      <w:pPr>
        <w:pStyle w:val="Tijeloteksta"/>
      </w:pPr>
      <w:r w:rsidRPr="00C06FB0">
        <w:rPr>
          <w:bCs/>
        </w:rPr>
        <w:t>II</w:t>
      </w:r>
      <w:r w:rsidRPr="00C06FB0">
        <w:rPr>
          <w:bCs/>
        </w:rPr>
        <w:tab/>
      </w:r>
      <w:r w:rsidRPr="00C06FB0">
        <w:t>Završni račun</w:t>
      </w:r>
    </w:p>
    <w:p w:rsidRDefault="000B1FBE" w:rsidP="000B1FBE" w:rsidR="000B1FBE" w:rsidRPr="00C06FB0">
      <w:pPr>
        <w:pStyle w:val="Tijeloteksta"/>
        <w:rPr>
          <w:bCs/>
        </w:rPr>
      </w:pPr>
    </w:p>
    <w:p w:rsidRDefault="000B1FBE" w:rsidP="000B1FBE" w:rsidR="000B1FBE" w:rsidRPr="00C06FB0">
      <w:pPr>
        <w:pStyle w:val="Tijeloteksta"/>
      </w:pPr>
      <w:r w:rsidRPr="00C06FB0">
        <w:t>Budući da je u stečajnom postupku okončano unovčenje stečajne mase, podnosim završni račun:</w:t>
      </w:r>
    </w:p>
    <w:p w:rsidRDefault="000B1FBE" w:rsidP="000B1FBE" w:rsidR="000B1FBE" w:rsidRPr="00C06FB0">
      <w:pPr>
        <w:pStyle w:val="Tijeloteksta"/>
      </w:pPr>
    </w:p>
    <w:p w:rsidRDefault="000B1FBE" w:rsidP="000B1FBE" w:rsidR="000B1FBE" w:rsidRPr="00C06FB0">
      <w:pPr>
        <w:jc w:val="both"/>
      </w:pPr>
      <w:r w:rsidRPr="00C06FB0">
        <w:t xml:space="preserve">U razdoblju od otvaranja stečajnog postupka, dana </w:t>
      </w:r>
      <w:r w:rsidRPr="00C06FB0">
        <w:rPr>
          <w:bCs/>
        </w:rPr>
        <w:t>06. prosinca 2010, pa do dana 02. veljače 2017,</w:t>
      </w:r>
      <w:r w:rsidRPr="00C06FB0">
        <w:t xml:space="preserve"> u stečajnom postupku su ostvareni slijedeći prihodi i rashodi: </w:t>
      </w:r>
    </w:p>
    <w:p w:rsidRDefault="000B1FBE" w:rsidP="000B1FBE" w:rsidR="000B1FBE" w:rsidRPr="00C06FB0"/>
    <w:tbl>
      <w:tblPr>
        <w:tblW w:type="dxa" w:w="9747"/>
        <w:tblBorders>
          <w:top w:space="0" w:sz="2" w:color="auto" w:val="single"/>
          <w:left w:space="0" w:sz="2" w:color="auto" w:val="single"/>
          <w:bottom w:space="0" w:sz="2" w:color="auto" w:val="single"/>
          <w:right w:space="0" w:sz="2" w:color="auto" w:val="single"/>
          <w:insideH w:space="0" w:sz="2" w:color="auto" w:val="single"/>
          <w:insideV w:space="0" w:sz="2" w:color="auto" w:val="single"/>
        </w:tblBorders>
        <w:tblCellMar>
          <w:left w:type="dxa" w:w="0"/>
          <w:right w:type="dxa" w:w="0"/>
        </w:tblCellMar>
        <w:tblLook w:val="0000" w:noVBand="0" w:noHBand="0" w:lastColumn="0" w:firstColumn="0" w:lastRow="0" w:firstRow="0"/>
      </w:tblPr>
      <w:tblGrid>
        <w:gridCol w:w="1008"/>
        <w:gridCol w:w="6300"/>
        <w:gridCol w:w="2439"/>
      </w:tblGrid>
      <w:tr w:rsidTr="00D23A48" w:rsidR="000B1FBE" w:rsidRPr="00C06FB0">
        <w:trPr>
          <w:trHeight w:val="760"/>
        </w:trPr>
        <w:tc>
          <w:tcPr>
            <w:tcW w:type="dxa" w:w="1008"/>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Red. br.</w:t>
            </w:r>
          </w:p>
        </w:tc>
        <w:tc>
          <w:tcPr>
            <w:tcW w:type="dxa" w:w="6300"/>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Prihodi</w:t>
            </w:r>
          </w:p>
        </w:tc>
        <w:tc>
          <w:tcPr>
            <w:tcW w:type="dxa" w:w="2439"/>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center"/>
              <w:rPr>
                <w:rFonts w:eastAsia="Arial Unicode MS"/>
                <w:bCs/>
              </w:rPr>
            </w:pPr>
            <w:r w:rsidRPr="00C06FB0">
              <w:rPr>
                <w:rFonts w:eastAsia="Arial Unicode MS"/>
                <w:bCs/>
              </w:rPr>
              <w:t>Iznos</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w:t>
            </w:r>
          </w:p>
        </w:tc>
        <w:tc>
          <w:tcPr>
            <w:tcW w:type="dxa" w:w="6300"/>
            <w:tcMar>
              <w:top w:type="dxa" w:w="0"/>
              <w:left w:type="dxa" w:w="108"/>
              <w:bottom w:type="dxa" w:w="0"/>
              <w:right w:type="dxa" w:w="108"/>
            </w:tcMar>
          </w:tcPr>
          <w:p w:rsidRDefault="000B1FBE" w:rsidP="00D23A48" w:rsidR="000B1FBE" w:rsidRPr="00C06FB0">
            <w:pPr>
              <w:rPr>
                <w:rFonts w:eastAsia="Arial Unicode MS"/>
              </w:rPr>
            </w:pPr>
            <w:r w:rsidRPr="00C06FB0">
              <w:rPr>
                <w:rFonts w:eastAsia="Arial Unicode MS"/>
              </w:rPr>
              <w:t>Izrada namještaja za COMODO INTERIJERI d.o.o.</w:t>
            </w:r>
          </w:p>
        </w:tc>
        <w:tc>
          <w:tcPr>
            <w:tcW w:type="dxa" w:w="2439"/>
            <w:tcMar>
              <w:top w:type="dxa" w:w="0"/>
              <w:left w:type="dxa" w:w="108"/>
              <w:bottom w:type="dxa" w:w="0"/>
              <w:right w:type="dxa" w:w="108"/>
            </w:tcMar>
          </w:tcPr>
          <w:p w:rsidRDefault="000B1FBE" w:rsidP="00D23A48" w:rsidR="000B1FBE" w:rsidRPr="00C06FB0">
            <w:pPr>
              <w:tabs>
                <w:tab w:pos="792" w:val="center"/>
                <w:tab w:pos="1584" w:val="right"/>
              </w:tabs>
              <w:jc w:val="right"/>
              <w:rPr>
                <w:rFonts w:eastAsia="Arial Unicode MS"/>
              </w:rPr>
            </w:pPr>
            <w:r w:rsidRPr="00C06FB0">
              <w:rPr>
                <w:rFonts w:eastAsia="Arial Unicode MS"/>
              </w:rPr>
              <w:t>68.341,40</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2.</w:t>
            </w:r>
          </w:p>
        </w:tc>
        <w:tc>
          <w:tcPr>
            <w:tcW w:type="dxa" w:w="6300"/>
            <w:tcMar>
              <w:top w:type="dxa" w:w="0"/>
              <w:left w:type="dxa" w:w="108"/>
              <w:bottom w:type="dxa" w:w="0"/>
              <w:right w:type="dxa" w:w="108"/>
            </w:tcMar>
          </w:tcPr>
          <w:p w:rsidRDefault="000B1FBE" w:rsidP="00D23A48" w:rsidR="000B1FBE" w:rsidRPr="00C06FB0">
            <w:pPr>
              <w:rPr>
                <w:rFonts w:eastAsia="Arial Unicode MS"/>
              </w:rPr>
            </w:pPr>
            <w:r w:rsidRPr="00C06FB0">
              <w:rPr>
                <w:rFonts w:eastAsia="Arial Unicode MS"/>
              </w:rPr>
              <w:t>Prodaja pokretnina u inozemstvo</w:t>
            </w:r>
          </w:p>
        </w:tc>
        <w:tc>
          <w:tcPr>
            <w:tcW w:type="dxa" w:w="2439"/>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844.523,63</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3.</w:t>
            </w:r>
          </w:p>
        </w:tc>
        <w:tc>
          <w:tcPr>
            <w:tcW w:type="dxa" w:w="6300"/>
            <w:tcMar>
              <w:top w:type="dxa" w:w="0"/>
              <w:left w:type="dxa" w:w="108"/>
              <w:bottom w:type="dxa" w:w="0"/>
              <w:right w:type="dxa" w:w="108"/>
            </w:tcMar>
            <w:vAlign w:val="bottom"/>
          </w:tcPr>
          <w:p w:rsidRDefault="000B1FBE" w:rsidP="00D23A48" w:rsidR="000B1FBE" w:rsidRPr="00C06FB0">
            <w:r w:rsidRPr="00C06FB0">
              <w:t>Prodaja pokretnina: uplata DOLANJSKI DALIBOR</w:t>
            </w:r>
          </w:p>
        </w:tc>
        <w:tc>
          <w:tcPr>
            <w:tcW w:type="dxa" w:w="2439"/>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8.448,75</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4.</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 xml:space="preserve">Prodaja pokretnina: uplata PROIZVODNJA JAVOR d.o.o. </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14.193,75</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5.</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Prodaja pokretnina: uplata VEZO COMMERCE d.o.o.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238.452,50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6.</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 xml:space="preserve">Prodaja pokretnina: uplata STOLARIJA DANKIĆ d.o.o. </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14.118,75</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7.</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 xml:space="preserve">Prodaja pokretnina: uplata STOLARSKI OBRT „DENO“ </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101.513,00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8.</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Prodaja pokretnina: uplata SVEN d.o.o.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5.000,00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9.</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Prodaja pokretnina: uplata FLEGO d.o.o.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7.600,00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10.</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Prodaja pokretnina: kompenzacija sa DRVOPLAST d.d.</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51.875,00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11.</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Prihod od prodaje pokretnina za vrijeme stečajnog upravitelja Dražena Ezgeta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right"/>
              <w:rPr>
                <w:rFonts w:eastAsia="Arial Unicode MS"/>
                <w:bCs/>
              </w:rPr>
            </w:pPr>
            <w:r w:rsidRPr="00C06FB0">
              <w:rPr>
                <w:rFonts w:eastAsia="Arial Unicode MS"/>
                <w:bCs/>
              </w:rPr>
              <w:t>85.860,00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12.</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Povrat pogrešnog odobrenja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135,00</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13.</w:t>
            </w:r>
          </w:p>
        </w:tc>
        <w:tc>
          <w:tcPr>
            <w:tcW w:type="dxa" w:w="6300"/>
            <w:tcMar>
              <w:top w:type="dxa" w:w="0"/>
              <w:left w:type="dxa" w:w="108"/>
              <w:bottom w:type="dxa" w:w="0"/>
              <w:right w:type="dxa" w:w="108"/>
            </w:tcMar>
          </w:tcPr>
          <w:p w:rsidRDefault="000B1FBE" w:rsidP="00D23A48" w:rsidR="000B1FBE" w:rsidRPr="00C06FB0">
            <w:pPr>
              <w:rPr>
                <w:rFonts w:eastAsia="Arial Unicode MS"/>
              </w:rPr>
            </w:pPr>
            <w:r w:rsidRPr="00C06FB0">
              <w:rPr>
                <w:rFonts w:eastAsia="Arial Unicode MS"/>
              </w:rPr>
              <w:t>Povrat pretporeza</w:t>
            </w:r>
          </w:p>
        </w:tc>
        <w:tc>
          <w:tcPr>
            <w:tcW w:type="dxa" w:w="2439"/>
            <w:tcMar>
              <w:top w:type="dxa" w:w="0"/>
              <w:left w:type="dxa" w:w="108"/>
              <w:bottom w:type="dxa" w:w="0"/>
              <w:right w:type="dxa" w:w="108"/>
            </w:tcMar>
          </w:tcPr>
          <w:p w:rsidRDefault="000B1FBE" w:rsidP="00D23A48" w:rsidR="000B1FBE" w:rsidRPr="00C06FB0">
            <w:pPr>
              <w:tabs>
                <w:tab w:pos="792" w:val="center"/>
                <w:tab w:pos="1584" w:val="right"/>
              </w:tabs>
              <w:jc w:val="right"/>
              <w:rPr>
                <w:rFonts w:eastAsia="Arial Unicode MS"/>
              </w:rPr>
            </w:pPr>
            <w:r w:rsidRPr="00C06FB0">
              <w:rPr>
                <w:rFonts w:eastAsia="Arial Unicode MS"/>
              </w:rPr>
              <w:t>35.773,56</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14.</w:t>
            </w:r>
          </w:p>
        </w:tc>
        <w:tc>
          <w:tcPr>
            <w:tcW w:type="dxa" w:w="6300"/>
            <w:tcMar>
              <w:top w:type="dxa" w:w="0"/>
              <w:left w:type="dxa" w:w="108"/>
              <w:bottom w:type="dxa" w:w="0"/>
              <w:right w:type="dxa" w:w="108"/>
            </w:tcMar>
          </w:tcPr>
          <w:p w:rsidRDefault="000B1FBE" w:rsidP="00D23A48" w:rsidR="000B1FBE" w:rsidRPr="00C06FB0">
            <w:pPr>
              <w:rPr>
                <w:rFonts w:eastAsia="Arial Unicode MS"/>
              </w:rPr>
            </w:pPr>
            <w:r w:rsidRPr="00C06FB0">
              <w:rPr>
                <w:rFonts w:eastAsia="Arial Unicode MS"/>
              </w:rPr>
              <w:t>Kamate po viđenju</w:t>
            </w:r>
          </w:p>
        </w:tc>
        <w:tc>
          <w:tcPr>
            <w:tcW w:type="dxa" w:w="2439"/>
            <w:tcMar>
              <w:top w:type="dxa" w:w="0"/>
              <w:left w:type="dxa" w:w="108"/>
              <w:bottom w:type="dxa" w:w="0"/>
              <w:right w:type="dxa" w:w="108"/>
            </w:tcMar>
          </w:tcPr>
          <w:p w:rsidRDefault="000B1FBE" w:rsidP="00D23A48" w:rsidR="000B1FBE" w:rsidRPr="00C06FB0">
            <w:pPr>
              <w:tabs>
                <w:tab w:pos="792" w:val="center"/>
                <w:tab w:pos="1584" w:val="right"/>
              </w:tabs>
              <w:jc w:val="right"/>
              <w:rPr>
                <w:rFonts w:eastAsia="Arial Unicode MS"/>
              </w:rPr>
            </w:pPr>
            <w:r w:rsidRPr="00C06FB0">
              <w:rPr>
                <w:rFonts w:eastAsia="Arial Unicode MS"/>
              </w:rPr>
              <w:t>630,01</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15.</w:t>
            </w:r>
          </w:p>
        </w:tc>
        <w:tc>
          <w:tcPr>
            <w:tcW w:type="dxa" w:w="6300"/>
            <w:tcMar>
              <w:top w:type="dxa" w:w="0"/>
              <w:left w:type="dxa" w:w="108"/>
              <w:bottom w:type="dxa" w:w="0"/>
              <w:right w:type="dxa" w:w="108"/>
            </w:tcMar>
          </w:tcPr>
          <w:p w:rsidRDefault="000B1FBE" w:rsidP="00D23A48" w:rsidR="000B1FBE" w:rsidRPr="00C06FB0">
            <w:pPr>
              <w:tabs>
                <w:tab w:pos="3456" w:val="left"/>
              </w:tabs>
              <w:jc w:val="both"/>
              <w:rPr>
                <w:rFonts w:eastAsia="Arial Unicode MS"/>
              </w:rPr>
            </w:pPr>
            <w:r w:rsidRPr="00C06FB0">
              <w:rPr>
                <w:rFonts w:eastAsia="Arial Unicode MS"/>
              </w:rPr>
              <w:t>Doznaka Općinskog suda u Velikoj Gorici (Ovr-324/04)</w:t>
            </w:r>
          </w:p>
        </w:tc>
        <w:tc>
          <w:tcPr>
            <w:tcW w:type="dxa" w:w="2439"/>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75,19</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rPr>
                <w:rFonts w:eastAsia="Arial Unicode MS"/>
                <w:bCs/>
              </w:rPr>
            </w:pP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Ukupno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1.476.540,54</w:t>
            </w:r>
          </w:p>
        </w:tc>
      </w:tr>
    </w:tbl>
    <w:p w:rsidRDefault="000B1FBE" w:rsidP="000B1FBE" w:rsidR="000B1FBE" w:rsidRPr="00C06FB0"/>
    <w:p w:rsidRDefault="000B1FBE" w:rsidP="000B1FBE" w:rsidR="000B1FBE" w:rsidRPr="00C06FB0"/>
    <w:tbl>
      <w:tblPr>
        <w:tblW w:type="dxa" w:w="9747"/>
        <w:tblBorders>
          <w:top w:space="0" w:sz="2" w:color="auto" w:val="single"/>
          <w:left w:space="0" w:sz="2" w:color="auto" w:val="single"/>
          <w:bottom w:space="0" w:sz="2" w:color="auto" w:val="single"/>
          <w:right w:space="0" w:sz="2" w:color="auto" w:val="single"/>
          <w:insideH w:space="0" w:sz="2" w:color="auto" w:val="single"/>
          <w:insideV w:space="0" w:sz="2" w:color="auto" w:val="single"/>
        </w:tblBorders>
        <w:tblCellMar>
          <w:left w:type="dxa" w:w="0"/>
          <w:right w:type="dxa" w:w="0"/>
        </w:tblCellMar>
        <w:tblLook w:val="0000" w:noVBand="0" w:noHBand="0" w:lastColumn="0" w:firstColumn="0" w:lastRow="0" w:firstRow="0"/>
      </w:tblPr>
      <w:tblGrid>
        <w:gridCol w:w="1008"/>
        <w:gridCol w:w="6300"/>
        <w:gridCol w:w="2439"/>
      </w:tblGrid>
      <w:tr w:rsidTr="00D23A48" w:rsidR="000B1FBE" w:rsidRPr="00C06FB0">
        <w:trPr>
          <w:trHeight w:val="760"/>
        </w:trPr>
        <w:tc>
          <w:tcPr>
            <w:tcW w:type="dxa" w:w="1008"/>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Red. br.</w:t>
            </w:r>
          </w:p>
        </w:tc>
        <w:tc>
          <w:tcPr>
            <w:tcW w:type="dxa" w:w="6300"/>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Rashodi</w:t>
            </w:r>
          </w:p>
        </w:tc>
        <w:tc>
          <w:tcPr>
            <w:tcW w:type="dxa" w:w="2439"/>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center"/>
              <w:rPr>
                <w:rFonts w:eastAsia="Arial Unicode MS"/>
                <w:bCs/>
              </w:rPr>
            </w:pPr>
            <w:r w:rsidRPr="00C06FB0">
              <w:rPr>
                <w:rFonts w:eastAsia="Arial Unicode MS"/>
                <w:bCs/>
              </w:rPr>
              <w:t>Iznos</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1.</w:t>
            </w:r>
          </w:p>
        </w:tc>
        <w:tc>
          <w:tcPr>
            <w:tcW w:type="dxa" w:w="6300"/>
            <w:tcMar>
              <w:top w:type="dxa" w:w="0"/>
              <w:left w:type="dxa" w:w="108"/>
              <w:bottom w:type="dxa" w:w="0"/>
              <w:right w:type="dxa" w:w="108"/>
            </w:tcMar>
          </w:tcPr>
          <w:p w:rsidRDefault="000B1FBE" w:rsidP="00D23A48" w:rsidR="000B1FBE" w:rsidRPr="00C06FB0">
            <w:pPr>
              <w:rPr>
                <w:rFonts w:eastAsia="Arial Unicode MS"/>
                <w:bCs/>
              </w:rPr>
            </w:pPr>
            <w:r w:rsidRPr="00C06FB0">
              <w:rPr>
                <w:rFonts w:eastAsia="Arial Unicode MS"/>
              </w:rPr>
              <w:t>Neto plaća radnika</w:t>
            </w:r>
          </w:p>
        </w:tc>
        <w:tc>
          <w:tcPr>
            <w:tcW w:type="dxa" w:w="2439"/>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42.464,05</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rPr>
            </w:pPr>
            <w:r w:rsidRPr="00C06FB0">
              <w:rPr>
                <w:rFonts w:eastAsia="Arial Unicode MS"/>
              </w:rPr>
              <w:t>2.</w:t>
            </w:r>
          </w:p>
        </w:tc>
        <w:tc>
          <w:tcPr>
            <w:tcW w:type="dxa" w:w="6300"/>
            <w:tcMar>
              <w:top w:type="dxa" w:w="0"/>
              <w:left w:type="dxa" w:w="108"/>
              <w:bottom w:type="dxa" w:w="0"/>
              <w:right w:type="dxa" w:w="108"/>
            </w:tcMar>
          </w:tcPr>
          <w:p w:rsidRDefault="000B1FBE" w:rsidP="00D23A48" w:rsidR="000B1FBE" w:rsidRPr="00C06FB0">
            <w:pPr>
              <w:rPr>
                <w:rFonts w:eastAsia="Arial Unicode MS"/>
                <w:bCs/>
              </w:rPr>
            </w:pPr>
            <w:r w:rsidRPr="00C06FB0">
              <w:rPr>
                <w:rFonts w:eastAsia="Arial Unicode MS"/>
                <w:bCs/>
              </w:rPr>
              <w:t>Doprinosi iz plaće (mirovinsko osiguranje 1. i 2. stup)</w:t>
            </w:r>
          </w:p>
        </w:tc>
        <w:tc>
          <w:tcPr>
            <w:tcW w:type="dxa" w:w="2439"/>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10.564,70</w:t>
            </w:r>
          </w:p>
        </w:tc>
      </w:tr>
      <w:tr w:rsidTr="00D23A48" w:rsidR="000B1FBE" w:rsidRPr="00C06FB0">
        <w:tc>
          <w:tcPr>
            <w:tcW w:type="dxa" w:w="1008"/>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3.</w:t>
            </w:r>
          </w:p>
        </w:tc>
        <w:tc>
          <w:tcPr>
            <w:tcW w:type="dxa" w:w="6300"/>
            <w:tcMar>
              <w:top w:type="dxa" w:w="0"/>
              <w:left w:type="dxa" w:w="108"/>
              <w:bottom w:type="dxa" w:w="0"/>
              <w:right w:type="dxa" w:w="108"/>
            </w:tcMar>
          </w:tcPr>
          <w:p w:rsidRDefault="000B1FBE" w:rsidP="00D23A48" w:rsidR="000B1FBE" w:rsidRPr="00C06FB0">
            <w:pPr>
              <w:rPr>
                <w:rFonts w:eastAsia="Arial Unicode MS"/>
                <w:bCs/>
              </w:rPr>
            </w:pPr>
            <w:r w:rsidRPr="00C06FB0">
              <w:rPr>
                <w:rFonts w:eastAsia="Arial Unicode MS"/>
                <w:bCs/>
              </w:rPr>
              <w:t>Porez na dohodak</w:t>
            </w:r>
          </w:p>
        </w:tc>
        <w:tc>
          <w:tcPr>
            <w:tcW w:type="dxa" w:w="2439"/>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207,88</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4.</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bCs/>
              </w:rPr>
            </w:pPr>
            <w:r w:rsidRPr="00C06FB0">
              <w:rPr>
                <w:rFonts w:eastAsia="Arial Unicode MS"/>
                <w:bCs/>
              </w:rPr>
              <w:t>Doprinosi na plaću (zdravstveno osiguranje, zaštita zdravlja na radu, doprinos za zapošljavanje, doprinos za zapošljavanje osoba s invaliditetom)</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right"/>
              <w:rPr>
                <w:rFonts w:eastAsia="Arial Unicode MS"/>
                <w:bCs/>
              </w:rPr>
            </w:pPr>
          </w:p>
          <w:p w:rsidRDefault="000B1FBE" w:rsidP="00D23A48" w:rsidR="000B1FBE" w:rsidRPr="00C06FB0">
            <w:pPr>
              <w:jc w:val="right"/>
              <w:rPr>
                <w:rFonts w:eastAsia="Arial Unicode MS"/>
                <w:bCs/>
              </w:rPr>
            </w:pPr>
            <w:r w:rsidRPr="00C06FB0">
              <w:rPr>
                <w:rFonts w:eastAsia="Arial Unicode MS"/>
                <w:bCs/>
              </w:rPr>
              <w:t>9.088,79</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5.</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PDV</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58.827,50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6.</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Doprinos za općekorisnu funkciju šuma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1,04</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7.</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GEN d.o.o, plaćanje posredničkih usluga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218.860,37</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8.</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VILSTROJ d.o.o, plaćanje usluge demontaže i ukrcaja strojeva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28.750,00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9.</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SERTIĆ-ŠPED d.o.o, plaćanje usluge špeditera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500,00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10.</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IKB UMAG d.d, isplata razlučnom vjerovniku</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666.015,61</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11.</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DRVOPLAST d.d,  troškovi skladišta i čuvanja opreme</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161.875,00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12.</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DRVOPLAST d.d, trošak demontaže i ukrcaja strojeva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18.187,50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14.</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 xml:space="preserve">DRVOPLAST d.d, plaćanje za uslugu </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5.000,00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15.</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Troškovi prijevozničkih usluga (JIMM d.o.o.)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r w:rsidRPr="00C06FB0">
              <w:rPr>
                <w:rFonts w:eastAsia="Arial Unicode MS"/>
              </w:rPr>
              <w:t>375,00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16.</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ALIGER d.o.o. Rijeka, troškovi procjene strojeva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12.500,00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17.</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 xml:space="preserve">Računovodstvene usluge DU-NA d.o.o, Buzet </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19.000,00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18.</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rPr>
                <w:rFonts w:eastAsia="Arial Unicode MS"/>
                <w:bCs/>
              </w:rPr>
            </w:pPr>
            <w:r w:rsidRPr="00C06FB0">
              <w:rPr>
                <w:rFonts w:eastAsia="Arial Unicode MS"/>
                <w:bCs/>
              </w:rPr>
              <w:t>Računovodstvene usluge MADLEN d.o.o, Rijeka</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18.165,00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19.</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t>Troškovi računovodstvenih usluga prema ugovoru o djelu od siječnja 2014. godine do kraja siječnja 2017. godine (neto 525,00 kn/mj), sa izradom četiri temeljna financijska izvješća (neto 1.200,00 kn po godišnjem financijskom izvješću), bruto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p>
          <w:p w:rsidRDefault="000B1FBE" w:rsidP="00D23A48" w:rsidR="000B1FBE" w:rsidRPr="00C06FB0">
            <w:pPr>
              <w:jc w:val="right"/>
              <w:rPr>
                <w:rFonts w:eastAsia="Arial Unicode MS"/>
              </w:rPr>
            </w:pPr>
          </w:p>
          <w:p w:rsidRDefault="000B1FBE" w:rsidP="00D23A48" w:rsidR="000B1FBE" w:rsidRPr="00C06FB0">
            <w:pPr>
              <w:jc w:val="right"/>
              <w:rPr>
                <w:rFonts w:eastAsia="Arial Unicode MS"/>
              </w:rPr>
            </w:pPr>
          </w:p>
          <w:p w:rsidRDefault="000B1FBE" w:rsidP="00D23A48" w:rsidR="000B1FBE" w:rsidRPr="00C06FB0">
            <w:pPr>
              <w:jc w:val="right"/>
              <w:rPr>
                <w:rFonts w:eastAsia="Arial Unicode MS"/>
              </w:rPr>
            </w:pPr>
            <w:r w:rsidRPr="00C06FB0">
              <w:rPr>
                <w:rFonts w:eastAsia="Arial Unicode MS"/>
              </w:rPr>
              <w:t>45.473,80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20.</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Prisilna naplata Ovr-71/12, HRVATSKE ŠUME</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19.871,44</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21.</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bCs/>
              </w:rPr>
            </w:pPr>
            <w:r w:rsidRPr="00C06FB0">
              <w:rPr>
                <w:rFonts w:eastAsia="Arial Unicode MS"/>
                <w:bCs/>
              </w:rPr>
              <w:t>Zdravko Seki, isplata nagrade privremenom stečajnom upravitelju</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right"/>
              <w:rPr>
                <w:rFonts w:eastAsia="Arial Unicode MS"/>
                <w:bCs/>
              </w:rPr>
            </w:pPr>
            <w:r w:rsidRPr="00C06FB0">
              <w:rPr>
                <w:rFonts w:eastAsia="Arial Unicode MS"/>
                <w:bCs/>
              </w:rPr>
              <w:t>5.000,00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22.</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bCs/>
              </w:rPr>
            </w:pPr>
            <w:r w:rsidRPr="00C06FB0">
              <w:rPr>
                <w:rFonts w:eastAsia="Arial Unicode MS"/>
                <w:bCs/>
              </w:rPr>
              <w:t>Dario Čehić, plaćanje po računu (nagrada stečajnom upravitelju)</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p>
          <w:p w:rsidRDefault="000B1FBE" w:rsidP="00D23A48" w:rsidR="000B1FBE" w:rsidRPr="00C06FB0">
            <w:pPr>
              <w:jc w:val="right"/>
              <w:rPr>
                <w:rFonts w:eastAsia="Arial Unicode MS"/>
                <w:bCs/>
              </w:rPr>
            </w:pPr>
            <w:r w:rsidRPr="00C06FB0">
              <w:rPr>
                <w:rFonts w:eastAsia="Arial Unicode MS"/>
                <w:bCs/>
              </w:rPr>
              <w:t>55.000,00</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23.</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Isplata konačne nagrade zadnjem tečajnom upravitelju, neto 11.069,46 kn, bruto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p>
          <w:p w:rsidRDefault="000B1FBE" w:rsidP="00D23A48" w:rsidR="000B1FBE" w:rsidRPr="00C06FB0">
            <w:pPr>
              <w:jc w:val="right"/>
              <w:rPr>
                <w:rFonts w:eastAsia="Arial Unicode MS"/>
              </w:rPr>
            </w:pPr>
            <w:r w:rsidRPr="00C06FB0">
              <w:rPr>
                <w:rFonts w:eastAsia="Arial Unicode MS"/>
              </w:rPr>
              <w:t>21.216,48</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24.</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r w:rsidRPr="00C06FB0">
              <w:t>Dario Čehić, materijalni trošak</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r w:rsidRPr="00C06FB0">
              <w:rPr>
                <w:bCs/>
              </w:rPr>
              <w:t>8.680,01</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25.</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both"/>
              <w:rPr>
                <w:rFonts w:eastAsia="Arial Unicode MS"/>
              </w:rPr>
            </w:pPr>
            <w:r w:rsidRPr="00C06FB0">
              <w:rPr>
                <w:rFonts w:eastAsia="Arial Unicode MS"/>
              </w:rPr>
              <w:t>Troškovi oglašavanja prodaje imovine u dnevnim novinama i na inernetskom portalu www.njuskalo.com</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rPr>
            </w:pPr>
          </w:p>
          <w:p w:rsidRDefault="000B1FBE" w:rsidP="00D23A48" w:rsidR="000B1FBE" w:rsidRPr="00C06FB0">
            <w:pPr>
              <w:jc w:val="right"/>
              <w:rPr>
                <w:rFonts w:eastAsia="Arial Unicode MS"/>
              </w:rPr>
            </w:pPr>
            <w:r w:rsidRPr="00C06FB0">
              <w:rPr>
                <w:rFonts w:eastAsia="Arial Unicode MS"/>
              </w:rPr>
              <w:t>36.621,25</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p>
          <w:p w:rsidRDefault="000B1FBE" w:rsidP="00D23A48" w:rsidR="000B1FBE" w:rsidRPr="00C06FB0">
            <w:pPr>
              <w:jc w:val="center"/>
              <w:rPr>
                <w:rFonts w:eastAsia="Arial Unicode MS"/>
                <w:bCs/>
              </w:rPr>
            </w:pPr>
            <w:r w:rsidRPr="00C06FB0">
              <w:rPr>
                <w:rFonts w:eastAsia="Arial Unicode MS"/>
                <w:bCs/>
              </w:rPr>
              <w:t>26.</w:t>
            </w: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both"/>
            </w:pPr>
            <w:r w:rsidRPr="00C06FB0">
              <w:rPr>
                <w:rFonts w:eastAsia="Arial Unicode MS"/>
              </w:rPr>
              <w:t>Ostali troškovi (naknada banci za uslugu platnog prometa</w:t>
            </w:r>
            <w:r w:rsidRPr="00C06FB0">
              <w:t>, troškovi javnog bilježnika, izrade štambilja, poštanski troškovi, troškovi preslika, n</w:t>
            </w:r>
            <w:r w:rsidRPr="00C06FB0">
              <w:rPr>
                <w:rFonts w:eastAsia="Arial Unicode MS"/>
              </w:rPr>
              <w:t>aknada Financijskoj agenciji za uslugu javne objave godišnjih financijskih izvješća, o</w:t>
            </w:r>
            <w:r w:rsidRPr="00C06FB0">
              <w:rPr>
                <w:rFonts w:eastAsia="Arial Unicode MS"/>
                <w:bCs/>
              </w:rPr>
              <w:t>glašavanje u Narodnim novinama, trošak zakupa web domene i hosting, troškovi sudskih pristojbi i dr.)</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vAlign w:val="bottom"/>
          </w:tcPr>
          <w:p w:rsidRDefault="000B1FBE" w:rsidP="00D23A48" w:rsidR="000B1FBE" w:rsidRPr="00C06FB0">
            <w:pPr>
              <w:jc w:val="right"/>
              <w:rPr>
                <w:bCs/>
              </w:rPr>
            </w:pPr>
          </w:p>
          <w:p w:rsidRDefault="000B1FBE" w:rsidP="00D23A48" w:rsidR="000B1FBE" w:rsidRPr="00C06FB0">
            <w:pPr>
              <w:rPr>
                <w:bCs/>
              </w:rPr>
            </w:pPr>
          </w:p>
          <w:p w:rsidRDefault="000B1FBE" w:rsidP="00D23A48" w:rsidR="000B1FBE" w:rsidRPr="00C06FB0">
            <w:pPr>
              <w:rPr>
                <w:bCs/>
              </w:rPr>
            </w:pPr>
          </w:p>
          <w:p w:rsidRDefault="000B1FBE" w:rsidP="00D23A48" w:rsidR="000B1FBE" w:rsidRPr="00C06FB0">
            <w:pPr>
              <w:jc w:val="right"/>
              <w:rPr>
                <w:bCs/>
              </w:rPr>
            </w:pPr>
          </w:p>
          <w:p w:rsidRDefault="000B1FBE" w:rsidP="00D23A48" w:rsidR="000B1FBE" w:rsidRPr="00C06FB0">
            <w:pPr>
              <w:jc w:val="right"/>
              <w:rPr>
                <w:bCs/>
              </w:rPr>
            </w:pPr>
          </w:p>
          <w:p w:rsidRDefault="000B1FBE" w:rsidP="00D23A48" w:rsidR="000B1FBE" w:rsidRPr="00C06FB0">
            <w:pPr>
              <w:jc w:val="right"/>
              <w:rPr>
                <w:bCs/>
              </w:rPr>
            </w:pPr>
            <w:r w:rsidRPr="00C06FB0">
              <w:rPr>
                <w:bCs/>
              </w:rPr>
              <w:t>10.304,05</w:t>
            </w:r>
          </w:p>
        </w:tc>
      </w:tr>
      <w:tr w:rsidTr="00D23A48" w:rsidR="000B1FBE" w:rsidRPr="00C06FB0">
        <w:tc>
          <w:tcPr>
            <w:tcW w:type="dxa" w:w="1008"/>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p>
        </w:tc>
        <w:tc>
          <w:tcPr>
            <w:tcW w:type="dxa" w:w="6300"/>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center"/>
              <w:rPr>
                <w:rFonts w:eastAsia="Arial Unicode MS"/>
                <w:bCs/>
              </w:rPr>
            </w:pPr>
            <w:r w:rsidRPr="00C06FB0">
              <w:rPr>
                <w:rFonts w:eastAsia="Arial Unicode MS"/>
                <w:bCs/>
              </w:rPr>
              <w:t>Ukupno</w:t>
            </w:r>
          </w:p>
        </w:tc>
        <w:tc>
          <w:tcPr>
            <w:tcW w:type="dxa" w:w="2439"/>
            <w:tcBorders>
              <w:top w:space="0" w:sz="2" w:color="auto" w:val="single"/>
              <w:left w:space="0" w:sz="2" w:color="auto" w:val="single"/>
              <w:bottom w:space="0" w:sz="2" w:color="auto" w:val="single"/>
              <w:right w:space="0" w:sz="2" w:color="auto" w:val="single"/>
            </w:tcBorders>
            <w:tcMar>
              <w:top w:type="dxa" w:w="0"/>
              <w:left w:type="dxa" w:w="108"/>
              <w:bottom w:type="dxa" w:w="0"/>
              <w:right w:type="dxa" w:w="108"/>
            </w:tcMar>
          </w:tcPr>
          <w:p w:rsidRDefault="000B1FBE" w:rsidP="00D23A48" w:rsidR="000B1FBE" w:rsidRPr="00C06FB0">
            <w:pPr>
              <w:jc w:val="right"/>
              <w:rPr>
                <w:rFonts w:eastAsia="Arial Unicode MS"/>
                <w:bCs/>
              </w:rPr>
            </w:pPr>
            <w:r w:rsidRPr="00C06FB0">
              <w:rPr>
                <w:rFonts w:eastAsia="Arial Unicode MS"/>
                <w:bCs/>
              </w:rPr>
              <w:t>1.472.549,47</w:t>
            </w:r>
          </w:p>
        </w:tc>
      </w:tr>
    </w:tbl>
    <w:p w:rsidRDefault="000B1FBE" w:rsidP="000B1FBE" w:rsidR="000B1FBE" w:rsidRPr="00C06FB0">
      <w:pPr>
        <w:jc w:val="both"/>
      </w:pPr>
    </w:p>
    <w:p w:rsidRDefault="000B1FBE" w:rsidP="000B1FBE" w:rsidR="000B1FBE" w:rsidRPr="00C06FB0">
      <w:pPr>
        <w:jc w:val="both"/>
      </w:pPr>
      <w:r w:rsidRPr="00C06FB0">
        <w:t>Stanje novčanih sredstava na računu stečajnog dužnika na dan 02. veljače</w:t>
      </w:r>
      <w:r w:rsidRPr="00C06FB0">
        <w:rPr>
          <w:bCs/>
        </w:rPr>
        <w:t xml:space="preserve"> 2017</w:t>
      </w:r>
      <w:r w:rsidRPr="00C06FB0">
        <w:t>. godine iznosi 3.991,07 kn.</w:t>
      </w:r>
    </w:p>
    <w:p w:rsidRDefault="000B1FBE" w:rsidP="000B1FBE" w:rsidR="000B1FBE" w:rsidRPr="00C06FB0">
      <w:pPr>
        <w:jc w:val="both"/>
      </w:pPr>
    </w:p>
    <w:p w:rsidRDefault="000B1FBE" w:rsidP="000B1FBE" w:rsidR="000B1FBE" w:rsidRPr="00C06FB0">
      <w:pPr>
        <w:jc w:val="both"/>
        <w:rPr>
          <w:bCs/>
        </w:rPr>
      </w:pPr>
      <w:r w:rsidRPr="00C06FB0">
        <w:rPr>
          <w:bCs/>
        </w:rPr>
        <w:t>Za pokriće troškova koji će nastati do zaključenja stečajnog postupka i brisanja stečajnog dužnika iz sudskog registra, potrebno je rezervirati slijedeće iznose:</w:t>
      </w:r>
    </w:p>
    <w:p w:rsidRDefault="000B1FBE" w:rsidP="000B1FBE" w:rsidR="000B1FBE" w:rsidRPr="00C06FB0">
      <w:pPr>
        <w:jc w:val="both"/>
        <w:rPr>
          <w:bCs/>
        </w:rPr>
      </w:pPr>
    </w:p>
    <w:tbl>
      <w:tblPr>
        <w:tblW w:type="dxa" w:w="9288"/>
        <w:tblCellMar>
          <w:left w:type="dxa" w:w="0"/>
          <w:right w:type="dxa" w:w="0"/>
        </w:tblCellMar>
        <w:tblLook w:val="04A0" w:noVBand="1" w:noHBand="0" w:lastColumn="0" w:firstColumn="1" w:lastRow="0" w:firstRow="1"/>
      </w:tblPr>
      <w:tblGrid>
        <w:gridCol w:w="1008"/>
        <w:gridCol w:w="6300"/>
        <w:gridCol w:w="1980"/>
      </w:tblGrid>
      <w:tr w:rsidTr="00D23A48" w:rsidR="000B1FBE" w:rsidRPr="00C06FB0">
        <w:trPr>
          <w:trHeight w:val="701"/>
        </w:trPr>
        <w:tc>
          <w:tcPr>
            <w:tcW w:type="dxa" w:w="1008"/>
            <w:tcBorders>
              <w:top w:space="0" w:sz="8" w:color="auto" w:val="single"/>
              <w:left w:space="0" w:sz="8" w:color="auto" w:val="single"/>
              <w:bottom w:space="0" w:sz="8" w:color="auto" w:val="single"/>
              <w:right w:space="0" w:sz="8" w:color="auto" w:val="single"/>
            </w:tcBorders>
            <w:tcMar>
              <w:top w:type="dxa" w:w="0"/>
              <w:left w:type="dxa" w:w="108"/>
              <w:bottom w:type="dxa" w:w="0"/>
              <w:right w:type="dxa" w:w="108"/>
            </w:tcMar>
            <w:hideMark/>
          </w:tcPr>
          <w:p w:rsidRDefault="000B1FBE" w:rsidP="00D23A48" w:rsidR="000B1FBE" w:rsidRPr="00C06FB0">
            <w:pPr>
              <w:jc w:val="center"/>
              <w:rPr>
                <w:bCs/>
              </w:rPr>
            </w:pPr>
            <w:r w:rsidRPr="00C06FB0">
              <w:rPr>
                <w:bCs/>
              </w:rPr>
              <w:t>Red.</w:t>
            </w:r>
          </w:p>
          <w:p w:rsidRDefault="000B1FBE" w:rsidP="00D23A48" w:rsidR="000B1FBE" w:rsidRPr="00C06FB0">
            <w:pPr>
              <w:jc w:val="center"/>
              <w:rPr>
                <w:bCs/>
              </w:rPr>
            </w:pPr>
            <w:r w:rsidRPr="00C06FB0">
              <w:rPr>
                <w:bCs/>
              </w:rPr>
              <w:t>br.</w:t>
            </w:r>
          </w:p>
        </w:tc>
        <w:tc>
          <w:tcPr>
            <w:tcW w:type="dxa" w:w="6300"/>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center"/>
              <w:rPr>
                <w:bCs/>
              </w:rPr>
            </w:pPr>
          </w:p>
          <w:p w:rsidRDefault="000B1FBE" w:rsidP="00D23A48" w:rsidR="000B1FBE" w:rsidRPr="00C06FB0">
            <w:pPr>
              <w:jc w:val="center"/>
              <w:rPr>
                <w:bCs/>
              </w:rPr>
            </w:pPr>
            <w:r w:rsidRPr="00C06FB0">
              <w:rPr>
                <w:bCs/>
              </w:rPr>
              <w:t>Budući rashodi</w:t>
            </w:r>
          </w:p>
          <w:p w:rsidRDefault="000B1FBE" w:rsidP="00D23A48" w:rsidR="000B1FBE" w:rsidRPr="00C06FB0">
            <w:pPr>
              <w:rPr>
                <w:bCs/>
              </w:rPr>
            </w:pPr>
          </w:p>
        </w:tc>
        <w:tc>
          <w:tcPr>
            <w:tcW w:type="dxa" w:w="1980"/>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right"/>
              <w:rPr>
                <w:bCs/>
              </w:rPr>
            </w:pPr>
          </w:p>
          <w:p w:rsidRDefault="000B1FBE" w:rsidP="00D23A48" w:rsidR="000B1FBE" w:rsidRPr="00C06FB0">
            <w:pPr>
              <w:jc w:val="center"/>
              <w:rPr>
                <w:bCs/>
              </w:rPr>
            </w:pPr>
            <w:r w:rsidRPr="00C06FB0">
              <w:rPr>
                <w:bCs/>
              </w:rPr>
              <w:t>Iznos u kn.</w:t>
            </w:r>
          </w:p>
        </w:tc>
      </w:tr>
      <w:tr w:rsidTr="00D23A48" w:rsidR="000B1FBE" w:rsidRPr="00C06FB0">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center"/>
            </w:pPr>
          </w:p>
          <w:p w:rsidRDefault="000B1FBE" w:rsidP="00D23A48" w:rsidR="000B1FBE" w:rsidRPr="00C06FB0">
            <w:pPr>
              <w:jc w:val="center"/>
            </w:pPr>
          </w:p>
          <w:p w:rsidRDefault="000B1FBE" w:rsidP="00D23A48" w:rsidR="000B1FBE" w:rsidRPr="00C06FB0">
            <w:pPr>
              <w:jc w:val="center"/>
            </w:pPr>
          </w:p>
          <w:p w:rsidRDefault="000B1FBE" w:rsidP="00D23A48" w:rsidR="000B1FBE" w:rsidRPr="00C06FB0">
            <w:pPr>
              <w:jc w:val="center"/>
            </w:pPr>
          </w:p>
          <w:p w:rsidRDefault="000B1FBE" w:rsidP="00D23A48" w:rsidR="000B1FBE" w:rsidRPr="00C06FB0">
            <w:pPr>
              <w:jc w:val="center"/>
            </w:pPr>
            <w:r w:rsidRPr="00C06FB0">
              <w:t>1.</w:t>
            </w: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0B1FBE" w:rsidP="00D23A48" w:rsidR="000B1FBE" w:rsidRPr="00C06FB0">
            <w:pPr>
              <w:jc w:val="both"/>
            </w:pPr>
            <w:r w:rsidRPr="00C06FB0">
              <w:t xml:space="preserve">Troškovi poslovanja: naknada banci za uslugu platnog prometa: 120,00 kn, naknada Financijskoj agenciji za uslugu  javne objave dva financijska izvješća: 460,00 kn, trošak zatvaranja žiro-računa: 200,00 kn,  drugi nepredviđeni troškovi 500,00 kn, ukupno: </w:t>
            </w:r>
          </w:p>
        </w:tc>
        <w:tc>
          <w:tcPr>
            <w:tcW w:type="dxa" w:w="1980"/>
            <w:tcBorders>
              <w:top w:val="nil"/>
              <w:left w:val="nil"/>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right"/>
            </w:pPr>
          </w:p>
          <w:p w:rsidRDefault="000B1FBE" w:rsidP="00D23A48" w:rsidR="000B1FBE" w:rsidRPr="00C06FB0">
            <w:pPr>
              <w:jc w:val="right"/>
            </w:pPr>
          </w:p>
          <w:p w:rsidRDefault="000B1FBE" w:rsidP="00D23A48" w:rsidR="000B1FBE" w:rsidRPr="00C06FB0">
            <w:pPr>
              <w:jc w:val="right"/>
            </w:pPr>
          </w:p>
          <w:p w:rsidRDefault="000B1FBE" w:rsidP="00D23A48" w:rsidR="000B1FBE" w:rsidRPr="00C06FB0">
            <w:pPr>
              <w:jc w:val="right"/>
            </w:pPr>
          </w:p>
          <w:p w:rsidRDefault="000B1FBE" w:rsidP="00D23A48" w:rsidR="000B1FBE" w:rsidRPr="00C06FB0">
            <w:pPr>
              <w:jc w:val="right"/>
            </w:pPr>
            <w:r w:rsidRPr="00C06FB0">
              <w:t>1.280,00</w:t>
            </w:r>
          </w:p>
        </w:tc>
      </w:tr>
      <w:tr w:rsidTr="00D23A48" w:rsidR="000B1FBE" w:rsidRPr="00C06FB0">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center"/>
            </w:pPr>
          </w:p>
          <w:p w:rsidRDefault="000B1FBE" w:rsidP="00D23A48" w:rsidR="000B1FBE" w:rsidRPr="00C06FB0">
            <w:pPr>
              <w:jc w:val="center"/>
            </w:pPr>
          </w:p>
          <w:p w:rsidRDefault="000B1FBE" w:rsidP="00D23A48" w:rsidR="000B1FBE" w:rsidRPr="00C06FB0">
            <w:pPr>
              <w:jc w:val="center"/>
            </w:pPr>
          </w:p>
          <w:p w:rsidRDefault="000B1FBE" w:rsidP="00D23A48" w:rsidR="000B1FBE" w:rsidRPr="00C06FB0">
            <w:pPr>
              <w:jc w:val="center"/>
            </w:pPr>
            <w:r w:rsidRPr="00C06FB0">
              <w:t>2.</w:t>
            </w: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0B1FBE" w:rsidP="00D23A48" w:rsidR="000B1FBE" w:rsidRPr="00C06FB0">
            <w:pPr>
              <w:jc w:val="both"/>
              <w:rPr>
                <w:rFonts w:eastAsia="Calibri"/>
              </w:rPr>
            </w:pPr>
            <w:r w:rsidRPr="00C06FB0">
              <w:t>Naknada za računovodstvene poslove do brisanja stečajnog dužnika iz sudskog registra, odnosno za 02. mjesec 2017. godine, sa izradom jednog godišnjeg financijskog izvješća za potrebe Porezne uprave i Financijske agencije, ukupno bruto:  </w:t>
            </w:r>
          </w:p>
        </w:tc>
        <w:tc>
          <w:tcPr>
            <w:tcW w:type="dxa" w:w="1980"/>
            <w:tcBorders>
              <w:top w:val="nil"/>
              <w:left w:val="nil"/>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right"/>
              <w:rPr>
                <w:rFonts w:eastAsia="Calibri"/>
              </w:rPr>
            </w:pPr>
          </w:p>
          <w:p w:rsidRDefault="000B1FBE" w:rsidP="00D23A48" w:rsidR="000B1FBE" w:rsidRPr="00C06FB0">
            <w:pPr>
              <w:jc w:val="right"/>
            </w:pPr>
          </w:p>
          <w:p w:rsidRDefault="000B1FBE" w:rsidP="00D23A48" w:rsidR="000B1FBE" w:rsidRPr="00C06FB0">
            <w:pPr>
              <w:jc w:val="right"/>
            </w:pPr>
            <w:r w:rsidRPr="00C06FB0">
              <w:t>2.711,07</w:t>
            </w:r>
          </w:p>
          <w:p w:rsidRDefault="000B1FBE" w:rsidP="00D23A48" w:rsidR="000B1FBE" w:rsidRPr="00C06FB0">
            <w:pPr>
              <w:rPr>
                <w:rFonts w:eastAsia="Calibri"/>
              </w:rPr>
            </w:pPr>
          </w:p>
        </w:tc>
      </w:tr>
      <w:tr w:rsidTr="00D23A48" w:rsidR="000B1FBE" w:rsidRPr="00C06FB0">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0B1FBE" w:rsidP="00D23A48" w:rsidR="000B1FBE" w:rsidRPr="00C06FB0">
            <w:pPr>
              <w:jc w:val="center"/>
              <w:rPr>
                <w:bCs/>
              </w:rPr>
            </w:pP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0B1FBE" w:rsidP="00D23A48" w:rsidR="000B1FBE" w:rsidRPr="00C06FB0">
            <w:pPr>
              <w:jc w:val="center"/>
              <w:rPr>
                <w:rFonts w:eastAsia="Calibri"/>
                <w:bCs/>
              </w:rPr>
            </w:pPr>
            <w:r w:rsidRPr="00C06FB0">
              <w:rPr>
                <w:bCs/>
              </w:rPr>
              <w:t>Ukupno</w:t>
            </w:r>
          </w:p>
        </w:tc>
        <w:tc>
          <w:tcPr>
            <w:tcW w:type="dxa" w:w="1980"/>
            <w:tcBorders>
              <w:top w:val="nil"/>
              <w:left w:val="nil"/>
              <w:bottom w:space="0" w:sz="8" w:color="auto" w:val="single"/>
              <w:right w:space="0" w:sz="8" w:color="auto" w:val="single"/>
            </w:tcBorders>
            <w:tcMar>
              <w:top w:type="dxa" w:w="0"/>
              <w:left w:type="dxa" w:w="108"/>
              <w:bottom w:type="dxa" w:w="0"/>
              <w:right w:type="dxa" w:w="108"/>
            </w:tcMar>
            <w:hideMark/>
          </w:tcPr>
          <w:p w:rsidRDefault="000B1FBE" w:rsidP="00D23A48" w:rsidR="000B1FBE" w:rsidRPr="00C06FB0">
            <w:pPr>
              <w:jc w:val="right"/>
              <w:rPr>
                <w:rFonts w:eastAsia="Calibri"/>
                <w:bCs/>
              </w:rPr>
            </w:pPr>
            <w:r w:rsidRPr="00C06FB0">
              <w:rPr>
                <w:bCs/>
              </w:rPr>
              <w:t>3.991,07</w:t>
            </w:r>
          </w:p>
        </w:tc>
      </w:tr>
    </w:tbl>
    <w:p w:rsidRDefault="00DA7C54" w:rsidP="000B1FBE" w:rsidR="00DA7C54" w:rsidRPr="00C06FB0">
      <w:pPr>
        <w:jc w:val="both"/>
        <w:rPr>
          <w:bCs/>
        </w:rPr>
      </w:pPr>
      <w:r w:rsidRPr="00C06FB0">
        <w:rPr>
          <w:bCs/>
        </w:rPr>
        <w:t>“.</w:t>
      </w:r>
    </w:p>
    <w:p w:rsidRDefault="00DA7C54" w:rsidP="00DA7C54" w:rsidR="00DA7C54" w:rsidRPr="00C06FB0">
      <w:pPr>
        <w:jc w:val="both"/>
      </w:pPr>
    </w:p>
    <w:p w:rsidRDefault="00DA7C54" w:rsidP="00DA7C54" w:rsidR="00DA7C54" w:rsidRPr="00C06FB0">
      <w:pPr>
        <w:jc w:val="both"/>
      </w:pPr>
      <w:r w:rsidRPr="00C06FB0">
        <w:tab/>
        <w:t xml:space="preserve"> Nazočni vjerovnici naveli sud da prihvaćaju izvješće i završni račun stečajnog upravitelja.                                </w:t>
      </w:r>
    </w:p>
    <w:p w:rsidRDefault="00DA7C54" w:rsidP="00DA7C54" w:rsidR="006C5159" w:rsidRPr="00C06FB0">
      <w:pPr>
        <w:jc w:val="both"/>
        <w:rPr>
          <w:bCs/>
        </w:rPr>
      </w:pPr>
      <w:r w:rsidRPr="00C06FB0">
        <w:t xml:space="preserve">                                                             </w:t>
      </w:r>
    </w:p>
    <w:p w:rsidRDefault="006C5159" w:rsidP="004C37E0" w:rsidR="006C5159" w:rsidRPr="00C06FB0">
      <w:pPr>
        <w:jc w:val="both"/>
        <w:rPr>
          <w:bCs/>
        </w:rPr>
      </w:pPr>
      <w:r w:rsidRPr="00C06FB0">
        <w:rPr>
          <w:bCs/>
        </w:rPr>
        <w:tab/>
      </w:r>
      <w:r w:rsidR="004C37E0" w:rsidRPr="00C06FB0">
        <w:rPr>
          <w:bCs/>
        </w:rPr>
        <w:t>Utvrđeno je da nema neunovčivih predmeta stečajne mase.</w:t>
      </w:r>
    </w:p>
    <w:p w:rsidRDefault="003F45EF" w:rsidP="003F45EF" w:rsidR="004C37E0" w:rsidRPr="00C06FB0">
      <w:pPr>
        <w:jc w:val="both"/>
        <w:rPr>
          <w:bCs/>
        </w:rPr>
      </w:pPr>
      <w:r w:rsidRPr="00C06FB0">
        <w:rPr>
          <w:bCs/>
        </w:rPr>
        <w:tab/>
      </w:r>
    </w:p>
    <w:p w:rsidRDefault="004C37E0" w:rsidP="003F45EF" w:rsidR="00DE548D" w:rsidRPr="00C06FB0">
      <w:pPr>
        <w:jc w:val="both"/>
      </w:pPr>
      <w:r w:rsidRPr="00C06FB0">
        <w:rPr>
          <w:bCs/>
        </w:rPr>
        <w:tab/>
        <w:t xml:space="preserve">Dakle, utvrđeno je da </w:t>
      </w:r>
      <w:r w:rsidR="00DE548D" w:rsidRPr="00C06FB0">
        <w:t xml:space="preserve">je </w:t>
      </w:r>
      <w:r w:rsidR="001C3B6A" w:rsidRPr="00C06FB0">
        <w:t xml:space="preserve">unovčena </w:t>
      </w:r>
      <w:r w:rsidR="00DE548D" w:rsidRPr="00C06FB0">
        <w:t xml:space="preserve">sva </w:t>
      </w:r>
      <w:r w:rsidR="006C5159" w:rsidRPr="00C06FB0">
        <w:t xml:space="preserve">unovčiva </w:t>
      </w:r>
      <w:r w:rsidR="00DE548D" w:rsidRPr="00C06FB0">
        <w:t>imovina stečajnog dužnika</w:t>
      </w:r>
      <w:r w:rsidR="00C06FB0" w:rsidRPr="00C06FB0">
        <w:t>, da su djelomično namireni razlučni vjerovnici</w:t>
      </w:r>
      <w:r w:rsidRPr="00C06FB0">
        <w:t xml:space="preserve"> te da je unovčena sredstva koja su preostala </w:t>
      </w:r>
      <w:r w:rsidR="00C06FB0" w:rsidRPr="00C06FB0">
        <w:t xml:space="preserve">(3.991,07 kuna) </w:t>
      </w:r>
      <w:r w:rsidRPr="00C06FB0">
        <w:t xml:space="preserve">potrebno rezervirati za potrebe troškova postupaka pa </w:t>
      </w:r>
      <w:r w:rsidR="00DE548D" w:rsidRPr="00C06FB0">
        <w:rPr>
          <w:lang w:eastAsia="en-US"/>
        </w:rPr>
        <w:t>da</w:t>
      </w:r>
      <w:r w:rsidRPr="00C06FB0">
        <w:rPr>
          <w:lang w:eastAsia="en-US"/>
        </w:rPr>
        <w:t>, stoga</w:t>
      </w:r>
      <w:r w:rsidR="00C06FB0" w:rsidRPr="00C06FB0">
        <w:rPr>
          <w:lang w:eastAsia="en-US"/>
        </w:rPr>
        <w:t xml:space="preserve"> (</w:t>
      </w:r>
      <w:r w:rsidRPr="00C06FB0">
        <w:rPr>
          <w:lang w:eastAsia="en-US"/>
        </w:rPr>
        <w:t>za sada</w:t>
      </w:r>
      <w:r w:rsidR="00C06FB0" w:rsidRPr="00C06FB0">
        <w:rPr>
          <w:lang w:eastAsia="en-US"/>
        </w:rPr>
        <w:t>)</w:t>
      </w:r>
      <w:r w:rsidRPr="00C06FB0">
        <w:rPr>
          <w:lang w:eastAsia="en-US"/>
        </w:rPr>
        <w:t xml:space="preserve"> </w:t>
      </w:r>
      <w:r w:rsidR="00DE548D" w:rsidRPr="00C06FB0">
        <w:rPr>
          <w:lang w:eastAsia="en-US"/>
        </w:rPr>
        <w:t>nema</w:t>
      </w:r>
      <w:r w:rsidR="003F45EF" w:rsidRPr="00C06FB0">
        <w:rPr>
          <w:lang w:eastAsia="en-US"/>
        </w:rPr>
        <w:t xml:space="preserve"> sredstava</w:t>
      </w:r>
      <w:r w:rsidR="00DE548D" w:rsidRPr="00C06FB0">
        <w:rPr>
          <w:lang w:eastAsia="en-US"/>
        </w:rPr>
        <w:t xml:space="preserve"> za </w:t>
      </w:r>
      <w:r w:rsidR="00DE548D" w:rsidRPr="00C06FB0">
        <w:t>namirenje tražbina stečajnih vjerovnika</w:t>
      </w:r>
      <w:r w:rsidR="003F45EF" w:rsidRPr="00C06FB0">
        <w:t>.</w:t>
      </w:r>
    </w:p>
    <w:p w:rsidRDefault="00DE548D" w:rsidP="00DE548D" w:rsidR="00DE548D" w:rsidRPr="00C06FB0">
      <w:pPr>
        <w:ind w:firstLine="708"/>
        <w:jc w:val="both"/>
      </w:pPr>
      <w:r w:rsidRPr="00C06FB0">
        <w:t xml:space="preserve">Slijedom </w:t>
      </w:r>
      <w:r w:rsidR="004C37E0" w:rsidRPr="00C06FB0">
        <w:t xml:space="preserve">svega </w:t>
      </w:r>
      <w:r w:rsidRPr="00C06FB0">
        <w:t xml:space="preserve">navedenog, a temeljem odredbe čl. 196. </w:t>
      </w:r>
      <w:r w:rsidR="004C37E0" w:rsidRPr="00C06FB0">
        <w:t>S</w:t>
      </w:r>
      <w:r w:rsidRPr="00C06FB0">
        <w:t xml:space="preserve">Z-a, </w:t>
      </w:r>
      <w:r w:rsidR="004C37E0" w:rsidRPr="00C06FB0">
        <w:t xml:space="preserve">odlučeno je </w:t>
      </w:r>
      <w:r w:rsidRPr="00C06FB0">
        <w:t>kao u izre</w:t>
      </w:r>
      <w:r w:rsidR="004C37E0" w:rsidRPr="00C06FB0">
        <w:t>ci</w:t>
      </w:r>
      <w:r w:rsidRPr="00C06FB0">
        <w:t>.</w:t>
      </w:r>
    </w:p>
    <w:p w:rsidRDefault="00DE548D" w:rsidP="00DE548D" w:rsidR="00DE548D" w:rsidRPr="00C06FB0">
      <w:pPr>
        <w:ind w:firstLine="708"/>
        <w:jc w:val="both"/>
      </w:pPr>
      <w:r w:rsidRPr="00C06FB0">
        <w:t>Stečajni upravitelj je</w:t>
      </w:r>
      <w:r w:rsidR="00E66B05" w:rsidRPr="00C06FB0">
        <w:t>,</w:t>
      </w:r>
      <w:r w:rsidRPr="00C06FB0">
        <w:t xml:space="preserve"> u smislu </w:t>
      </w:r>
      <w:r w:rsidR="00E66B05" w:rsidRPr="00C06FB0">
        <w:t xml:space="preserve">čl. 25. st. 1. t. 12. SZ-a, dužan i nakon zaključenja stečajnog postupka zastupati stečajnu masu u skladu </w:t>
      </w:r>
      <w:r w:rsidRPr="00C06FB0">
        <w:t>s tim zakonom.</w:t>
      </w:r>
      <w:r w:rsidR="00E66B05" w:rsidRPr="00C06FB0">
        <w:t xml:space="preserve"> </w:t>
      </w:r>
    </w:p>
    <w:p w:rsidRDefault="004C37E0" w:rsidP="00DE548D" w:rsidR="004C37E0" w:rsidRPr="00C06FB0">
      <w:pPr>
        <w:ind w:firstLine="708"/>
        <w:jc w:val="both"/>
      </w:pPr>
    </w:p>
    <w:p w:rsidRDefault="00DE548D" w:rsidP="00DE548D" w:rsidR="00DE548D" w:rsidRPr="00C06FB0">
      <w:pPr>
        <w:jc w:val="center"/>
      </w:pPr>
      <w:r w:rsidRPr="00C06FB0">
        <w:t xml:space="preserve">U Pazinu, </w:t>
      </w:r>
      <w:r w:rsidR="00C06FB0" w:rsidRPr="00C06FB0">
        <w:t>09</w:t>
      </w:r>
      <w:r w:rsidRPr="00C06FB0">
        <w:t xml:space="preserve">. </w:t>
      </w:r>
      <w:r w:rsidR="00C06FB0" w:rsidRPr="00C06FB0">
        <w:t>veljače</w:t>
      </w:r>
      <w:r w:rsidR="001C3B6A" w:rsidRPr="00C06FB0">
        <w:t xml:space="preserve"> </w:t>
      </w:r>
      <w:r w:rsidRPr="00C06FB0">
        <w:t>201</w:t>
      </w:r>
      <w:r w:rsidR="00C06FB0" w:rsidRPr="00C06FB0">
        <w:t>7</w:t>
      </w:r>
      <w:r w:rsidRPr="00C06FB0">
        <w:t>.</w:t>
      </w:r>
    </w:p>
    <w:p w:rsidRDefault="00DE548D" w:rsidP="00DE548D" w:rsidR="00DE548D" w:rsidRPr="00C06FB0">
      <w:pPr>
        <w:jc w:val="center"/>
      </w:pPr>
      <w:r w:rsidRPr="00C06FB0">
        <w:tab/>
      </w:r>
      <w:r w:rsidRPr="00C06FB0">
        <w:tab/>
      </w:r>
      <w:r w:rsidRPr="00C06FB0">
        <w:tab/>
      </w:r>
      <w:r w:rsidRPr="00C06FB0">
        <w:tab/>
      </w:r>
      <w:r w:rsidRPr="00C06FB0">
        <w:tab/>
      </w:r>
      <w:r w:rsidRPr="00C06FB0">
        <w:tab/>
      </w:r>
      <w:r w:rsidRPr="00C06FB0">
        <w:tab/>
      </w:r>
    </w:p>
    <w:p w:rsidRDefault="00DE548D" w:rsidP="00DE548D" w:rsidR="00DE548D" w:rsidRPr="00C06FB0">
      <w:pPr>
        <w:ind w:firstLine="708" w:left="4956"/>
        <w:jc w:val="center"/>
      </w:pPr>
      <w:r w:rsidRPr="00C06FB0">
        <w:t>Stečajni sudac</w:t>
      </w:r>
    </w:p>
    <w:p w:rsidRDefault="00DE548D" w:rsidP="00DE548D" w:rsidR="00DE548D" w:rsidRPr="00C06FB0">
      <w:pPr>
        <w:jc w:val="both"/>
      </w:pPr>
      <w:r w:rsidRPr="00C06FB0">
        <w:tab/>
      </w:r>
      <w:r w:rsidRPr="00C06FB0">
        <w:tab/>
      </w:r>
      <w:r w:rsidRPr="00C06FB0">
        <w:tab/>
      </w:r>
      <w:r w:rsidRPr="00C06FB0">
        <w:tab/>
      </w:r>
      <w:r w:rsidRPr="00C06FB0">
        <w:tab/>
      </w:r>
      <w:r w:rsidRPr="00C06FB0">
        <w:tab/>
      </w:r>
      <w:r w:rsidRPr="00C06FB0">
        <w:tab/>
      </w:r>
      <w:r w:rsidRPr="00C06FB0">
        <w:tab/>
        <w:t xml:space="preserve">     </w:t>
      </w:r>
    </w:p>
    <w:p w:rsidRDefault="00DE548D" w:rsidP="00DE548D" w:rsidR="00DE548D" w:rsidRPr="00C06FB0">
      <w:pPr>
        <w:ind w:left="5664"/>
        <w:jc w:val="both"/>
      </w:pPr>
      <w:r w:rsidRPr="00C06FB0">
        <w:t xml:space="preserve">                   Ivan Dujić</w:t>
      </w:r>
      <w:r w:rsidR="00D41709">
        <w:t>, v.r.</w:t>
      </w:r>
    </w:p>
    <w:p w:rsidRDefault="00DE548D" w:rsidP="00DE548D" w:rsidR="00DE548D" w:rsidRPr="00C06FB0">
      <w:pPr>
        <w:jc w:val="both"/>
      </w:pPr>
    </w:p>
    <w:p w:rsidRDefault="000F4E1B" w:rsidP="00DE548D" w:rsidR="000F4E1B" w:rsidRPr="00C06FB0">
      <w:pPr>
        <w:jc w:val="both"/>
      </w:pPr>
    </w:p>
    <w:p w:rsidRDefault="00DE548D" w:rsidP="00DE548D" w:rsidR="00DE548D" w:rsidRPr="00C06FB0">
      <w:pPr>
        <w:jc w:val="both"/>
      </w:pPr>
      <w:r w:rsidRPr="00C06FB0">
        <w:t>UPUTA O PRAVNOM LIJEKU</w:t>
      </w:r>
    </w:p>
    <w:p w:rsidRDefault="00DE548D" w:rsidP="00DE548D" w:rsidR="00DE548D" w:rsidRPr="00C06FB0">
      <w:pPr>
        <w:jc w:val="both"/>
      </w:pPr>
      <w:r w:rsidRPr="00C06FB0">
        <w:t xml:space="preserve">Protiv ovog rješenja </w:t>
      </w:r>
      <w:r w:rsidR="0027761A">
        <w:t xml:space="preserve">može se </w:t>
      </w:r>
      <w:r w:rsidR="00FF0D1B">
        <w:t>podnijeti žalba</w:t>
      </w:r>
      <w:r w:rsidR="0027761A">
        <w:t xml:space="preserve"> </w:t>
      </w:r>
      <w:r w:rsidR="0027761A" w:rsidRPr="0027761A">
        <w:t>ovom sudu</w:t>
      </w:r>
      <w:r w:rsidR="0027761A">
        <w:t>,</w:t>
      </w:r>
      <w:r w:rsidR="0027761A" w:rsidRPr="0027761A">
        <w:t xml:space="preserve"> u </w:t>
      </w:r>
      <w:r w:rsidR="0027761A">
        <w:t>tri istovjetna</w:t>
      </w:r>
      <w:r w:rsidR="0027761A" w:rsidRPr="0027761A">
        <w:t xml:space="preserve"> primjerka</w:t>
      </w:r>
      <w:r w:rsidR="0027761A">
        <w:t>,</w:t>
      </w:r>
      <w:r w:rsidR="0027761A" w:rsidRPr="0027761A">
        <w:t xml:space="preserve"> u roku od 8 dana od dana dostave, a dostava se smatra obavljenom istekom osmoga dana od dana objave pismena na mrežnoj stranici e-Oglasna ploča sudova (čl. 12. SZ-a</w:t>
      </w:r>
      <w:r w:rsidR="0027761A" w:rsidRPr="00C06FB0">
        <w:t>, Narodne novine br. 71/2015</w:t>
      </w:r>
      <w:r w:rsidR="0027761A" w:rsidRPr="0027761A">
        <w:t xml:space="preserve">). </w:t>
      </w:r>
      <w:r w:rsidR="0027761A">
        <w:t xml:space="preserve">O </w:t>
      </w:r>
      <w:r w:rsidRPr="00C06FB0">
        <w:t xml:space="preserve">žalbi odlučuje Visoki trgovački sud Republike Hrvatske. </w:t>
      </w:r>
    </w:p>
    <w:p w:rsidRDefault="00DE548D" w:rsidP="00DE548D" w:rsidR="00DE548D" w:rsidRPr="00C06FB0">
      <w:pPr>
        <w:jc w:val="both"/>
      </w:pPr>
    </w:p>
    <w:p w:rsidRDefault="00DE548D" w:rsidP="00DE548D" w:rsidR="00DE548D" w:rsidRPr="00C06FB0">
      <w:pPr>
        <w:jc w:val="both"/>
      </w:pPr>
      <w:r w:rsidRPr="00C06FB0">
        <w:t>DNA</w:t>
      </w:r>
    </w:p>
    <w:p w:rsidRDefault="00EC0499" w:rsidP="00DA1D1F" w:rsidR="00DA1D1F" w:rsidRPr="00C06FB0">
      <w:pPr>
        <w:jc w:val="both"/>
      </w:pPr>
      <w:r w:rsidRPr="00C06FB0">
        <w:t xml:space="preserve">- </w:t>
      </w:r>
      <w:r w:rsidR="00DA1D1F" w:rsidRPr="00C06FB0">
        <w:t>e- oglasna ploča suda – 8 dana</w:t>
      </w:r>
      <w:r w:rsidRPr="00C06FB0">
        <w:t xml:space="preserve"> (čl. 12. Stečajnog zakona, Narodne novine br. 71/2015)</w:t>
      </w:r>
    </w:p>
    <w:p w:rsidRDefault="00EC0499" w:rsidP="00DE548D" w:rsidR="00DE548D" w:rsidRPr="00C06FB0">
      <w:r w:rsidRPr="00C06FB0">
        <w:rPr>
          <w:bCs/>
        </w:rPr>
        <w:t xml:space="preserve">- </w:t>
      </w:r>
      <w:r w:rsidR="00DE548D" w:rsidRPr="00C06FB0">
        <w:rPr>
          <w:bCs/>
        </w:rPr>
        <w:t>Stečajn</w:t>
      </w:r>
      <w:r w:rsidR="001C3B6A" w:rsidRPr="00C06FB0">
        <w:rPr>
          <w:bCs/>
        </w:rPr>
        <w:t>i</w:t>
      </w:r>
      <w:r w:rsidR="00DE548D" w:rsidRPr="00C06FB0">
        <w:rPr>
          <w:bCs/>
        </w:rPr>
        <w:t xml:space="preserve"> upravitelj</w:t>
      </w:r>
    </w:p>
    <w:p w:rsidRDefault="00EC0499" w:rsidP="00DE548D" w:rsidR="00DE548D" w:rsidRPr="00C06FB0">
      <w:pPr>
        <w:jc w:val="both"/>
      </w:pPr>
      <w:r w:rsidRPr="00C06FB0">
        <w:t xml:space="preserve">- </w:t>
      </w:r>
      <w:r w:rsidR="00DE548D" w:rsidRPr="00C06FB0">
        <w:t>ŽDO - Građansko upravni odjel Pula</w:t>
      </w:r>
    </w:p>
    <w:p w:rsidRDefault="00EC0499" w:rsidP="00DE548D" w:rsidR="00C06FB0" w:rsidRPr="00C06FB0">
      <w:pPr>
        <w:jc w:val="both"/>
      </w:pPr>
      <w:r w:rsidRPr="00C06FB0">
        <w:t xml:space="preserve">- </w:t>
      </w:r>
      <w:r w:rsidR="00DE548D" w:rsidRPr="00C06FB0">
        <w:t xml:space="preserve">FINA </w:t>
      </w:r>
      <w:r w:rsidR="00C06FB0" w:rsidRPr="00C06FB0">
        <w:t>–</w:t>
      </w:r>
      <w:r w:rsidR="00DE548D" w:rsidRPr="00C06FB0">
        <w:t xml:space="preserve"> </w:t>
      </w:r>
      <w:r w:rsidR="00C06FB0" w:rsidRPr="00C06FB0">
        <w:t>RC Rijeka</w:t>
      </w:r>
    </w:p>
    <w:p w:rsidRDefault="00EC0499" w:rsidP="00DE548D" w:rsidR="00DE548D" w:rsidRPr="00C06FB0">
      <w:pPr>
        <w:jc w:val="both"/>
      </w:pPr>
      <w:r w:rsidRPr="00C06FB0">
        <w:t xml:space="preserve">- </w:t>
      </w:r>
      <w:r w:rsidR="00DE548D" w:rsidRPr="00C06FB0">
        <w:t xml:space="preserve">Porezna uprava, Područni ured </w:t>
      </w:r>
      <w:r w:rsidRPr="00C06FB0">
        <w:t xml:space="preserve">u </w:t>
      </w:r>
      <w:r w:rsidR="00DE548D" w:rsidRPr="00C06FB0">
        <w:t>Pazin</w:t>
      </w:r>
      <w:r w:rsidRPr="00C06FB0">
        <w:t>u</w:t>
      </w:r>
    </w:p>
    <w:p w:rsidRDefault="00DE548D" w:rsidP="00DE548D" w:rsidR="00DE548D" w:rsidRPr="00C06FB0"/>
    <w:p w:rsidRDefault="00DE548D" w:rsidP="00DE548D" w:rsidR="00DE548D" w:rsidRPr="00C06FB0">
      <w:pPr>
        <w:rPr>
          <w:u w:val="single"/>
        </w:rPr>
      </w:pPr>
      <w:r w:rsidRPr="00C06FB0">
        <w:rPr>
          <w:u w:val="single"/>
        </w:rPr>
        <w:t xml:space="preserve">po pravomoćnosti : </w:t>
      </w:r>
    </w:p>
    <w:p w:rsidRDefault="00DE548D" w:rsidP="00DE548D" w:rsidR="00DE548D" w:rsidRPr="00C06FB0">
      <w:r w:rsidRPr="00C06FB0">
        <w:t xml:space="preserve">- Sudski registar </w:t>
      </w:r>
    </w:p>
    <w:p w:rsidRDefault="00DE548D" w:rsidP="00DE548D" w:rsidR="00DE548D" w:rsidRPr="00C06FB0">
      <w:pPr>
        <w:ind w:firstLine="708"/>
        <w:jc w:val="both"/>
      </w:pPr>
    </w:p>
    <w:p w:rsidRDefault="00196367" w:rsidP="00DE548D" w:rsidR="00196367" w:rsidRPr="00C06FB0">
      <w:pPr>
        <w:jc w:val="center"/>
      </w:pPr>
    </w:p>
    <w:sectPr w:rsidSect="0027761A" w:rsidR="00196367" w:rsidRPr="00C06FB0">
      <w:headerReference w:type="default" r:id="rId10"/>
      <w:pgSz w:h="16838" w:w="11906"/>
      <w:pgMar w:gutter="0" w:footer="709" w:header="709" w:left="1418" w:bottom="992" w:right="1418" w:top="1418"/>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A48" w:rsidR="00D23A48">
      <w:r>
        <w:separator/>
      </w:r>
    </w:p>
  </w:endnote>
  <w:endnote w:id="0" w:type="continuationSeparator">
    <w:p w:rsidRDefault="00D23A48" w:rsidR="00D23A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A48" w:rsidR="00D23A48">
      <w:r>
        <w:separator/>
      </w:r>
    </w:p>
  </w:footnote>
  <w:footnote w:id="0" w:type="continuationSeparator">
    <w:p w:rsidRDefault="00D23A48" w:rsidR="00D23A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48D" w:rsidR="00DE548D">
    <w:pPr>
      <w:pStyle w:val="Zaglavlje"/>
      <w:jc w:val="center"/>
    </w:pPr>
  </w:p>
  <w:p w:rsidRDefault="00DE548D" w:rsidP="00DE548D" w:rsidR="00E6104E">
    <w:pPr>
      <w:jc w:val="both"/>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0D0B6C">
      <w:rPr>
        <w:noProof/>
      </w:rPr>
      <w:t>Posl.br. 10 St-6</w:t>
    </w:r>
    <w:r w:rsidR="00E6104E" w:rsidRPr="00E6104E">
      <w:rPr>
        <w:noProof/>
      </w:rPr>
      <w:t>/15-</w:t>
    </w:r>
    <w:r w:rsidR="000D0B6C">
      <w:rPr>
        <w:noProof/>
      </w:rPr>
      <w:t>117</w:t>
    </w:r>
  </w:p>
  <w:p w:rsidRDefault="00196367" w:rsidP="00DE548D" w:rsidR="0019636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4E23D5C"/>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36273D1E"/>
    <w:multiLevelType w:val="hybridMultilevel"/>
    <w:tmpl w:val="313411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E01164B"/>
    <w:multiLevelType w:val="hybridMultilevel"/>
    <w:tmpl w:val="0288730C"/>
    <w:lvl w:tplc="1256DED6"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3FB"/>
    <w:rsid w:val="00015A34"/>
    <w:rsid w:val="000B1791"/>
    <w:rsid w:val="000B1FBE"/>
    <w:rsid w:val="000C74C6"/>
    <w:rsid w:val="000D0B6C"/>
    <w:rsid w:val="000E13FB"/>
    <w:rsid w:val="000F4E1B"/>
    <w:rsid w:val="00105AF1"/>
    <w:rsid w:val="001125BA"/>
    <w:rsid w:val="00196367"/>
    <w:rsid w:val="001C3B6A"/>
    <w:rsid w:val="001C578D"/>
    <w:rsid w:val="0021370F"/>
    <w:rsid w:val="002202EA"/>
    <w:rsid w:val="00252C0B"/>
    <w:rsid w:val="0027761A"/>
    <w:rsid w:val="00313DC0"/>
    <w:rsid w:val="003146F3"/>
    <w:rsid w:val="003C030E"/>
    <w:rsid w:val="003F0CAC"/>
    <w:rsid w:val="003F40A7"/>
    <w:rsid w:val="003F45EF"/>
    <w:rsid w:val="004571D2"/>
    <w:rsid w:val="004C37E0"/>
    <w:rsid w:val="00523B4F"/>
    <w:rsid w:val="00535960"/>
    <w:rsid w:val="00536960"/>
    <w:rsid w:val="00561318"/>
    <w:rsid w:val="00563063"/>
    <w:rsid w:val="005A2F8B"/>
    <w:rsid w:val="005C14DF"/>
    <w:rsid w:val="005D5E38"/>
    <w:rsid w:val="006017D4"/>
    <w:rsid w:val="00613FDF"/>
    <w:rsid w:val="0065147B"/>
    <w:rsid w:val="006C5159"/>
    <w:rsid w:val="006F1C74"/>
    <w:rsid w:val="006F4F1F"/>
    <w:rsid w:val="006F5313"/>
    <w:rsid w:val="006F658B"/>
    <w:rsid w:val="00742DC7"/>
    <w:rsid w:val="0078778D"/>
    <w:rsid w:val="007A6838"/>
    <w:rsid w:val="007F44BD"/>
    <w:rsid w:val="007F616F"/>
    <w:rsid w:val="00822A9F"/>
    <w:rsid w:val="00843E64"/>
    <w:rsid w:val="00857FA9"/>
    <w:rsid w:val="00862978"/>
    <w:rsid w:val="008C0478"/>
    <w:rsid w:val="0093015F"/>
    <w:rsid w:val="009312F2"/>
    <w:rsid w:val="0097436E"/>
    <w:rsid w:val="00990E67"/>
    <w:rsid w:val="009B68D3"/>
    <w:rsid w:val="009E04C4"/>
    <w:rsid w:val="009F54BD"/>
    <w:rsid w:val="00A06DA2"/>
    <w:rsid w:val="00AA2DC6"/>
    <w:rsid w:val="00C06FB0"/>
    <w:rsid w:val="00C37F38"/>
    <w:rsid w:val="00C90557"/>
    <w:rsid w:val="00CE6F7C"/>
    <w:rsid w:val="00D23A48"/>
    <w:rsid w:val="00D41709"/>
    <w:rsid w:val="00D71F4B"/>
    <w:rsid w:val="00D7707C"/>
    <w:rsid w:val="00D77B50"/>
    <w:rsid w:val="00D85DD7"/>
    <w:rsid w:val="00DA1D1F"/>
    <w:rsid w:val="00DA7C54"/>
    <w:rsid w:val="00DD1E4B"/>
    <w:rsid w:val="00DE548D"/>
    <w:rsid w:val="00DE7623"/>
    <w:rsid w:val="00E105F7"/>
    <w:rsid w:val="00E6104E"/>
    <w:rsid w:val="00E66B05"/>
    <w:rsid w:val="00E87E0D"/>
    <w:rsid w:val="00EC0499"/>
    <w:rsid w:val="00EE3D14"/>
    <w:rsid w:val="00F0034A"/>
    <w:rsid w:val="00F022B7"/>
    <w:rsid w:val="00F3224B"/>
    <w:rsid w:val="00F54F38"/>
    <w:rsid w:val="00F76D95"/>
    <w:rsid w:val="00F83F1A"/>
    <w:rsid w:val="00F90130"/>
    <w:rsid w:val="00F95791"/>
    <w:rsid w:val="00FB661C"/>
    <w:rsid w:val="00FC1A0F"/>
    <w:rsid w:val="00FC4DF1"/>
    <w:rsid w:val="00FE59F5"/>
    <w:rsid w:val="00FF0D1B"/>
    <w:rsid w:val="00FF20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3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cs="Tahoma" w:hAnsi="Tahoma" w:ascii="Tahoma"/>
      <w:sz w:val="16"/>
      <w:szCs w:val="16"/>
    </w:rPr>
  </w:style>
  <w:style w:customStyle="true" w:styleId="Bezproreda1" w:type="paragraph">
    <w:name w:val="Bez proreda1"/>
    <w:qFormat/>
    <w:rsid w:val="00DE548D"/>
    <w:rPr>
      <w:rFonts w:eastAsia="Calibri" w:hAnsi="Calibri" w:ascii="Calibri"/>
      <w:sz w:val="22"/>
      <w:szCs w:val="22"/>
    </w:rPr>
  </w:style>
  <w:style w:customStyle="true"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true"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Odlomakpopisa" w:type="paragraph">
    <w:name w:val="List Paragraph"/>
    <w:basedOn w:val="Normal"/>
    <w:uiPriority w:val="34"/>
    <w:qFormat/>
    <w:rsid w:val="00DA1D1F"/>
    <w:pPr>
      <w:ind w:left="708"/>
    </w:pPr>
  </w:style>
  <w:style w:styleId="Tekstrezerviranogmjesta" w:type="character">
    <w:name w:val="Placeholder Text"/>
    <w:basedOn w:val="Zadanifontodlomka"/>
    <w:uiPriority w:val="99"/>
    <w:semiHidden/>
    <w:rsid w:val="00D41709"/>
    <w:rPr>
      <w:color w:val="808080"/>
      <w:bdr w:space="0" w:sz="0" w:color="auto" w:val="none"/>
      <w:shd w:fill="auto" w:color="auto" w:val="clear"/>
    </w:rPr>
  </w:style>
  <w:style w:customStyle="true" w:styleId="eSPISCCParagraphDefaultFont" w:type="character">
    <w:name w:val="eSPIS_CC_Paragraph Default Font"/>
    <w:basedOn w:val="Zadanifontodlomka"/>
    <w:rsid w:val="00D417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709"/>
    <w:rPr>
      <w:bdr w:space="0" w:sz="0" w:color="auto" w:val="none"/>
      <w:shd w:fill="FFFFCC" w:color="auto" w:val="clear"/>
      <w:lang w:val="hr-HR"/>
    </w:rPr>
  </w:style>
  <w:style w:customStyle="true" w:styleId="PozadinaSvijetloCrvena" w:type="character">
    <w:name w:val="Pozadina_SvijetloCrvena"/>
    <w:basedOn w:val="eSPISCCParagraphDefaultFont"/>
    <w:rsid w:val="00D417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7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St-6/2015</izvorni_sadrzaj>
    <derivirana_varijabla naziv="DomainObject.Predmet.OznakaBroj_1">St-6/2015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DRVOPLAST NOVA d.o.o. BUZET</izvorni_sadrzaj>
    <derivirana_varijabla naziv="DomainObject.Predmet.ProtustrankaFormated_1">  DRVOPLAST NOVA d.o.o. BUZET</derivirana_varijabla>
  </DomainObject.Predmet.ProtustrankaFormated>
  <DomainObject.Predmet.ProtustrankaFormatedOIB>
    <izvorni_sadrzaj>  DRVOPLAST NOVA d.o.o. BUZET, OIB 69703829160</izvorni_sadrzaj>
    <derivirana_varijabla naziv="DomainObject.Predmet.ProtustrankaFormatedOIB_1">  DRVOPLAST NOVA d.o.o. BUZET, OIB 69703829160</derivirana_varijabla>
  </DomainObject.Predmet.ProtustrankaFormatedOIB>
  <DomainObject.Predmet.ProtustrankaFormatedWithAdress>
    <izvorni_sadrzaj> DRVOPLAST NOVA d.o.o. BUZET, Ivana Cancina 3, 52420 Buzet</izvorni_sadrzaj>
    <derivirana_varijabla naziv="DomainObject.Predmet.ProtustrankaFormatedWithAdress_1"> DRVOPLAST NOVA d.o.o. BUZET, Ivana Cancina 3, 52420 Buzet</derivirana_varijabla>
  </DomainObject.Predmet.ProtustrankaFormatedWithAdress>
  <DomainObject.Predmet.ProtustrankaFormatedWithAdressOIB>
    <izvorni_sadrzaj> DRVOPLAST NOVA d.o.o. BUZET, OIB 69703829160, Ivana Cancina 3, 52420 Buzet</izvorni_sadrzaj>
    <derivirana_varijabla naziv="DomainObject.Predmet.ProtustrankaFormatedWithAdressOIB_1"> DRVOPLAST NOVA d.o.o. BUZET, OIB 69703829160, Ivana Cancina 3, 52420 Buzet</derivirana_varijabla>
  </DomainObject.Predmet.ProtustrankaFormatedWithAdressOIB>
  <DomainObject.Predmet.ProtustrankaWithAdress>
    <izvorni_sadrzaj>DRVOPLAST NOVA d.o.o. BUZET Ivana Cancina 3, 52420 Buzet</izvorni_sadrzaj>
    <derivirana_varijabla naziv="DomainObject.Predmet.ProtustrankaWithAdress_1">DRVOPLAST NOVA d.o.o. BUZET Ivana Cancina 3, 52420 Buzet</derivirana_varijabla>
  </DomainObject.Predmet.ProtustrankaWithAdress>
  <DomainObject.Predmet.ProtustrankaWithAdressOIB>
    <izvorni_sadrzaj>DRVOPLAST NOVA d.o.o. BUZET, OIB 69703829160, Ivana Cancina 3, 52420 Buzet</izvorni_sadrzaj>
    <derivirana_varijabla naziv="DomainObject.Predmet.ProtustrankaWithAdressOIB_1">DRVOPLAST NOVA d.o.o. BUZET, OIB 69703829160, Ivana Cancina 3, 52420 Buzet</derivirana_varijabla>
  </DomainObject.Predmet.ProtustrankaWithAdressOIB>
  <DomainObject.Predmet.ProtustrankaNazivFormated>
    <izvorni_sadrzaj>DRVOPLAST NOVA d.o.o. BUZET</izvorni_sadrzaj>
    <derivirana_varijabla naziv="DomainObject.Predmet.ProtustrankaNazivFormated_1">DRVOPLAST NOVA d.o.o. BUZET</derivirana_varijabla>
  </DomainObject.Predmet.ProtustrankaNazivFormated>
  <DomainObject.Predmet.ProtustrankaNazivFormatedOIB>
    <izvorni_sadrzaj>DRVOPLAST NOVA d.o.o. BUZET, OIB 69703829160</izvorni_sadrzaj>
    <derivirana_varijabla naziv="DomainObject.Predmet.ProtustrankaNazivFormatedOIB_1">DRVOPLAST NOVA d.o.o. BUZET, OIB 69703829160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AMEDEO BAZJAK, LIVADE zastupanog po punomoćniku SLOBODAN KAPOR; DANIELA BAZJAK, LIVADE zastupanog po punomoćniku SLOBODAN KAPOR; FRANKO JERMANIŠ, BUZET zastupanog po punomoćniku SLOBODAN KAPOR; KARMEN KLARIĆ, BUZET zastupanog po punomoćniku SLOBODAN KAPOR; DAVID KRAJCAR, LUPOGLA zastupanog po punomoćniku SLOBODAN KAPOR; VILIJAM KRBAVAC, LUPOGLAV zastupanog po punomoćniku SLOBODAN KAPOR; GRACIJANO KRIVIČIĆ, CEROVLJE zastupanog po punomoćniku SLOBODAN KAPOR; GRACIJANO KRT, LIVADE zastupanog po punomoćniku SLOBODAN KAPOR; ADRIANA LOPANDIĆ, BUZET zastupanog po punomoćniku SLOBODAN KAPOR; ŽELJKO MARUŠIĆ, BUZET zastupanog po punomoćniku SLOBODAN KAPOR; TAMARA PETRETIĆ, BUZET zastupanog po punomoćniku SLOBODAN KAPOR; ZLATAN POLJAK, BUZET zastupanog po punomoćniku SLOBODAN KAPOR; ĐOVANI SIROTIĆ, BUZET zastupanog po punomoćniku SLOBODAN KAPOR; MIRA TUŠĆAN, BUZET zastupanog po punomoćniku SLOBODAN KAPOR; MILENA VIVODA, BUZET zastupanog po punomoćniku SLOBODAN KAPOR</izvorni_sadrzaj>
    <derivirana_varijabla naziv="DomainObject.Predmet.StrankaFormated_1">  AMEDEO BAZJAK, LIVADE zastupanog po punomoćniku SLOBODAN KAPOR; DANIELA BAZJAK, LIVADE zastupanog po punomoćniku SLOBODAN KAPOR; FRANKO JERMANIŠ, BUZET zastupanog po punomoćniku SLOBODAN KAPOR; KARMEN KLARIĆ, BUZET zastupanog po punomoćniku SLOBODAN KAPOR; DAVID KRAJCAR, LUPOGLA zastupanog po punomoćniku SLOBODAN KAPOR; VILIJAM KRBAVAC, LUPOGLAV zastupanog po punomoćniku SLOBODAN KAPOR; GRACIJANO KRIVIČIĆ, CEROVLJE zastupanog po punomoćniku SLOBODAN KAPOR; GRACIJANO KRT, LIVADE zastupanog po punomoćniku SLOBODAN KAPOR; ADRIANA LOPANDIĆ, BUZET zastupanog po punomoćniku SLOBODAN KAPOR; ŽELJKO MARUŠIĆ, BUZET zastupanog po punomoćniku SLOBODAN KAPOR; TAMARA PETRETIĆ, BUZET zastupanog po punomoćniku SLOBODAN KAPOR; ZLATAN POLJAK, BUZET zastupanog po punomoćniku SLOBODAN KAPOR; ĐOVANI SIROTIĆ, BUZET zastupanog po punomoćniku SLOBODAN KAPOR; MIRA TUŠĆAN, BUZET zastupanog po punomoćniku SLOBODAN KAPOR; MILENA VIVODA, BUZET zastupanog po punomoćniku SLOBODAN KAPOR</derivirana_varijabla>
  </DomainObject.Predmet.StrankaFormated>
  <DomainObject.Predmet.StrankaFormatedOIB>
    <izvorni_sadrzaj>  AMEDEO BAZJAK, LIVADE, OIB 06582384652 zastupanog po punomoćniku SLOBODAN KAPOR; DANIELA BAZJAK, LIVADE, OIB 80677053030 zastupanog po punomoćniku SLOBODAN KAPOR; FRANKO JERMANIŠ, BUZET, OIB 01373431620 zastupanog po punomoćniku SLOBODAN KAPOR; KARMEN KLARIĆ, BUZET, OIB 81444135038 zastupanog po punomoćniku SLOBODAN KAPOR; DAVID KRAJCAR, LUPOGLA, OIB 23398906245 zastupanog po punomoćniku SLOBODAN KAPOR; VILIJAM KRBAVAC, LUPOGLAV, OIB 40215208094 zastupanog po punomoćniku SLOBODAN KAPOR; GRACIJANO KRIVIČIĆ, CEROVLJE, OIB 06125005114 zastupanog po punomoćniku SLOBODAN KAPOR; GRACIJANO KRT, LIVADE, OIB 26451280187 zastupanog po punomoćniku SLOBODAN KAPOR; ADRIANA LOPANDIĆ, BUZET, OIB 75833111643 zastupanog po punomoćniku SLOBODAN KAPOR; ŽELJKO MARUŠIĆ, BUZET, OIB 95558716975 zastupanog po punomoćniku SLOBODAN KAPOR; TAMARA PETRETIĆ, BUZET zastupanog po punomoćniku SLOBODAN KAPOR; ZLATAN POLJAK, BUZET, OIB 04074295664 zastupanog po punomoćniku SLOBODAN KAPOR; ĐOVANI SIROTIĆ, BUZET, OIB 56099475299 zastupanog po punomoćniku SLOBODAN KAPOR; MIRA TUŠĆAN, BUZET, OIB 70294647871 zastupanog po punomoćniku SLOBODAN KAPOR; MILENA VIVODA, BUZET, OIB 26892040572 zastupanog po punomoćniku SLOBODAN KAPOR</izvorni_sadrzaj>
    <derivirana_varijabla naziv="DomainObject.Predmet.StrankaFormatedOIB_1">  AMEDEO BAZJAK, LIVADE, OIB 06582384652 zastupanog po punomoćniku SLOBODAN KAPOR; DANIELA BAZJAK, LIVADE, OIB 80677053030 zastupanog po punomoćniku SLOBODAN KAPOR; FRANKO JERMANIŠ, BUZET, OIB 01373431620 zastupanog po punomoćniku SLOBODAN KAPOR; KARMEN KLARIĆ, BUZET, OIB 81444135038 zastupanog po punomoćniku SLOBODAN KAPOR; DAVID KRAJCAR, LUPOGLA, OIB 23398906245 zastupanog po punomoćniku SLOBODAN KAPOR; VILIJAM KRBAVAC, LUPOGLAV, OIB 40215208094 zastupanog po punomoćniku SLOBODAN KAPOR; GRACIJANO KRIVIČIĆ, CEROVLJE, OIB 06125005114 zastupanog po punomoćniku SLOBODAN KAPOR; GRACIJANO KRT, LIVADE, OIB 26451280187 zastupanog po punomoćniku SLOBODAN KAPOR; ADRIANA LOPANDIĆ, BUZET, OIB 75833111643 zastupanog po punomoćniku SLOBODAN KAPOR; ŽELJKO MARUŠIĆ, BUZET, OIB 95558716975 zastupanog po punomoćniku SLOBODAN KAPOR; TAMARA PETRETIĆ, BUZET zastupanog po punomoćniku SLOBODAN KAPOR; ZLATAN POLJAK, BUZET, OIB 04074295664 zastupanog po punomoćniku SLOBODAN KAPOR; ĐOVANI SIROTIĆ, BUZET, OIB 56099475299 zastupanog po punomoćniku SLOBODAN KAPOR; MIRA TUŠĆAN, BUZET, OIB 70294647871 zastupanog po punomoćniku SLOBODAN KAPOR; MILENA VIVODA, BUZET, OIB 26892040572 zastupanog po punomoćniku SLOBODAN KAPOR</derivirana_varijabla>
  </DomainObject.Predmet.StrankaFormatedOIB>
  <DomainObject.Predmet.StrankaFormatedWithAdress>
    <izvorni_sadrzaj> AMEDEO BAZJAK, LIVADE, Livade 18, 52427 Livade zastupanog po punomoćniku SLOBODAN KAPOR; DANIELA BAZJAK, LIVADE, Livade 18, 52427 Livade zastupanog po punomoćniku SLOBODAN KAPOR; FRANKO JERMANIŠ, BUZET, Škuljari 14, 52420 Škuljari zastupanog po punomoćniku SLOBODAN KAPOR; KARMEN KLARIĆ, BUZET, 1.maja 2/3, 52420 Buzet zastupanog po punomoćniku SLOBODAN KAPOR; DAVID KRAJCAR, LUPOGLA, Senmić 49, 52426 Lupoglav zastupanog po punomoćniku SLOBODAN KAPOR; VILIJAM KRBAVAC, LUPOGLAV, Lupoglav 25 D, 52426 Lupoglav zastupanog po punomoćniku SLOBODAN KAPOR; GRACIJANO KRIVIČIĆ, CEROVLJE, Oslići 13, 52402 Oslići zastupanog po punomoćniku SLOBODAN KAPOR; GRACIJANO KRT, LIVADE, Krti 11, 52424 Krti zastupanog po punomoćniku SLOBODAN KAPOR; ADRIANA LOPANDIĆ, BUZET, Pino Budicin 15, 52420 Buzet zastupanog po punomoćniku SLOBODAN KAPOR; ŽELJKO MARUŠIĆ, BUZET, Luskići 20, 52420 Buzet zastupanog po punomoćniku SLOBODAN KAPOR; TAMARA PETRETIĆ, BUZET, Komunšćica 7, 52420 Buzet zastupanog po punomoćniku SLOBODAN KAPOR; ZLATAN POLJAK, BUZET, Ferenčići 113, 52420 Buzet zastupanog po punomoćniku SLOBODAN KAPOR; ĐOVANI SIROTIĆ, BUZET, Černekov breg 44, 52420 Buzet zastupanog po punomoćniku SLOBODAN KAPOR; MIRA TUŠĆAN, BUZET, Černekov breg 37, 52420 Buzet zastupanog po punomoćniku SLOBODAN KAPOR; MILENA VIVODA, BUZET, Štrped 1/4, 52420 Buzet zastupanog po punomoćniku SLOBODAN KAPOR</izvorni_sadrzaj>
    <derivirana_varijabla naziv="DomainObject.Predmet.StrankaFormatedWithAdress_1"> AMEDEO BAZJAK, LIVADE, Livade 18, 52427 Livade zastupanog po punomoćniku SLOBODAN KAPOR; DANIELA BAZJAK, LIVADE, Livade 18, 52427 Livade zastupanog po punomoćniku SLOBODAN KAPOR; FRANKO JERMANIŠ, BUZET, Škuljari 14, 52420 Škuljari zastupanog po punomoćniku SLOBODAN KAPOR; KARMEN KLARIĆ, BUZET, 1.maja 2/3, 52420 Buzet zastupanog po punomoćniku SLOBODAN KAPOR; DAVID KRAJCAR, LUPOGLA, Senmić 49, 52426 Lupoglav zastupanog po punomoćniku SLOBODAN KAPOR; VILIJAM KRBAVAC, LUPOGLAV, Lupoglav 25 D, 52426 Lupoglav zastupanog po punomoćniku SLOBODAN KAPOR; GRACIJANO KRIVIČIĆ, CEROVLJE, Oslići 13, 52402 Oslići zastupanog po punomoćniku SLOBODAN KAPOR; GRACIJANO KRT, LIVADE, Krti 11, 52424 Krti zastupanog po punomoćniku SLOBODAN KAPOR; ADRIANA LOPANDIĆ, BUZET, Pino Budicin 15, 52420 Buzet zastupanog po punomoćniku SLOBODAN KAPOR; ŽELJKO MARUŠIĆ, BUZET, Luskići 20, 52420 Buzet zastupanog po punomoćniku SLOBODAN KAPOR; TAMARA PETRETIĆ, BUZET, Komunšćica 7, 52420 Buzet zastupanog po punomoćniku SLOBODAN KAPOR; ZLATAN POLJAK, BUZET, Ferenčići 113, 52420 Buzet zastupanog po punomoćniku SLOBODAN KAPOR; ĐOVANI SIROTIĆ, BUZET, Černekov breg 44, 52420 Buzet zastupanog po punomoćniku SLOBODAN KAPOR; MIRA TUŠĆAN, BUZET, Černekov breg 37, 52420 Buzet zastupanog po punomoćniku SLOBODAN KAPOR; MILENA VIVODA, BUZET, Štrped 1/4, 52420 Buzet zastupanog po punomoćniku SLOBODAN KAPOR</derivirana_varijabla>
  </DomainObject.Predmet.StrankaFormatedWithAdress>
  <DomainObject.Predmet.StrankaFormatedWithAdressOIB>
    <izvorni_sadrzaj> AMEDEO BAZJAK, LIVADE, OIB 06582384652, Livade 18, 52427 Livade zastupanog po punomoćniku SLOBODAN KAPOR; DANIELA BAZJAK, LIVADE, OIB 80677053030, Livade 18, 52427 Livade zastupanog po punomoćniku SLOBODAN KAPOR; FRANKO JERMANIŠ, BUZET, OIB 01373431620, Škuljari 14, 52420 Škuljari zastupanog po punomoćniku SLOBODAN KAPOR; KARMEN KLARIĆ, BUZET, OIB 81444135038, 1.maja 2/3, 52420 Buzet zastupanog po punomoćniku SLOBODAN KAPOR; DAVID KRAJCAR, LUPOGLA, OIB 23398906245, Senmić 49, 52426 Lupoglav zastupanog po punomoćniku SLOBODAN KAPOR; VILIJAM KRBAVAC, LUPOGLAV, OIB 40215208094, Lupoglav 25 D, 52426 Lupoglav zastupanog po punomoćniku SLOBODAN KAPOR; GRACIJANO KRIVIČIĆ, CEROVLJE, OIB 06125005114, Oslići 13, 52402 Oslići zastupanog po punomoćniku SLOBODAN KAPOR; GRACIJANO KRT, LIVADE, OIB 26451280187, Krti 11, 52424 Krti zastupanog po punomoćniku SLOBODAN KAPOR; ADRIANA LOPANDIĆ, BUZET, OIB 75833111643, Pino Budicin 15, 52420 Buzet zastupanog po punomoćniku SLOBODAN KAPOR; ŽELJKO MARUŠIĆ, BUZET, OIB 95558716975, Luskići 20, 52420 Buzet zastupanog po punomoćniku SLOBODAN KAPOR; TAMARA PETRETIĆ, BUZET, Komunšćica 7, 52420 Buzet zastupanog po punomoćniku SLOBODAN KAPOR; ZLATAN POLJAK, BUZET, OIB 04074295664, Ferenčići 113, 52420 Buzet zastupanog po punomoćniku SLOBODAN KAPOR; ĐOVANI SIROTIĆ, BUZET, OIB 56099475299, Černekov breg 44, 52420 Buzet zastupanog po punomoćniku SLOBODAN KAPOR; MIRA TUŠĆAN, BUZET, OIB 70294647871, Černekov breg 37, 52420 Buzet zastupanog po punomoćniku SLOBODAN KAPOR; MILENA VIVODA, BUZET, OIB 26892040572, Štrped 1/4, 52420 Buzet zastupanog po punomoćniku SLOBODAN KAPOR</izvorni_sadrzaj>
    <derivirana_varijabla naziv="DomainObject.Predmet.StrankaFormatedWithAdressOIB_1"> AMEDEO BAZJAK, LIVADE, OIB 06582384652, Livade 18, 52427 Livade zastupanog po punomoćniku SLOBODAN KAPOR; DANIELA BAZJAK, LIVADE, OIB 80677053030, Livade 18, 52427 Livade zastupanog po punomoćniku SLOBODAN KAPOR; FRANKO JERMANIŠ, BUZET, OIB 01373431620, Škuljari 14, 52420 Škuljari zastupanog po punomoćniku SLOBODAN KAPOR; KARMEN KLARIĆ, BUZET, OIB 81444135038, 1.maja 2/3, 52420 Buzet zastupanog po punomoćniku SLOBODAN KAPOR; DAVID KRAJCAR, LUPOGLA, OIB 23398906245, Senmić 49, 52426 Lupoglav zastupanog po punomoćniku SLOBODAN KAPOR; VILIJAM KRBAVAC, LUPOGLAV, OIB 40215208094, Lupoglav 25 D, 52426 Lupoglav zastupanog po punomoćniku SLOBODAN KAPOR; GRACIJANO KRIVIČIĆ, CEROVLJE, OIB 06125005114, Oslići 13, 52402 Oslići zastupanog po punomoćniku SLOBODAN KAPOR; GRACIJANO KRT, LIVADE, OIB 26451280187, Krti 11, 52424 Krti zastupanog po punomoćniku SLOBODAN KAPOR; ADRIANA LOPANDIĆ, BUZET, OIB 75833111643, Pino Budicin 15, 52420 Buzet zastupanog po punomoćniku SLOBODAN KAPOR; ŽELJKO MARUŠIĆ, BUZET, OIB 95558716975, Luskići 20, 52420 Buzet zastupanog po punomoćniku SLOBODAN KAPOR; TAMARA PETRETIĆ, BUZET, Komunšćica 7, 52420 Buzet zastupanog po punomoćniku SLOBODAN KAPOR; ZLATAN POLJAK, BUZET, OIB 04074295664, Ferenčići 113, 52420 Buzet zastupanog po punomoćniku SLOBODAN KAPOR; ĐOVANI SIROTIĆ, BUZET, OIB 56099475299, Černekov breg 44, 52420 Buzet zastupanog po punomoćniku SLOBODAN KAPOR; MIRA TUŠĆAN, BUZET, OIB 70294647871, Černekov breg 37, 52420 Buzet zastupanog po punomoćniku SLOBODAN KAPOR; MILENA VIVODA, BUZET, OIB 26892040572, Štrped 1/4, 52420 Buzet zastupanog po punomoćniku SLOBODAN KAPOR</derivirana_varijabla>
  </DomainObject.Predmet.StrankaFormatedWithAdressOIB>
  <DomainObject.Predmet.StrankaWithAdress>
    <izvorni_sadrzaj>AMEDEO BAZJAK, LIVADE Livade 18,52427 Livade,DANIELA BAZJAK, LIVADE Livade 18,52427 Livade,FRANKO JERMANIŠ, BUZET Škuljari 14,52420 Škuljari,KARMEN KLARIĆ, BUZET 1.maja 2/3,52420 Buzet,DAVID KRAJCAR, LUPOGLA Senmić 49,52426 Lupoglav,VILIJAM KRBAVAC, LUPOGLAV Lupoglav 25 D,52426 Lupoglav,GRACIJANO KRIVIČIĆ, CEROVLJE Oslići 13,52402 Oslići,GRACIJANO KRT, LIVADE Krti 11,52424 Krti,ADRIANA LOPANDIĆ, BUZET Pino Budicin 15,52420 Buzet,ŽELJKO MARUŠIĆ, BUZET Luskići 20,52420 Buzet,TAMARA PETRETIĆ, BUZET Komunšćica 7,52420 Buzet,ZLATAN POLJAK, BUZET Ferenčići 113,52420 Buzet,ĐOVANI SIROTIĆ, BUZET Černekov breg 44,52420 Buzet,MIRA TUŠĆAN, BUZET Černekov breg 37,52420 Buzet,MILENA VIVODA, BUZET Štrped 1/4,52420 Buzet</izvorni_sadrzaj>
    <derivirana_varijabla naziv="DomainObject.Predmet.StrankaWithAdress_1">AMEDEO BAZJAK, LIVADE Livade 18,52427 Livade,DANIELA BAZJAK, LIVADE Livade 18,52427 Livade,FRANKO JERMANIŠ, BUZET Škuljari 14,52420 Škuljari,KARMEN KLARIĆ, BUZET 1.maja 2/3,52420 Buzet,DAVID KRAJCAR, LUPOGLA Senmić 49,52426 Lupoglav,VILIJAM KRBAVAC, LUPOGLAV Lupoglav 25 D,52426 Lupoglav,GRACIJANO KRIVIČIĆ, CEROVLJE Oslići 13,52402 Oslići,GRACIJANO KRT, LIVADE Krti 11,52424 Krti,ADRIANA LOPANDIĆ, BUZET Pino Budicin 15,52420 Buzet,ŽELJKO MARUŠIĆ, BUZET Luskići 20,52420 Buzet,TAMARA PETRETIĆ, BUZET Komunšćica 7,52420 Buzet,ZLATAN POLJAK, BUZET Ferenčići 113,52420 Buzet,ĐOVANI SIROTIĆ, BUZET Černekov breg 44,52420 Buzet,MIRA TUŠĆAN, BUZET Černekov breg 37,52420 Buzet,MILENA VIVODA, BUZET Štrped 1/4,52420 Buzet</derivirana_varijabla>
  </DomainObject.Predmet.StrankaWithAdress>
  <DomainObject.Predmet.StrankaWithAdressOIB>
    <izvorni_sadrzaj>AMEDEO BAZJAK, LIVADE, OIB 06582384652, Livade 18,52427 Livade,DANIELA BAZJAK, LIVADE, OIB 80677053030, Livade 18,52427 Livade,FRANKO JERMANIŠ, BUZET, OIB 01373431620, Škuljari 14,52420 Škuljari,KARMEN KLARIĆ, BUZET, OIB 81444135038, 1.maja 2/3,52420 Buzet,DAVID KRAJCAR, LUPOGLA, OIB 23398906245, Senmić 49,52426 Lupoglav,VILIJAM KRBAVAC, LUPOGLAV, OIB 40215208094, Lupoglav 25 D,52426 Lupoglav,GRACIJANO KRIVIČIĆ, CEROVLJE, OIB 06125005114, Oslići 13,52402 Oslići,GRACIJANO KRT, LIVADE, OIB 26451280187, Krti 11,52424 Krti,ADRIANA LOPANDIĆ, BUZET, OIB 75833111643, Pino Budicin 15,52420 Buzet,ŽELJKO MARUŠIĆ, BUZET, OIB 95558716975, Luskići 20,52420 Buzet,TAMARA PETRETIĆ, BUZET, Komunšćica 7,52420 Buzet,ZLATAN POLJAK, BUZET, OIB 04074295664, Ferenčići 113,52420 Buzet,ĐOVANI SIROTIĆ, BUZET, OIB 56099475299, Černekov breg 44,52420 Buzet,MIRA TUŠĆAN, BUZET, OIB 70294647871, Černekov breg 37,52420 Buzet,MILENA VIVODA, BUZET, OIB 26892040572, Štrped 1/4,52420 Buzet</izvorni_sadrzaj>
    <derivirana_varijabla naziv="DomainObject.Predmet.StrankaWithAdressOIB_1">AMEDEO BAZJAK, LIVADE, OIB 06582384652, Livade 18,52427 Livade,DANIELA BAZJAK, LIVADE, OIB 80677053030, Livade 18,52427 Livade,FRANKO JERMANIŠ, BUZET, OIB 01373431620, Škuljari 14,52420 Škuljari,KARMEN KLARIĆ, BUZET, OIB 81444135038, 1.maja 2/3,52420 Buzet,DAVID KRAJCAR, LUPOGLA, OIB 23398906245, Senmić 49,52426 Lupoglav,VILIJAM KRBAVAC, LUPOGLAV, OIB 40215208094, Lupoglav 25 D,52426 Lupoglav,GRACIJANO KRIVIČIĆ, CEROVLJE, OIB 06125005114, Oslići 13,52402 Oslići,GRACIJANO KRT, LIVADE, OIB 26451280187, Krti 11,52424 Krti,ADRIANA LOPANDIĆ, BUZET, OIB 75833111643, Pino Budicin 15,52420 Buzet,ŽELJKO MARUŠIĆ, BUZET, OIB 95558716975, Luskići 20,52420 Buzet,TAMARA PETRETIĆ, BUZET, Komunšćica 7,52420 Buzet,ZLATAN POLJAK, BUZET, OIB 04074295664, Ferenčići 113,52420 Buzet,ĐOVANI SIROTIĆ, BUZET, OIB 56099475299, Černekov breg 44,52420 Buzet,MIRA TUŠĆAN, BUZET, OIB 70294647871, Černekov breg 37,52420 Buzet,MILENA VIVODA, BUZET, OIB 26892040572, Štrped 1/4,52420 Buzet</derivirana_varijabla>
  </DomainObject.Predmet.StrankaWithAdressOIB>
  <DomainObject.Predmet.StrankaNazivFormated>
    <izvorni_sadrzaj>AMEDEO BAZJAK, LIVADE,DANIELA BAZJAK, LIVADE,FRANKO JERMANIŠ, BUZET,KARMEN KLARIĆ, BUZET,DAVID KRAJCAR, LUPOGLA,VILIJAM KRBAVAC, LUPOGLAV,GRACIJANO KRIVIČIĆ, CEROVLJE,GRACIJANO KRT, LIVADE,ADRIANA LOPANDIĆ, BUZET,ŽELJKO MARUŠIĆ, BUZET,TAMARA PETRETIĆ, BUZET,ZLATAN POLJAK, BUZET,ĐOVANI SIROTIĆ, BUZET,MIRA TUŠĆAN, BUZET,MILENA VIVODA, BUZET</izvorni_sadrzaj>
    <derivirana_varijabla naziv="DomainObject.Predmet.StrankaNazivFormated_1">AMEDEO BAZJAK, LIVADE,DANIELA BAZJAK, LIVADE,FRANKO JERMANIŠ, BUZET,KARMEN KLARIĆ, BUZET,DAVID KRAJCAR, LUPOGLA,VILIJAM KRBAVAC, LUPOGLAV,GRACIJANO KRIVIČIĆ, CEROVLJE,GRACIJANO KRT, LIVADE,ADRIANA LOPANDIĆ, BUZET,ŽELJKO MARUŠIĆ, BUZET,TAMARA PETRETIĆ, BUZET,ZLATAN POLJAK, BUZET,ĐOVANI SIROTIĆ, BUZET,MIRA TUŠĆAN, BUZET,MILENA VIVODA, BUZET</derivirana_varijabla>
  </DomainObject.Predmet.StrankaNazivFormated>
  <DomainObject.Predmet.StrankaNazivFormatedOIB>
    <izvorni_sadrzaj>AMEDEO BAZJAK, LIVADE, OIB 06582384652,DANIELA BAZJAK, LIVADE, OIB 80677053030,FRANKO JERMANIŠ, BUZET, OIB 01373431620,KARMEN KLARIĆ, BUZET, OIB 81444135038,DAVID KRAJCAR, LUPOGLA, OIB 23398906245,VILIJAM KRBAVAC, LUPOGLAV, OIB 40215208094,GRACIJANO KRIVIČIĆ, CEROVLJE, OIB 06125005114,GRACIJANO KRT, LIVADE, OIB 26451280187,ADRIANA LOPANDIĆ, BUZET, OIB 75833111643,ŽELJKO MARUŠIĆ, BUZET, OIB 95558716975,TAMARA PETRETIĆ, BUZET,ZLATAN POLJAK, BUZET, OIB 04074295664,ĐOVANI SIROTIĆ, BUZET, OIB 56099475299,MIRA TUŠĆAN, BUZET, OIB 70294647871,MILENA VIVODA, BUZET, OIB 26892040572</izvorni_sadrzaj>
    <derivirana_varijabla naziv="DomainObject.Predmet.StrankaNazivFormatedOIB_1">AMEDEO BAZJAK, LIVADE, OIB 06582384652,DANIELA BAZJAK, LIVADE, OIB 80677053030,FRANKO JERMANIŠ, BUZET, OIB 01373431620,KARMEN KLARIĆ, BUZET, OIB 81444135038,DAVID KRAJCAR, LUPOGLA, OIB 23398906245,VILIJAM KRBAVAC, LUPOGLAV, OIB 40215208094,GRACIJANO KRIVIČIĆ, CEROVLJE, OIB 06125005114,GRACIJANO KRT, LIVADE, OIB 26451280187,ADRIANA LOPANDIĆ, BUZET, OIB 75833111643,ŽELJKO MARUŠIĆ, BUZET, OIB 95558716975,TAMARA PETRETIĆ, BUZET,ZLATAN POLJAK, BUZET, OIB 04074295664,ĐOVANI SIROTIĆ, BUZET, OIB 56099475299,MIRA TUŠĆAN, BUZET, OIB 70294647871,MILENA VIVODA, BUZET, OIB 26892040572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162223.46</izvorni_sadrzaj>
    <derivirana_varijabla naziv="DomainObject.Predmet.TrenutnaVrijednost_1">162223.46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AMEDEO BAZJAK, LIVADE zastupanog po punomoćniku SLOBODAN KAPOR</item>
      <item>DANIELA BAZJAK, LIVADE zastupanog po punomoćniku SLOBODAN KAPOR</item>
      <item>FRANKO JERMANIŠ, BUZET zastupanog po punomoćniku SLOBODAN KAPOR</item>
      <item>KARMEN KLARIĆ, BUZET zastupanog po punomoćniku SLOBODAN KAPOR</item>
      <item>DAVID KRAJCAR, LUPOGLA zastupanog po punomoćniku SLOBODAN KAPOR</item>
      <item>VILIJAM KRBAVAC, LUPOGLAV zastupanog po punomoćniku SLOBODAN KAPOR</item>
      <item>GRACIJANO KRIVIČIĆ, CEROVLJE zastupanog po punomoćniku SLOBODAN KAPOR</item>
      <item>GRACIJANO KRT, LIVADE zastupanog po punomoćniku SLOBODAN KAPOR</item>
      <item>ADRIANA LOPANDIĆ, BUZET zastupanog po punomoćniku SLOBODAN KAPOR</item>
      <item>ŽELJKO MARUŠIĆ, BUZET zastupanog po punomoćniku SLOBODAN KAPOR</item>
      <item>TAMARA PETRETIĆ, BUZET zastupanog po punomoćniku SLOBODAN KAPOR</item>
      <item>ZLATAN POLJAK, BUZET zastupanog po punomoćniku SLOBODAN KAPOR</item>
      <item>ĐOVANI SIROTIĆ, BUZET zastupanog po punomoćniku SLOBODAN KAPOR</item>
      <item>MIRA TUŠĆAN, BUZET zastupanog po punomoćniku SLOBODAN KAPOR</item>
      <item>MILENA VIVODA, BUZET zastupanog po punomoćniku SLOBODAN KAPOR</item>
    </izvorni_sadrzaj>
    <derivirana_varijabla naziv="DomainObject.Predmet.StrankaListFormated_1">
      <item>AMEDEO BAZJAK, LIVADE zastupanog po punomoćniku SLOBODAN KAPOR</item>
      <item>DANIELA BAZJAK, LIVADE zastupanog po punomoćniku SLOBODAN KAPOR</item>
      <item>FRANKO JERMANIŠ, BUZET zastupanog po punomoćniku SLOBODAN KAPOR</item>
      <item>KARMEN KLARIĆ, BUZET zastupanog po punomoćniku SLOBODAN KAPOR</item>
      <item>DAVID KRAJCAR, LUPOGLA zastupanog po punomoćniku SLOBODAN KAPOR</item>
      <item>VILIJAM KRBAVAC, LUPOGLAV zastupanog po punomoćniku SLOBODAN KAPOR</item>
      <item>GRACIJANO KRIVIČIĆ, CEROVLJE zastupanog po punomoćniku SLOBODAN KAPOR</item>
      <item>GRACIJANO KRT, LIVADE zastupanog po punomoćniku SLOBODAN KAPOR</item>
      <item>ADRIANA LOPANDIĆ, BUZET zastupanog po punomoćniku SLOBODAN KAPOR</item>
      <item>ŽELJKO MARUŠIĆ, BUZET zastupanog po punomoćniku SLOBODAN KAPOR</item>
      <item>TAMARA PETRETIĆ, BUZET zastupanog po punomoćniku SLOBODAN KAPOR</item>
      <item>ZLATAN POLJAK, BUZET zastupanog po punomoćniku SLOBODAN KAPOR</item>
      <item>ĐOVANI SIROTIĆ, BUZET zastupanog po punomoćniku SLOBODAN KAPOR</item>
      <item>MIRA TUŠĆAN, BUZET zastupanog po punomoćniku SLOBODAN KAPOR</item>
      <item>MILENA VIVODA, BUZET zastupanog po punomoćniku SLOBODAN KAPOR</item>
    </derivirana_varijabla>
  </DomainObject.Predmet.StrankaListFormated>
  <DomainObject.Predmet.StrankaListFormatedOIB>
    <izvorni_sadrzaj>
      <item>AMEDEO BAZJAK, LIVADE, OIB 06582384652 zastupanog po punomoćniku SLOBODAN KAPOR</item>
      <item>DANIELA BAZJAK, LIVADE, OIB 80677053030 zastupanog po punomoćniku SLOBODAN KAPOR</item>
      <item>FRANKO JERMANIŠ, BUZET, OIB 01373431620 zastupanog po punomoćniku SLOBODAN KAPOR</item>
      <item>KARMEN KLARIĆ, BUZET, OIB 81444135038 zastupanog po punomoćniku SLOBODAN KAPOR</item>
      <item>DAVID KRAJCAR, LUPOGLA, OIB 23398906245 zastupanog po punomoćniku SLOBODAN KAPOR</item>
      <item>VILIJAM KRBAVAC, LUPOGLAV, OIB 40215208094 zastupanog po punomoćniku SLOBODAN KAPOR</item>
      <item>GRACIJANO KRIVIČIĆ, CEROVLJE, OIB 06125005114 zastupanog po punomoćniku SLOBODAN KAPOR</item>
      <item>GRACIJANO KRT, LIVADE, OIB 26451280187 zastupanog po punomoćniku SLOBODAN KAPOR</item>
      <item>ADRIANA LOPANDIĆ, BUZET, OIB 75833111643 zastupanog po punomoćniku SLOBODAN KAPOR</item>
      <item>ŽELJKO MARUŠIĆ, BUZET, OIB 95558716975 zastupanog po punomoćniku SLOBODAN KAPOR</item>
      <item>TAMARA PETRETIĆ, BUZET zastupanog po punomoćniku SLOBODAN KAPOR</item>
      <item>ZLATAN POLJAK, BUZET, OIB 04074295664 zastupanog po punomoćniku SLOBODAN KAPOR</item>
      <item>ĐOVANI SIROTIĆ, BUZET, OIB 56099475299 zastupanog po punomoćniku SLOBODAN KAPOR</item>
      <item>MIRA TUŠĆAN, BUZET, OIB 70294647871 zastupanog po punomoćniku SLOBODAN KAPOR</item>
      <item>MILENA VIVODA, BUZET, OIB 26892040572 zastupanog po punomoćniku SLOBODAN KAPOR</item>
    </izvorni_sadrzaj>
    <derivirana_varijabla naziv="DomainObject.Predmet.StrankaListFormatedOIB_1">
      <item>AMEDEO BAZJAK, LIVADE, OIB 06582384652 zastupanog po punomoćniku SLOBODAN KAPOR</item>
      <item>DANIELA BAZJAK, LIVADE, OIB 80677053030 zastupanog po punomoćniku SLOBODAN KAPOR</item>
      <item>FRANKO JERMANIŠ, BUZET, OIB 01373431620 zastupanog po punomoćniku SLOBODAN KAPOR</item>
      <item>KARMEN KLARIĆ, BUZET, OIB 81444135038 zastupanog po punomoćniku SLOBODAN KAPOR</item>
      <item>DAVID KRAJCAR, LUPOGLA, OIB 23398906245 zastupanog po punomoćniku SLOBODAN KAPOR</item>
      <item>VILIJAM KRBAVAC, LUPOGLAV, OIB 40215208094 zastupanog po punomoćniku SLOBODAN KAPOR</item>
      <item>GRACIJANO KRIVIČIĆ, CEROVLJE, OIB 06125005114 zastupanog po punomoćniku SLOBODAN KAPOR</item>
      <item>GRACIJANO KRT, LIVADE, OIB 26451280187 zastupanog po punomoćniku SLOBODAN KAPOR</item>
      <item>ADRIANA LOPANDIĆ, BUZET, OIB 75833111643 zastupanog po punomoćniku SLOBODAN KAPOR</item>
      <item>ŽELJKO MARUŠIĆ, BUZET, OIB 95558716975 zastupanog po punomoćniku SLOBODAN KAPOR</item>
      <item>TAMARA PETRETIĆ, BUZET zastupanog po punomoćniku SLOBODAN KAPOR</item>
      <item>ZLATAN POLJAK, BUZET, OIB 04074295664 zastupanog po punomoćniku SLOBODAN KAPOR</item>
      <item>ĐOVANI SIROTIĆ, BUZET, OIB 56099475299 zastupanog po punomoćniku SLOBODAN KAPOR</item>
      <item>MIRA TUŠĆAN, BUZET, OIB 70294647871 zastupanog po punomoćniku SLOBODAN KAPOR</item>
      <item>MILENA VIVODA, BUZET, OIB 26892040572 zastupanog po punomoćniku SLOBODAN KAPOR</item>
    </derivirana_varijabla>
  </DomainObject.Predmet.StrankaListFormatedOIB>
  <DomainObject.Predmet.StrankaListFormatedWithAdress>
    <izvorni_sadrzaj>
      <item>AMEDEO BAZJAK, LIVADE, Livade 18, 52427 Livade zastupanog po punomoćniku SLOBODAN KAPOR</item>
      <item>DANIELA BAZJAK, LIVADE, Livade 18, 52427 Livade zastupanog po punomoćniku SLOBODAN KAPOR</item>
      <item>FRANKO JERMANIŠ, BUZET, Škuljari 14, 52420 Škuljari zastupanog po punomoćniku SLOBODAN KAPOR</item>
      <item>KARMEN KLARIĆ, BUZET, 1.maja 2/3, 52420 Buzet zastupanog po punomoćniku SLOBODAN KAPOR</item>
      <item>DAVID KRAJCAR, LUPOGLA, Senmić 49, 52426 Lupoglav zastupanog po punomoćniku SLOBODAN KAPOR</item>
      <item>VILIJAM KRBAVAC, LUPOGLAV, Lupoglav 25 D, 52426 Lupoglav zastupanog po punomoćniku SLOBODAN KAPOR</item>
      <item>GRACIJANO KRIVIČIĆ, CEROVLJE, Oslići 13, 52402 Oslići zastupanog po punomoćniku SLOBODAN KAPOR</item>
      <item>GRACIJANO KRT, LIVADE, Krti 11, 52424 Krti zastupanog po punomoćniku SLOBODAN KAPOR</item>
      <item>ADRIANA LOPANDIĆ, BUZET, Pino Budicin 15, 52420 Buzet zastupanog po punomoćniku SLOBODAN KAPOR</item>
      <item>ŽELJKO MARUŠIĆ, BUZET, Luskići 20, 52420 Buzet zastupanog po punomoćniku SLOBODAN KAPOR</item>
      <item>TAMARA PETRETIĆ, BUZET, Komunšćica 7, 52420 Buzet zastupanog po punomoćniku SLOBODAN KAPOR</item>
      <item>ZLATAN POLJAK, BUZET, Ferenčići 113, 52420 Buzet zastupanog po punomoćniku SLOBODAN KAPOR</item>
      <item>ĐOVANI SIROTIĆ, BUZET, Černekov breg 44, 52420 Buzet zastupanog po punomoćniku SLOBODAN KAPOR</item>
      <item>MIRA TUŠĆAN, BUZET, Černekov breg 37, 52420 Buzet zastupanog po punomoćniku SLOBODAN KAPOR</item>
      <item>MILENA VIVODA, BUZET, Štrped 1/4, 52420 Buzet zastupanog po punomoćniku SLOBODAN KAPOR</item>
    </izvorni_sadrzaj>
    <derivirana_varijabla naziv="DomainObject.Predmet.StrankaListFormatedWithAdress_1">
      <item>AMEDEO BAZJAK, LIVADE, Livade 18, 52427 Livade zastupanog po punomoćniku SLOBODAN KAPOR</item>
      <item>DANIELA BAZJAK, LIVADE, Livade 18, 52427 Livade zastupanog po punomoćniku SLOBODAN KAPOR</item>
      <item>FRANKO JERMANIŠ, BUZET, Škuljari 14, 52420 Škuljari zastupanog po punomoćniku SLOBODAN KAPOR</item>
      <item>KARMEN KLARIĆ, BUZET, 1.maja 2/3, 52420 Buzet zastupanog po punomoćniku SLOBODAN KAPOR</item>
      <item>DAVID KRAJCAR, LUPOGLA, Senmić 49, 52426 Lupoglav zastupanog po punomoćniku SLOBODAN KAPOR</item>
      <item>VILIJAM KRBAVAC, LUPOGLAV, Lupoglav 25 D, 52426 Lupoglav zastupanog po punomoćniku SLOBODAN KAPOR</item>
      <item>GRACIJANO KRIVIČIĆ, CEROVLJE, Oslići 13, 52402 Oslići zastupanog po punomoćniku SLOBODAN KAPOR</item>
      <item>GRACIJANO KRT, LIVADE, Krti 11, 52424 Krti zastupanog po punomoćniku SLOBODAN KAPOR</item>
      <item>ADRIANA LOPANDIĆ, BUZET, Pino Budicin 15, 52420 Buzet zastupanog po punomoćniku SLOBODAN KAPOR</item>
      <item>ŽELJKO MARUŠIĆ, BUZET, Luskići 20, 52420 Buzet zastupanog po punomoćniku SLOBODAN KAPOR</item>
      <item>TAMARA PETRETIĆ, BUZET, Komunšćica 7, 52420 Buzet zastupanog po punomoćniku SLOBODAN KAPOR</item>
      <item>ZLATAN POLJAK, BUZET, Ferenčići 113, 52420 Buzet zastupanog po punomoćniku SLOBODAN KAPOR</item>
      <item>ĐOVANI SIROTIĆ, BUZET, Černekov breg 44, 52420 Buzet zastupanog po punomoćniku SLOBODAN KAPOR</item>
      <item>MIRA TUŠĆAN, BUZET, Černekov breg 37, 52420 Buzet zastupanog po punomoćniku SLOBODAN KAPOR</item>
      <item>MILENA VIVODA, BUZET, Štrped 1/4, 52420 Buzet zastupanog po punomoćniku SLOBODAN KAPOR</item>
    </derivirana_varijabla>
  </DomainObject.Predmet.StrankaListFormatedWithAdress>
  <DomainObject.Predmet.StrankaListFormatedWithAdressOIB>
    <izvorni_sadrzaj>
      <item>AMEDEO BAZJAK, LIVADE, OIB 06582384652, Livade 18, 52427 Livade zastupanog po punomoćniku SLOBODAN KAPOR</item>
      <item>DANIELA BAZJAK, LIVADE, OIB 80677053030, Livade 18, 52427 Livade zastupanog po punomoćniku SLOBODAN KAPOR</item>
      <item>FRANKO JERMANIŠ, BUZET, OIB 01373431620, Škuljari 14, 52420 Škuljari zastupanog po punomoćniku SLOBODAN KAPOR</item>
      <item>KARMEN KLARIĆ, BUZET, OIB 81444135038, 1.maja 2/3, 52420 Buzet zastupanog po punomoćniku SLOBODAN KAPOR</item>
      <item>DAVID KRAJCAR, LUPOGLA, OIB 23398906245, Senmić 49, 52426 Lupoglav zastupanog po punomoćniku SLOBODAN KAPOR</item>
      <item>VILIJAM KRBAVAC, LUPOGLAV, OIB 40215208094, Lupoglav 25 D, 52426 Lupoglav zastupanog po punomoćniku SLOBODAN KAPOR</item>
      <item>GRACIJANO KRIVIČIĆ, CEROVLJE, OIB 06125005114, Oslići 13, 52402 Oslići zastupanog po punomoćniku SLOBODAN KAPOR</item>
      <item>GRACIJANO KRT, LIVADE, OIB 26451280187, Krti 11, 52424 Krti zastupanog po punomoćniku SLOBODAN KAPOR</item>
      <item>ADRIANA LOPANDIĆ, BUZET, OIB 75833111643, Pino Budicin 15, 52420 Buzet zastupanog po punomoćniku SLOBODAN KAPOR</item>
      <item>ŽELJKO MARUŠIĆ, BUZET, OIB 95558716975, Luskići 20, 52420 Buzet zastupanog po punomoćniku SLOBODAN KAPOR</item>
      <item>TAMARA PETRETIĆ, BUZET, Komunšćica 7, 52420 Buzet zastupanog po punomoćniku SLOBODAN KAPOR</item>
      <item>ZLATAN POLJAK, BUZET, OIB 04074295664, Ferenčići 113, 52420 Buzet zastupanog po punomoćniku SLOBODAN KAPOR</item>
      <item>ĐOVANI SIROTIĆ, BUZET, OIB 56099475299, Černekov breg 44, 52420 Buzet zastupanog po punomoćniku SLOBODAN KAPOR</item>
      <item>MIRA TUŠĆAN, BUZET, OIB 70294647871, Černekov breg 37, 52420 Buzet zastupanog po punomoćniku SLOBODAN KAPOR</item>
      <item>MILENA VIVODA, BUZET, OIB 26892040572, Štrped 1/4, 52420 Buzet zastupanog po punomoćniku SLOBODAN KAPOR</item>
    </izvorni_sadrzaj>
    <derivirana_varijabla naziv="DomainObject.Predmet.StrankaListFormatedWithAdressOIB_1">
      <item>AMEDEO BAZJAK, LIVADE, OIB 06582384652, Livade 18, 52427 Livade zastupanog po punomoćniku SLOBODAN KAPOR</item>
      <item>DANIELA BAZJAK, LIVADE, OIB 80677053030, Livade 18, 52427 Livade zastupanog po punomoćniku SLOBODAN KAPOR</item>
      <item>FRANKO JERMANIŠ, BUZET, OIB 01373431620, Škuljari 14, 52420 Škuljari zastupanog po punomoćniku SLOBODAN KAPOR</item>
      <item>KARMEN KLARIĆ, BUZET, OIB 81444135038, 1.maja 2/3, 52420 Buzet zastupanog po punomoćniku SLOBODAN KAPOR</item>
      <item>DAVID KRAJCAR, LUPOGLA, OIB 23398906245, Senmić 49, 52426 Lupoglav zastupanog po punomoćniku SLOBODAN KAPOR</item>
      <item>VILIJAM KRBAVAC, LUPOGLAV, OIB 40215208094, Lupoglav 25 D, 52426 Lupoglav zastupanog po punomoćniku SLOBODAN KAPOR</item>
      <item>GRACIJANO KRIVIČIĆ, CEROVLJE, OIB 06125005114, Oslići 13, 52402 Oslići zastupanog po punomoćniku SLOBODAN KAPOR</item>
      <item>GRACIJANO KRT, LIVADE, OIB 26451280187, Krti 11, 52424 Krti zastupanog po punomoćniku SLOBODAN KAPOR</item>
      <item>ADRIANA LOPANDIĆ, BUZET, OIB 75833111643, Pino Budicin 15, 52420 Buzet zastupanog po punomoćniku SLOBODAN KAPOR</item>
      <item>ŽELJKO MARUŠIĆ, BUZET, OIB 95558716975, Luskići 20, 52420 Buzet zastupanog po punomoćniku SLOBODAN KAPOR</item>
      <item>TAMARA PETRETIĆ, BUZET, Komunšćica 7, 52420 Buzet zastupanog po punomoćniku SLOBODAN KAPOR</item>
      <item>ZLATAN POLJAK, BUZET, OIB 04074295664, Ferenčići 113, 52420 Buzet zastupanog po punomoćniku SLOBODAN KAPOR</item>
      <item>ĐOVANI SIROTIĆ, BUZET, OIB 56099475299, Černekov breg 44, 52420 Buzet zastupanog po punomoćniku SLOBODAN KAPOR</item>
      <item>MIRA TUŠĆAN, BUZET, OIB 70294647871, Černekov breg 37, 52420 Buzet zastupanog po punomoćniku SLOBODAN KAPOR</item>
      <item>MILENA VIVODA, BUZET, OIB 26892040572, Štrped 1/4, 52420 Buzet zastupanog po punomoćniku SLOBODAN KAPOR</item>
    </derivirana_varijabla>
  </DomainObject.Predmet.StrankaListFormatedWithAdressOIB>
  <DomainObject.Predmet.StrankaListNazivFormated>
    <izvorni_sadrzaj>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zvorni_sadrzaj>
    <derivirana_varijabla naziv="DomainObject.Predmet.StrankaListNazivFormated_1">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derivirana_varijabla>
  </DomainObject.Predmet.StrankaListNazivFormated>
  <DomainObject.Predmet.StrankaListNazivFormatedOIB>
    <izvorni_sadrzaj>
      <item>AMEDEO BAZJAK, LIVADE, OIB 06582384652</item>
      <item>DANIELA BAZJAK, LIVADE, OIB 80677053030</item>
      <item>FRANKO JERMANIŠ, BUZET, OIB 01373431620</item>
      <item>KARMEN KLARIĆ, BUZET, OIB 81444135038</item>
      <item>DAVID KRAJCAR, LUPOGLA, OIB 23398906245</item>
      <item>VILIJAM KRBAVAC, LUPOGLAV, OIB 40215208094</item>
      <item>GRACIJANO KRIVIČIĆ, CEROVLJE, OIB 06125005114</item>
      <item>GRACIJANO KRT, LIVADE, OIB 26451280187</item>
      <item>ADRIANA LOPANDIĆ, BUZET, OIB 75833111643</item>
      <item>ŽELJKO MARUŠIĆ, BUZET, OIB 95558716975</item>
      <item>TAMARA PETRETIĆ, BUZET</item>
      <item>ZLATAN POLJAK, BUZET, OIB 04074295664</item>
      <item>ĐOVANI SIROTIĆ, BUZET, OIB 56099475299</item>
      <item>MIRA TUŠĆAN, BUZET, OIB 70294647871</item>
      <item>MILENA VIVODA, BUZET, OIB 26892040572</item>
    </izvorni_sadrzaj>
    <derivirana_varijabla naziv="DomainObject.Predmet.StrankaListNazivFormatedOIB_1">
      <item>AMEDEO BAZJAK, LIVADE, OIB 06582384652</item>
      <item>DANIELA BAZJAK, LIVADE, OIB 80677053030</item>
      <item>FRANKO JERMANIŠ, BUZET, OIB 01373431620</item>
      <item>KARMEN KLARIĆ, BUZET, OIB 81444135038</item>
      <item>DAVID KRAJCAR, LUPOGLA, OIB 23398906245</item>
      <item>VILIJAM KRBAVAC, LUPOGLAV, OIB 40215208094</item>
      <item>GRACIJANO KRIVIČIĆ, CEROVLJE, OIB 06125005114</item>
      <item>GRACIJANO KRT, LIVADE, OIB 26451280187</item>
      <item>ADRIANA LOPANDIĆ, BUZET, OIB 75833111643</item>
      <item>ŽELJKO MARUŠIĆ, BUZET, OIB 95558716975</item>
      <item>TAMARA PETRETIĆ, BUZET</item>
      <item>ZLATAN POLJAK, BUZET, OIB 04074295664</item>
      <item>ĐOVANI SIROTIĆ, BUZET, OIB 56099475299</item>
      <item>MIRA TUŠĆAN, BUZET, OIB 70294647871</item>
      <item>MILENA VIVODA, BUZET, OIB 26892040572</item>
    </derivirana_varijabla>
  </DomainObject.Predmet.StrankaListNazivFormatedOIB>
  <DomainObject.Predmet.ProtuStrankaListFormated>
    <izvorni_sadrzaj>
      <item>DRVOPLAST NOVA d.o.o. BUZET</item>
    </izvorni_sadrzaj>
    <derivirana_varijabla naziv="DomainObject.Predmet.ProtuStrankaListFormated_1">
      <item>DRVOPLAST NOVA d.o.o. BUZET</item>
    </derivirana_varijabla>
  </DomainObject.Predmet.ProtuStrankaListFormated>
  <DomainObject.Predmet.ProtuStrankaListFormatedOIB>
    <izvorni_sadrzaj>
      <item>DRVOPLAST NOVA d.o.o. BUZET, OIB 69703829160</item>
    </izvorni_sadrzaj>
    <derivirana_varijabla naziv="DomainObject.Predmet.ProtuStrankaListFormatedOIB_1">
      <item>DRVOPLAST NOVA d.o.o. BUZET, OIB 69703829160</item>
    </derivirana_varijabla>
  </DomainObject.Predmet.ProtuStrankaListFormatedOIB>
  <DomainObject.Predmet.ProtuStrankaListFormatedWithAdress>
    <izvorni_sadrzaj>
      <item>DRVOPLAST NOVA d.o.o. BUZET, Ivana Cancina 3, 52420 Buzet</item>
    </izvorni_sadrzaj>
    <derivirana_varijabla naziv="DomainObject.Predmet.ProtuStrankaListFormatedWithAdress_1">
      <item>DRVOPLAST NOVA d.o.o. BUZET, Ivana Cancina 3, 52420 Buzet</item>
    </derivirana_varijabla>
  </DomainObject.Predmet.ProtuStrankaListFormatedWithAdress>
  <DomainObject.Predmet.ProtuStrankaListFormatedWithAdressOIB>
    <izvorni_sadrzaj>
      <item>DRVOPLAST NOVA d.o.o. BUZET, OIB 69703829160, Ivana Cancina 3, 52420 Buzet</item>
    </izvorni_sadrzaj>
    <derivirana_varijabla naziv="DomainObject.Predmet.ProtuStrankaListFormatedWithAdressOIB_1">
      <item>DRVOPLAST NOVA d.o.o. BUZET, OIB 69703829160, Ivana Cancina 3, 52420 Buzet</item>
    </derivirana_varijabla>
  </DomainObject.Predmet.ProtuStrankaListFormatedWithAdressOIB>
  <DomainObject.Predmet.ProtuStrankaListNazivFormated>
    <izvorni_sadrzaj>
      <item>DRVOPLAST NOVA d.o.o. BUZET</item>
    </izvorni_sadrzaj>
    <derivirana_varijabla naziv="DomainObject.Predmet.ProtuStrankaListNazivFormated_1">
      <item>DRVOPLAST NOVA d.o.o. BUZET</item>
    </derivirana_varijabla>
  </DomainObject.Predmet.ProtuStrankaListNazivFormated>
  <DomainObject.Predmet.ProtuStrankaListNazivFormatedOIB>
    <izvorni_sadrzaj>
      <item>DRVOPLAST NOVA d.o.o. BUZET, OIB 69703829160</item>
    </izvorni_sadrzaj>
    <derivirana_varijabla naziv="DomainObject.Predmet.ProtuStrankaListNazivFormatedOIB_1">
      <item>DRVOPLAST NOVA d.o.o. BUZET, OIB 69703829160</item>
    </derivirana_varijabla>
  </DomainObject.Predmet.ProtuStrankaListNazivFormatedOIB>
  <DomainObject.Predmet.OstaliListFormated>
    <izvorni_sadrzaj>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item>
    </izvorni_sadrzaj>
    <derivirana_varijabla naziv="DomainObject.Predmet.OstaliListFormated_1">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item>
    </derivirana_varijabla>
  </DomainObject.Predmet.OstaliListFormated>
  <DomainObject.Predmet.OstaliListFormatedOIB>
    <izvorni_sadrzaj>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item>
    </izvorni_sadrzaj>
    <derivirana_varijabla naziv="DomainObject.Predmet.OstaliListFormatedOIB_1">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item>
    </derivirana_varijabla>
  </DomainObject.Predmet.OstaliListFormatedOIB>
  <DomainObject.Predmet.OstaliListFormatedWithAdress>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M. Benussi 8, 52440 Poreč</item>
    </izvorni_sadrzaj>
    <derivirana_varijabla naziv="DomainObject.Predmet.OstaliListFormatedWithAdress_1">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M. Benussi 8, 52440 Poreč</item>
    </derivirana_varijabla>
  </DomainObject.Predmet.OstaliListFormatedWithAdress>
  <DomainObject.Predmet.OstaliListFormatedWithAdressOIB>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 M. Benussi 8, 52440 Poreč</item>
    </izvorni_sadrzaj>
    <derivirana_varijabla naziv="DomainObject.Predmet.OstaliListFormatedWithAdressOIB_1">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 M. Benussi 8, 52440 Poreč</item>
    </derivirana_varijabla>
  </DomainObject.Predmet.OstaliListFormatedWithAdressOIB>
  <DomainObject.Predmet.OstaliListNazivFormated>
    <izvorni_sadrzaj>
      <item>SLOBODAN KAPOR</item>
      <item>Dražen Ezgeta</item>
    </izvorni_sadrzaj>
    <derivirana_varijabla naziv="DomainObject.Predmet.OstaliListNazivFormated_1">
      <item>SLOBODAN KAPOR</item>
      <item>Dražen Ezgeta</item>
    </derivirana_varijabla>
  </DomainObject.Predmet.OstaliListNazivFormated>
  <DomainObject.Predmet.OstaliListNazivFormatedOIB>
    <izvorni_sadrzaj>
      <item>SLOBODAN KAPOR</item>
      <item>Dražen Ezgeta, OIB 62061046523</item>
    </izvorni_sadrzaj>
    <derivirana_varijabla naziv="DomainObject.Predmet.OstaliListNazivFormatedOIB_1">
      <item>SLOBODAN KAPOR</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AMEDEO BAZJAK, LIVADE i dr.</izvorni_sadrzaj>
    <derivirana_varijabla naziv="DomainObject.Predmet.StrankaIDrugi_1">AMEDEO BAZJAK, LIVADE i dr.</derivirana_varijabla>
  </DomainObject.Predmet.StrankaIDrugi>
  <DomainObject.Predmet.ProtustrankaIDrugi>
    <izvorni_sadrzaj>DRVOPLAST NOVA d.o.o. BUZET</izvorni_sadrzaj>
    <derivirana_varijabla naziv="DomainObject.Predmet.ProtustrankaIDrugi_1">DRVOPLAST NOVA d.o.o. BUZET</derivirana_varijabla>
  </DomainObject.Predmet.ProtustrankaIDrugi>
  <DomainObject.Predmet.StrankaIDrugiAdressOIB>
    <izvorni_sadrzaj>AMEDEO BAZJAK, LIVADE, OIB 06582384652, Livade 18, 52427 Livade i dr.</izvorni_sadrzaj>
    <derivirana_varijabla naziv="DomainObject.Predmet.StrankaIDrugiAdressOIB_1">AMEDEO BAZJAK, LIVADE, OIB 06582384652, Livade 18, 52427 Livade i dr.</derivirana_varijabla>
  </DomainObject.Predmet.StrankaIDrugiAdressOIB>
  <DomainObject.Predmet.ProtustrankaIDrugiAdressOIB>
    <izvorni_sadrzaj>DRVOPLAST NOVA d.o.o. BUZET, OIB 69703829160, Ivana Cancina 3, 52420 Buzet</izvorni_sadrzaj>
    <derivirana_varijabla naziv="DomainObject.Predmet.ProtustrankaIDrugiAdressOIB_1">DRVOPLAST NOVA d.o.o. BUZET, OIB 69703829160, Ivana Cancina 3,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tem>SLOBODAN KAPOR</item>
      <item>Dražen Ezgeta</item>
      <item>DRVOPLAST NOVA d.o.o. BUZET</item>
    </izvorni_sadrzaj>
    <derivirana_varijabla naziv="DomainObject.Predmet.SudioniciListNaziv_1">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tem>SLOBODAN KAPOR</item>
      <item>Dražen Ezgeta</item>
      <item>DRVOPLAST NOVA d.o.o. BUZET</item>
    </derivirana_varijabla>
  </DomainObject.Predmet.SudioniciListNaziv>
  <DomainObject.Predmet.SudioniciListAdressOIB>
    <izvorni_sadrzaj>
      <item>AMEDEO BAZJAK, LIVADE, OIB 06582384652, Livade 18,52427 Livade</item>
      <item>DANIELA BAZJAK, LIVADE, OIB 80677053030, Livade 18,52427 Livade</item>
      <item>FRANKO JERMANIŠ, BUZET, OIB 01373431620, Škuljari 14,52420 Škuljari</item>
      <item>KARMEN KLARIĆ, BUZET, OIB 81444135038, 1.maja 2/3,52420 Buzet</item>
      <item>DAVID KRAJCAR, LUPOGLA, OIB 23398906245, Senmić 49,52426 Lupoglav</item>
      <item>VILIJAM KRBAVAC, LUPOGLAV, OIB 40215208094, Lupoglav 25 D,52426 Lupoglav</item>
      <item>GRACIJANO KRIVIČIĆ, CEROVLJE, OIB 06125005114, Oslići 13,52402 Oslići</item>
      <item>GRACIJANO KRT, LIVADE, OIB 26451280187, Krti 11,52424 Krti</item>
      <item>ADRIANA LOPANDIĆ, BUZET, OIB 75833111643, Pino Budicin 15,52420 Buzet</item>
      <item>ŽELJKO MARUŠIĆ, BUZET, OIB 95558716975, Luskići 20,52420 Buzet</item>
      <item>TAMARA PETRETIĆ, BUZET, Komunšćica 7,52420 Buzet</item>
      <item>ZLATAN POLJAK, BUZET, OIB 04074295664, Ferenčići 113,52420 Buzet</item>
      <item>ĐOVANI SIROTIĆ, BUZET, OIB 56099475299, Černekov breg 44,52420 Buzet</item>
      <item>MIRA TUŠĆAN, BUZET, OIB 70294647871, Černekov breg 37,52420 Buzet</item>
      <item>MILENA VIVODA, BUZET, OIB 26892040572, Štrped 1/4,52420 Buzet</item>
      <item>SLOBODAN KAPOR, Krležina 37,52100 Pula</item>
      <item>Dražen Ezgeta, OIB 62061046523, M. Benussi 8,52440 Poreč</item>
      <item>DRVOPLAST NOVA d.o.o. BUZET, OIB 69703829160, Ivana Cancina 3,52420 Buzet</item>
    </izvorni_sadrzaj>
    <derivirana_varijabla naziv="DomainObject.Predmet.SudioniciListAdressOIB_1">
      <item>AMEDEO BAZJAK, LIVADE, OIB 06582384652, Livade 18,52427 Livade</item>
      <item>DANIELA BAZJAK, LIVADE, OIB 80677053030, Livade 18,52427 Livade</item>
      <item>FRANKO JERMANIŠ, BUZET, OIB 01373431620, Škuljari 14,52420 Škuljari</item>
      <item>KARMEN KLARIĆ, BUZET, OIB 81444135038, 1.maja 2/3,52420 Buzet</item>
      <item>DAVID KRAJCAR, LUPOGLA, OIB 23398906245, Senmić 49,52426 Lupoglav</item>
      <item>VILIJAM KRBAVAC, LUPOGLAV, OIB 40215208094, Lupoglav 25 D,52426 Lupoglav</item>
      <item>GRACIJANO KRIVIČIĆ, CEROVLJE, OIB 06125005114, Oslići 13,52402 Oslići</item>
      <item>GRACIJANO KRT, LIVADE, OIB 26451280187, Krti 11,52424 Krti</item>
      <item>ADRIANA LOPANDIĆ, BUZET, OIB 75833111643, Pino Budicin 15,52420 Buzet</item>
      <item>ŽELJKO MARUŠIĆ, BUZET, OIB 95558716975, Luskići 20,52420 Buzet</item>
      <item>TAMARA PETRETIĆ, BUZET, Komunšćica 7,52420 Buzet</item>
      <item>ZLATAN POLJAK, BUZET, OIB 04074295664, Ferenčići 113,52420 Buzet</item>
      <item>ĐOVANI SIROTIĆ, BUZET, OIB 56099475299, Černekov breg 44,52420 Buzet</item>
      <item>MIRA TUŠĆAN, BUZET, OIB 70294647871, Černekov breg 37,52420 Buzet</item>
      <item>MILENA VIVODA, BUZET, OIB 26892040572, Štrped 1/4,52420 Buzet</item>
      <item>SLOBODAN KAPOR, Krležina 37,52100 Pula</item>
      <item>Dražen Ezgeta, OIB 62061046523, M. Benussi 8,52440 Poreč</item>
      <item>DRVOPLAST NOVA d.o.o. BUZET, OIB 69703829160, Ivana Cancina 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06582384652</item>
      <item>, OIB 80677053030</item>
      <item>, OIB 01373431620</item>
      <item>, OIB 81444135038</item>
      <item>, OIB 23398906245</item>
      <item>, OIB 40215208094</item>
      <item>, OIB 06125005114</item>
      <item>, OIB 26451280187</item>
      <item>, OIB 75833111643</item>
      <item>, OIB 95558716975</item>
      <item>, OIB null</item>
      <item>, OIB 04074295664</item>
      <item>, OIB 56099475299</item>
      <item>, OIB 70294647871</item>
      <item>, OIB 26892040572</item>
      <item>, OIB null</item>
      <item>, OIB 62061046523</item>
      <item>, OIB 69703829160</item>
    </izvorni_sadrzaj>
    <derivirana_varijabla naziv="DomainObject.Predmet.SudioniciListNazivOIB_1">
      <item>, OIB 06582384652</item>
      <item>, OIB 80677053030</item>
      <item>, OIB 01373431620</item>
      <item>, OIB 81444135038</item>
      <item>, OIB 23398906245</item>
      <item>, OIB 40215208094</item>
      <item>, OIB 06125005114</item>
      <item>, OIB 26451280187</item>
      <item>, OIB 75833111643</item>
      <item>, OIB 95558716975</item>
      <item>, OIB null</item>
      <item>, OIB 04074295664</item>
      <item>, OIB 56099475299</item>
      <item>, OIB 70294647871</item>
      <item>, OIB 26892040572</item>
      <item>, OIB null</item>
      <item>, OIB 62061046523</item>
      <item>, OIB 69703829160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6</properties:Pages>
  <properties:Words>2014</properties:Words>
  <properties:Characters>11671</properties:Characters>
  <properties:Lines>563</properties:Lines>
  <properties:Paragraphs>349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13720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2017-02-09T09:45:00Z</dcterms:created>
  <dc:creator>sblazevic</dc:creator>
  <cp:lastModifiedBy>Sanja Lakošeljac</cp:lastModifiedBy>
  <cp:lastPrinted>2011-10-28T13:33:00Z</cp:lastPrinted>
  <dcterms:modified xmlns:xsi="http://www.w3.org/2001/XMLSchema-instance" xsi:type="dcterms:W3CDTF">2017-02-09T09:56:00Z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