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8a3f1" w14:paraId="798a3f1" w:rsidRDefault="00014568" w:rsidP="00397526" w:rsidR="00695AD9">
      <w:pPr>
        <w15:collapsed w:val="false"/>
      </w:pPr>
      <w:bookmarkStart w:name="_GoBack" w:id="0"/>
      <w:bookmarkEnd w:id="0"/>
      <w:r>
        <w:tab/>
      </w:r>
      <w:r>
        <w:tab/>
      </w:r>
      <w:r>
        <w:tab/>
      </w:r>
      <w:r>
        <w:tab/>
      </w:r>
      <w:r>
        <w:tab/>
      </w:r>
      <w:r>
        <w:tab/>
      </w:r>
      <w:r>
        <w:tab/>
      </w:r>
      <w:r>
        <w:tab/>
      </w:r>
      <w:r>
        <w:tab/>
      </w:r>
    </w:p>
    <w:p w:rsidRDefault="00695AD9" w:rsidR="00695AD9"/>
    <w:p w:rsidRDefault="00A41B5C" w:rsidP="00A41B5C" w:rsidR="00A41B5C">
      <w:r>
        <w:rPr>
          <w:rStyle w:val="Naglaeno"/>
        </w:rPr>
        <w:t xml:space="preserve">             </w:t>
      </w:r>
      <w:r w:rsidR="00B1237C">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A41B5C" w:rsidP="00A41B5C" w:rsidR="00A41B5C" w:rsidRPr="00D21A2C"/>
    <w:p w:rsidRDefault="00A41B5C" w:rsidP="00A41B5C" w:rsidR="00A41B5C" w:rsidRPr="00B82754">
      <w:pPr>
        <w:ind w:hanging="720" w:left="360"/>
        <w:rPr>
          <w:b/>
        </w:rPr>
      </w:pPr>
      <w:r w:rsidRPr="00B82754">
        <w:rPr>
          <w:b/>
        </w:rPr>
        <w:t xml:space="preserve">     REPUBLIKA HRVATSKA</w:t>
      </w:r>
      <w:r w:rsidR="004F4133">
        <w:rPr>
          <w:b/>
        </w:rPr>
        <w:tab/>
      </w:r>
      <w:r w:rsidR="004F4133">
        <w:rPr>
          <w:b/>
        </w:rPr>
        <w:tab/>
      </w:r>
      <w:r w:rsidR="004F4133">
        <w:rPr>
          <w:b/>
        </w:rPr>
        <w:tab/>
      </w:r>
      <w:r w:rsidR="004F4133">
        <w:rPr>
          <w:b/>
        </w:rPr>
        <w:tab/>
      </w:r>
      <w:r w:rsidR="004F4133">
        <w:rPr>
          <w:b/>
        </w:rPr>
        <w:tab/>
      </w:r>
      <w:r w:rsidR="004F4133">
        <w:rPr>
          <w:b/>
        </w:rPr>
        <w:tab/>
      </w:r>
      <w:r w:rsidR="004F4133">
        <w:rPr>
          <w:b/>
        </w:rPr>
        <w:tab/>
      </w:r>
      <w:r w:rsidR="004F4133">
        <w:t>14 St-112/13-</w:t>
      </w:r>
      <w:r w:rsidR="00C41B90">
        <w:t>9</w:t>
      </w:r>
      <w:r w:rsidR="00164774">
        <w:t>9</w:t>
      </w:r>
      <w:r w:rsidR="00C41B90">
        <w:t>3</w:t>
      </w:r>
    </w:p>
    <w:p w:rsidRDefault="00A41B5C" w:rsidP="00A41B5C" w:rsidR="00A41B5C"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4572F5" w:rsidR="004572F5">
      <w:pPr>
        <w:jc w:val="center"/>
        <w:rPr>
          <w:b/>
          <w:bCs/>
        </w:rPr>
      </w:pPr>
    </w:p>
    <w:p w:rsidRDefault="002B5439" w:rsidR="002B5439" w:rsidRPr="002B5439">
      <w:pPr>
        <w:pStyle w:val="Naslov2"/>
        <w:rPr>
          <w:b w:val="false"/>
          <w:bCs w:val="false"/>
        </w:rPr>
      </w:pPr>
      <w:r w:rsidRPr="002B5439">
        <w:rPr>
          <w:b w:val="false"/>
          <w:bCs w:val="false"/>
        </w:rPr>
        <w:t>REPUBLIKA HRVATSKA</w:t>
      </w:r>
    </w:p>
    <w:p w:rsidRDefault="00695AD9" w:rsidR="00695AD9" w:rsidRPr="002B5439">
      <w:pPr>
        <w:pStyle w:val="Naslov2"/>
        <w:rPr>
          <w:b w:val="false"/>
          <w:bCs w:val="false"/>
        </w:rPr>
      </w:pPr>
      <w:r w:rsidRPr="002B5439">
        <w:rPr>
          <w:b w:val="false"/>
          <w:bCs w:val="false"/>
        </w:rPr>
        <w:t>R J E Š E N J E</w:t>
      </w:r>
    </w:p>
    <w:p w:rsidRDefault="00695AD9" w:rsidR="00695AD9">
      <w:pPr>
        <w:jc w:val="center"/>
        <w:rPr>
          <w:b/>
          <w:bCs/>
        </w:rPr>
      </w:pPr>
    </w:p>
    <w:p w:rsidRDefault="00695AD9" w:rsidR="00695AD9">
      <w:pPr>
        <w:jc w:val="center"/>
        <w:rPr>
          <w:b/>
          <w:bCs/>
        </w:rPr>
      </w:pPr>
    </w:p>
    <w:p w:rsidRDefault="004572F5" w:rsidP="004572F5" w:rsidR="004572F5">
      <w:pPr>
        <w:jc w:val="both"/>
      </w:pPr>
      <w:r>
        <w:tab/>
      </w:r>
      <w:r w:rsidR="00111E95">
        <w:t xml:space="preserve">Trgovački sud u Osijeku, po sucu </w:t>
      </w:r>
      <w:r w:rsidR="00333655">
        <w:t xml:space="preserve">mr. sc. </w:t>
      </w:r>
      <w:r w:rsidR="00111E95">
        <w:t xml:space="preserve">Tihomiru Kovačeviću, kao stečajnom sucu, u stečajnom postupku nad  dužnikom: </w:t>
      </w:r>
      <w:r w:rsidR="003B2EDC" w:rsidRPr="002B5439">
        <w:rPr>
          <w:bCs/>
        </w:rPr>
        <w:t>Biljemerkant društvo s ograničenom odgovornošću za proizvodnju, promet i trgovinu u stečaju, Osijek, Kneza Trpimira 12, MBS 030002305, OIB 59922178515</w:t>
      </w:r>
      <w:r w:rsidR="00111E95" w:rsidRPr="002B5439">
        <w:rPr>
          <w:bCs/>
        </w:rPr>
        <w:t>,</w:t>
      </w:r>
      <w:r w:rsidR="00111E95">
        <w:t xml:space="preserve"> dana </w:t>
      </w:r>
      <w:r w:rsidR="00164774">
        <w:t>8</w:t>
      </w:r>
      <w:r w:rsidR="00111E95">
        <w:t xml:space="preserve">. </w:t>
      </w:r>
      <w:r w:rsidR="00164774">
        <w:t>rujna</w:t>
      </w:r>
      <w:r w:rsidR="00801C75">
        <w:t xml:space="preserve"> </w:t>
      </w:r>
      <w:r w:rsidR="00111E95">
        <w:t>20</w:t>
      </w:r>
      <w:r w:rsidR="002E6AA0">
        <w:t>1</w:t>
      </w:r>
      <w:r w:rsidR="00164774">
        <w:t>7</w:t>
      </w:r>
      <w:r w:rsidR="00111E95">
        <w:t xml:space="preserve">. </w:t>
      </w:r>
    </w:p>
    <w:p w:rsidRDefault="00695AD9" w:rsidR="00695AD9">
      <w:pPr>
        <w:jc w:val="both"/>
      </w:pPr>
    </w:p>
    <w:p w:rsidRDefault="00695AD9" w:rsidP="009C0F88" w:rsidR="00695AD9">
      <w:pPr>
        <w:jc w:val="center"/>
      </w:pPr>
      <w:r w:rsidRPr="002B5439">
        <w:t>r i j e š i o  j e</w:t>
      </w:r>
    </w:p>
    <w:p w:rsidRDefault="00695AD9" w:rsidR="00695AD9">
      <w:pPr>
        <w:jc w:val="both"/>
      </w:pPr>
    </w:p>
    <w:p w:rsidRDefault="008D33C3" w:rsidP="00015DFB" w:rsidR="0033729B">
      <w:pPr>
        <w:numPr>
          <w:ilvl w:val="0"/>
          <w:numId w:val="3"/>
        </w:numPr>
        <w:jc w:val="both"/>
        <w:rPr>
          <w:bCs/>
          <w:kern w:val="1"/>
          <w:lang w:eastAsia="ar-SA"/>
        </w:rPr>
      </w:pPr>
      <w:r>
        <w:t xml:space="preserve">Prihvaća se ponuda ponuditelja </w:t>
      </w:r>
      <w:r w:rsidR="00164774" w:rsidRPr="00164774">
        <w:rPr>
          <w:bCs/>
        </w:rPr>
        <w:t>MONERA d.o.o. Vukovar, A. Hebranga 1, OIB 32522939969</w:t>
      </w:r>
      <w:r w:rsidR="00B77366" w:rsidRPr="00B77366">
        <w:rPr>
          <w:bCs/>
        </w:rPr>
        <w:t xml:space="preserve"> </w:t>
      </w:r>
      <w:r w:rsidR="002E2E94">
        <w:t xml:space="preserve">za </w:t>
      </w:r>
      <w:r w:rsidR="002E2E94" w:rsidRPr="00331B5C">
        <w:t>nekretnin</w:t>
      </w:r>
      <w:r w:rsidR="00B77366">
        <w:t>u</w:t>
      </w:r>
      <w:r w:rsidR="002E2E94" w:rsidRPr="00331B5C">
        <w:t xml:space="preserve"> upisan</w:t>
      </w:r>
      <w:r w:rsidR="00B77366">
        <w:t>u</w:t>
      </w:r>
      <w:r w:rsidR="002E2E94" w:rsidRPr="00331B5C">
        <w:t xml:space="preserve"> </w:t>
      </w:r>
      <w:r w:rsidR="00341F61">
        <w:rPr>
          <w:kern w:val="1"/>
          <w:lang w:eastAsia="ar-SA"/>
        </w:rPr>
        <w:t xml:space="preserve">u </w:t>
      </w:r>
      <w:r w:rsidR="002E2E94" w:rsidRPr="002E2E94">
        <w:rPr>
          <w:kern w:val="1"/>
          <w:lang w:eastAsia="ar-SA"/>
        </w:rPr>
        <w:t>zk.ul.</w:t>
      </w:r>
      <w:r w:rsidR="00341F61">
        <w:rPr>
          <w:kern w:val="1"/>
          <w:lang w:eastAsia="ar-SA"/>
        </w:rPr>
        <w:t>br.</w:t>
      </w:r>
      <w:r w:rsidR="002E2E94" w:rsidRPr="002E2E94">
        <w:rPr>
          <w:kern w:val="1"/>
          <w:lang w:eastAsia="ar-SA"/>
        </w:rPr>
        <w:t xml:space="preserve"> </w:t>
      </w:r>
      <w:r w:rsidR="00015DFB" w:rsidRPr="004577FD">
        <w:rPr>
          <w:kern w:val="1"/>
          <w:lang w:eastAsia="ar-SA"/>
        </w:rPr>
        <w:t>1702,  k.o. Trpinja,  kč.br. 911,  kuća, dvor i oran. ulica Velika, površine 5034 m</w:t>
      </w:r>
      <w:r w:rsidR="00015DFB" w:rsidRPr="004577FD">
        <w:rPr>
          <w:kern w:val="1"/>
          <w:vertAlign w:val="superscript"/>
          <w:lang w:eastAsia="ar-SA"/>
        </w:rPr>
        <w:t>2</w:t>
      </w:r>
      <w:r w:rsidR="002E2E94" w:rsidRPr="00CE110A">
        <w:rPr>
          <w:kern w:val="1"/>
          <w:lang w:eastAsia="ar-SA"/>
        </w:rPr>
        <w:t xml:space="preserve">, </w:t>
      </w:r>
      <w:r w:rsidR="002E2E94">
        <w:rPr>
          <w:bCs/>
          <w:kern w:val="1"/>
          <w:lang w:eastAsia="ar-SA"/>
        </w:rPr>
        <w:t xml:space="preserve">za iznos od </w:t>
      </w:r>
      <w:r w:rsidR="00015DFB" w:rsidRPr="00015DFB">
        <w:rPr>
          <w:bCs/>
        </w:rPr>
        <w:t xml:space="preserve">57.600,00 </w:t>
      </w:r>
      <w:r w:rsidR="002E2E94" w:rsidRPr="00CE110A">
        <w:rPr>
          <w:bCs/>
          <w:kern w:val="1"/>
          <w:lang w:eastAsia="ar-SA"/>
        </w:rPr>
        <w:t>k</w:t>
      </w:r>
      <w:r w:rsidR="002E2E94">
        <w:rPr>
          <w:bCs/>
          <w:kern w:val="1"/>
          <w:lang w:eastAsia="ar-SA"/>
        </w:rPr>
        <w:t>n</w:t>
      </w:r>
      <w:r w:rsidR="0033729B">
        <w:rPr>
          <w:bCs/>
          <w:kern w:val="1"/>
          <w:lang w:eastAsia="ar-SA"/>
        </w:rPr>
        <w:t>,</w:t>
      </w:r>
    </w:p>
    <w:p w:rsidRDefault="008D33C3" w:rsidP="0033729B" w:rsidR="008D33C3" w:rsidRPr="0033729B">
      <w:pPr>
        <w:ind w:left="1425"/>
        <w:jc w:val="both"/>
        <w:rPr>
          <w:bCs/>
          <w:kern w:val="1"/>
          <w:lang w:eastAsia="ar-SA"/>
        </w:rPr>
      </w:pPr>
      <w:r w:rsidRPr="00744C8E">
        <w:t>te mu se ujedno i dosuđuj</w:t>
      </w:r>
      <w:r w:rsidR="0033729B">
        <w:t>e</w:t>
      </w:r>
      <w:r w:rsidRPr="00744C8E">
        <w:t xml:space="preserve"> ov</w:t>
      </w:r>
      <w:r w:rsidR="0033729B">
        <w:t>a</w:t>
      </w:r>
      <w:r w:rsidRPr="00744C8E">
        <w:t xml:space="preserve">  nekretnin</w:t>
      </w:r>
      <w:r w:rsidR="0033729B">
        <w:t>a</w:t>
      </w:r>
      <w:r>
        <w:t>.</w:t>
      </w:r>
    </w:p>
    <w:p w:rsidRDefault="008D33C3" w:rsidP="008D33C3" w:rsidR="008D33C3">
      <w:pPr>
        <w:jc w:val="both"/>
      </w:pPr>
    </w:p>
    <w:p w:rsidRDefault="00015DFB" w:rsidP="00DC15E7" w:rsidR="00015DFB" w:rsidRPr="00F021BE">
      <w:pPr>
        <w:numPr>
          <w:ilvl w:val="0"/>
          <w:numId w:val="3"/>
        </w:numPr>
        <w:jc w:val="both"/>
      </w:pPr>
      <w:r w:rsidRPr="00015DFB">
        <w:rPr>
          <w:bCs/>
        </w:rPr>
        <w:t>MONERA d.o.o. Vukovar, A. Hebranga 1, OIB 32522939969</w:t>
      </w:r>
      <w:r w:rsidRPr="00F021BE">
        <w:t>, kao kupac nekretnin</w:t>
      </w:r>
      <w:r>
        <w:t>e</w:t>
      </w:r>
      <w:r w:rsidRPr="00F021BE">
        <w:t xml:space="preserve"> iz točke 1. izreke ovog rješenja nije dužna platiti kupovninu u iznosu od </w:t>
      </w:r>
      <w:r w:rsidR="00DC15E7" w:rsidRPr="00DC15E7">
        <w:t xml:space="preserve">57.600,00 </w:t>
      </w:r>
      <w:r w:rsidRPr="00F021BE">
        <w:t>kn, s obzirom da će se isti iznos prebiti s tražbinom kupca kao razlučnog vjerovnika na predmetn</w:t>
      </w:r>
      <w:r w:rsidR="00DC15E7">
        <w:t>oj</w:t>
      </w:r>
      <w:r w:rsidRPr="00F021BE">
        <w:t xml:space="preserve"> nekretnin</w:t>
      </w:r>
      <w:r w:rsidR="00DC15E7">
        <w:t>i</w:t>
      </w:r>
      <w:r w:rsidRPr="00F021BE">
        <w:t>.</w:t>
      </w:r>
    </w:p>
    <w:p w:rsidRDefault="00015DFB" w:rsidP="00015DFB" w:rsidR="00015DFB" w:rsidRPr="00F021BE">
      <w:pPr>
        <w:ind w:left="1065"/>
        <w:jc w:val="both"/>
      </w:pPr>
    </w:p>
    <w:p w:rsidRDefault="00DC15E7" w:rsidP="00DC15E7" w:rsidR="00015DFB" w:rsidRPr="00F021BE">
      <w:pPr>
        <w:numPr>
          <w:ilvl w:val="0"/>
          <w:numId w:val="3"/>
        </w:numPr>
        <w:jc w:val="both"/>
      </w:pPr>
      <w:r w:rsidRPr="00DC15E7">
        <w:rPr>
          <w:bCs/>
        </w:rPr>
        <w:t>MONERA d.o.o. Vukovar, A. Hebranga 1, OIB 32522939969</w:t>
      </w:r>
      <w:r w:rsidR="00015DFB" w:rsidRPr="00F021BE">
        <w:t>, kao kupac nekretnin</w:t>
      </w:r>
      <w:r>
        <w:t>e</w:t>
      </w:r>
      <w:r w:rsidR="00015DFB" w:rsidRPr="00F021BE">
        <w:t xml:space="preserve"> iz točke 1. izreke ovog rješenja dužan je platiti iznos od </w:t>
      </w:r>
      <w:r>
        <w:t>4.380,00</w:t>
      </w:r>
      <w:r w:rsidR="00015DFB" w:rsidRPr="00F021BE">
        <w:t xml:space="preserve"> </w:t>
      </w:r>
      <w:r w:rsidR="00015DFB" w:rsidRPr="00F021BE">
        <w:rPr>
          <w:bCs/>
        </w:rPr>
        <w:t>kn</w:t>
      </w:r>
      <w:r w:rsidR="00015DFB" w:rsidRPr="00F021BE">
        <w:t xml:space="preserve"> za podmirenje troškova utvrđivanja tražbina i troškova unovčenja u roku od 30 dana od dana pravomoćnosti ovog rješenja na žiro račun Trgovačkog suda u Osijeku broj HR3123900011300000200 kod Hrvatske poštanske banke s pozivom na broj HR 05 272-112-13.</w:t>
      </w:r>
    </w:p>
    <w:p w:rsidRDefault="00015DFB" w:rsidP="00015DFB" w:rsidR="00015DFB" w:rsidRPr="00F021BE">
      <w:pPr>
        <w:ind w:left="1425"/>
        <w:jc w:val="both"/>
      </w:pPr>
    </w:p>
    <w:p w:rsidRDefault="00015DFB" w:rsidP="00015DFB" w:rsidR="00015DFB" w:rsidRPr="00F021BE">
      <w:pPr>
        <w:numPr>
          <w:ilvl w:val="0"/>
          <w:numId w:val="3"/>
        </w:numPr>
        <w:jc w:val="both"/>
      </w:pPr>
      <w:r w:rsidRPr="00F021BE">
        <w:t>Ako kupac iz t. 1. izreke ovog rješenja u određenom mu roku ne uplati iznos određen za podmirenje troškova stečajnog postupka, smatrat će se da je odustao od kupovine te će sud rješenjem prodaju oglasiti nevažećom i odrediti novu prodaju.</w:t>
      </w:r>
    </w:p>
    <w:p w:rsidRDefault="00015DFB" w:rsidP="00015DFB" w:rsidR="00015DFB" w:rsidRPr="00F021BE">
      <w:pPr>
        <w:jc w:val="both"/>
      </w:pPr>
    </w:p>
    <w:p w:rsidRDefault="00015DFB" w:rsidP="00015DFB" w:rsidR="00015DFB">
      <w:pPr>
        <w:numPr>
          <w:ilvl w:val="0"/>
          <w:numId w:val="3"/>
        </w:numPr>
        <w:jc w:val="both"/>
      </w:pPr>
      <w:r w:rsidRPr="00F021BE">
        <w:t>Nakon pravomoćnosti ovog rješenja i nakon što kupac položi iznos određen za podmirenje troškova stečajnog postupka iz t. 3.  izreke ovoga rješenja, u zemljišnu knjigu upisat će se u njegovu korist pravo vlasništva na dosuđen</w:t>
      </w:r>
      <w:r w:rsidR="008361B1">
        <w:t>oj</w:t>
      </w:r>
      <w:r w:rsidRPr="00F021BE">
        <w:t xml:space="preserve"> nekretnin</w:t>
      </w:r>
      <w:r w:rsidR="008361B1">
        <w:t>i</w:t>
      </w:r>
      <w:r w:rsidRPr="00F021BE">
        <w:t>, te će se brisati svi upisa</w:t>
      </w:r>
      <w:r>
        <w:t>ni tereti u zemljišnim knjigama.</w:t>
      </w:r>
    </w:p>
    <w:p w:rsidRDefault="00015DFB" w:rsidP="00015DFB" w:rsidR="00015DFB" w:rsidRPr="00F021BE">
      <w:pPr>
        <w:ind w:left="1425"/>
        <w:jc w:val="both"/>
      </w:pPr>
    </w:p>
    <w:p w:rsidRDefault="00015DFB" w:rsidP="00015DFB" w:rsidR="00015DFB" w:rsidRPr="00F021BE">
      <w:pPr>
        <w:numPr>
          <w:ilvl w:val="0"/>
          <w:numId w:val="3"/>
        </w:numPr>
        <w:jc w:val="both"/>
      </w:pPr>
      <w:r w:rsidRPr="00F021BE">
        <w:lastRenderedPageBreak/>
        <w:t>Nakon što ponuditelj uplati iznos iz t. 3. i nakon pravomoćnosti ovog rješenja nekretnin</w:t>
      </w:r>
      <w:r w:rsidR="008361B1">
        <w:t>a</w:t>
      </w:r>
      <w:r w:rsidRPr="00F021BE">
        <w:t xml:space="preserve"> će se predati kupcu, temeljem posebnog zaključka.</w:t>
      </w:r>
    </w:p>
    <w:p w:rsidRDefault="00745A9A" w:rsidP="008D33C3" w:rsidR="00745A9A">
      <w:pPr>
        <w:jc w:val="both"/>
      </w:pPr>
    </w:p>
    <w:p w:rsidRDefault="00745A9A" w:rsidP="008D33C3" w:rsidR="00745A9A">
      <w:pPr>
        <w:jc w:val="both"/>
      </w:pPr>
    </w:p>
    <w:p w:rsidRDefault="008D33C3" w:rsidP="008D33C3" w:rsidR="008D33C3" w:rsidRPr="002B5439">
      <w:pPr>
        <w:pStyle w:val="Naslov2"/>
        <w:rPr>
          <w:b w:val="false"/>
          <w:bCs w:val="false"/>
        </w:rPr>
      </w:pPr>
      <w:r w:rsidRPr="002B5439">
        <w:rPr>
          <w:b w:val="false"/>
          <w:bCs w:val="false"/>
        </w:rPr>
        <w:t>Obrazloženje</w:t>
      </w:r>
    </w:p>
    <w:p w:rsidRDefault="00537B89" w:rsidP="008D33C3" w:rsidR="00537B89">
      <w:pPr>
        <w:pStyle w:val="Tijeloteksta"/>
      </w:pPr>
    </w:p>
    <w:p w:rsidRDefault="00537B89" w:rsidP="008D33C3" w:rsidR="00537B89">
      <w:pPr>
        <w:pStyle w:val="Tijeloteksta"/>
      </w:pPr>
    </w:p>
    <w:p w:rsidRDefault="00114A04" w:rsidP="00114A04" w:rsidR="00114A04" w:rsidRPr="00F021BE">
      <w:pPr>
        <w:ind w:firstLine="540"/>
        <w:jc w:val="both"/>
      </w:pPr>
      <w:r w:rsidRPr="00F021BE">
        <w:t>Na ročištu za prodaju nekretnin</w:t>
      </w:r>
      <w:r>
        <w:t>e</w:t>
      </w:r>
      <w:r w:rsidRPr="00F021BE">
        <w:t xml:space="preserve"> putem </w:t>
      </w:r>
      <w:r>
        <w:t xml:space="preserve">devetnaeste </w:t>
      </w:r>
      <w:r w:rsidRPr="00F021BE">
        <w:t xml:space="preserve">usmene javne dražbe, koje je održano dana </w:t>
      </w:r>
      <w:r>
        <w:t>5</w:t>
      </w:r>
      <w:r w:rsidRPr="00F021BE">
        <w:t>.</w:t>
      </w:r>
      <w:r>
        <w:t>09</w:t>
      </w:r>
      <w:r w:rsidRPr="00F021BE">
        <w:t>.201</w:t>
      </w:r>
      <w:r>
        <w:t>7</w:t>
      </w:r>
      <w:r w:rsidRPr="00F021BE">
        <w:t>. godine, prije početka održavanja javne dražbe kao ponuditelj za predmetn</w:t>
      </w:r>
      <w:r>
        <w:t>u</w:t>
      </w:r>
      <w:r w:rsidRPr="00F021BE">
        <w:t xml:space="preserve"> nekretnin</w:t>
      </w:r>
      <w:r>
        <w:t xml:space="preserve">u </w:t>
      </w:r>
      <w:r w:rsidRPr="00F021BE">
        <w:t xml:space="preserve">javio se razlučni vjerovnik </w:t>
      </w:r>
      <w:r w:rsidRPr="00114A04">
        <w:rPr>
          <w:bCs/>
        </w:rPr>
        <w:t xml:space="preserve">MONERA d.o.o. Vukovar, </w:t>
      </w:r>
      <w:r w:rsidRPr="00F021BE">
        <w:t xml:space="preserve">koji se pozvao da u skladu s </w:t>
      </w:r>
      <w:r w:rsidR="008F7A8D">
        <w:t xml:space="preserve">čl. 99. st. 3. Ovršnog zakona, </w:t>
      </w:r>
      <w:r w:rsidRPr="00F021BE">
        <w:t xml:space="preserve">kao razlučni vjerovnik s razlučnim pravom u iznosu od </w:t>
      </w:r>
      <w:r w:rsidR="008F7A8D">
        <w:t>21.000,00</w:t>
      </w:r>
      <w:r w:rsidRPr="00F021BE">
        <w:t xml:space="preserve"> </w:t>
      </w:r>
      <w:r w:rsidR="008F7A8D">
        <w:t>€</w:t>
      </w:r>
      <w:r w:rsidRPr="00F021BE">
        <w:t xml:space="preserve"> nije dužan platiti jamčevinu. </w:t>
      </w:r>
    </w:p>
    <w:p w:rsidRDefault="00114A04" w:rsidP="00114A04" w:rsidR="00114A04" w:rsidRPr="00F021BE">
      <w:pPr>
        <w:ind w:firstLine="540"/>
        <w:jc w:val="both"/>
      </w:pPr>
    </w:p>
    <w:p w:rsidRDefault="00114A04" w:rsidP="00114A04" w:rsidR="00114A04" w:rsidRPr="00F021BE">
      <w:pPr>
        <w:ind w:firstLine="540"/>
        <w:jc w:val="both"/>
      </w:pPr>
      <w:r w:rsidRPr="00F021BE">
        <w:t>Najpovoljniju ponudu za nekretnin</w:t>
      </w:r>
      <w:r>
        <w:t>u</w:t>
      </w:r>
      <w:r w:rsidRPr="00F021BE">
        <w:t xml:space="preserve"> pod t. 1. izreke ovoga rješenja stavio je</w:t>
      </w:r>
      <w:r w:rsidRPr="00F021BE">
        <w:rPr>
          <w:bCs/>
        </w:rPr>
        <w:t xml:space="preserve"> </w:t>
      </w:r>
      <w:r w:rsidR="00D40646" w:rsidRPr="00D40646">
        <w:rPr>
          <w:bCs/>
        </w:rPr>
        <w:t>MONERA d.o.o. Vukovar</w:t>
      </w:r>
      <w:r w:rsidRPr="00F021BE">
        <w:rPr>
          <w:bCs/>
        </w:rPr>
        <w:t xml:space="preserve">, </w:t>
      </w:r>
      <w:r w:rsidRPr="00F021BE">
        <w:t xml:space="preserve">kao u t. 1. izreke ovoga rješenja.          </w:t>
      </w:r>
    </w:p>
    <w:p w:rsidRDefault="00114A04" w:rsidP="00114A04" w:rsidR="00114A04" w:rsidRPr="00F021BE">
      <w:pPr>
        <w:ind w:left="540"/>
        <w:jc w:val="both"/>
      </w:pPr>
    </w:p>
    <w:p w:rsidRDefault="00114A04" w:rsidP="00114A04" w:rsidR="00114A04" w:rsidRPr="00F021BE">
      <w:pPr>
        <w:ind w:firstLine="540"/>
        <w:jc w:val="both"/>
      </w:pPr>
      <w:r w:rsidRPr="00F021BE">
        <w:t>Protekom 10 minuta nakon stavljanja najpovoljnijih ponuda, dražba je zaključena.</w:t>
      </w:r>
    </w:p>
    <w:p w:rsidRDefault="00114A04" w:rsidP="00114A04" w:rsidR="00114A04" w:rsidRPr="00F021BE">
      <w:pPr>
        <w:ind w:left="540"/>
        <w:jc w:val="both"/>
      </w:pPr>
    </w:p>
    <w:p w:rsidRDefault="00114A04" w:rsidP="00114A04" w:rsidR="00114A04" w:rsidRPr="00F021BE">
      <w:pPr>
        <w:ind w:firstLine="540"/>
        <w:jc w:val="both"/>
      </w:pPr>
      <w:r w:rsidRPr="00F021BE">
        <w:t xml:space="preserve">Kako su ispunjeni uvjeti iz zaključka o određivanju prodaje od </w:t>
      </w:r>
      <w:r w:rsidR="00D40646">
        <w:t>31</w:t>
      </w:r>
      <w:r w:rsidRPr="00F021BE">
        <w:t>.</w:t>
      </w:r>
      <w:r>
        <w:t>0</w:t>
      </w:r>
      <w:r w:rsidR="00D40646">
        <w:t>5</w:t>
      </w:r>
      <w:r w:rsidRPr="00F021BE">
        <w:t>.201</w:t>
      </w:r>
      <w:r w:rsidR="00D40646">
        <w:t>7</w:t>
      </w:r>
      <w:r w:rsidRPr="00F021BE">
        <w:t>. godine i oglasa za usmenu javnu dražbu, sud je prihvatio ovu ponudu, te nekretnin</w:t>
      </w:r>
      <w:r>
        <w:t>u</w:t>
      </w:r>
      <w:r w:rsidRPr="00F021BE">
        <w:t xml:space="preserve"> dosudio kao u t. 1. izreke ovog rješenja.</w:t>
      </w:r>
    </w:p>
    <w:p w:rsidRDefault="00114A04" w:rsidP="00114A04" w:rsidR="00114A04" w:rsidRPr="00F021BE">
      <w:pPr>
        <w:jc w:val="both"/>
      </w:pPr>
    </w:p>
    <w:p w:rsidRDefault="00114A04" w:rsidP="00114A04" w:rsidR="00114A04" w:rsidRPr="00F021BE">
      <w:pPr>
        <w:ind w:firstLine="540"/>
        <w:jc w:val="both"/>
      </w:pPr>
      <w:r w:rsidRPr="00F021BE">
        <w:t>Sukladno odredbi čl. 170. SZ-a obračunati su troškovi po predmetn</w:t>
      </w:r>
      <w:r>
        <w:t>oj</w:t>
      </w:r>
      <w:r w:rsidRPr="00F021BE">
        <w:t xml:space="preserve"> nekretnin</w:t>
      </w:r>
      <w:r>
        <w:t>i</w:t>
      </w:r>
      <w:r w:rsidRPr="00F021BE">
        <w:t xml:space="preserve"> čija uk</w:t>
      </w:r>
      <w:r>
        <w:t xml:space="preserve">upna kupoprodajna cijena iznosi </w:t>
      </w:r>
      <w:r w:rsidR="00E41A03" w:rsidRPr="00E41A03">
        <w:t xml:space="preserve">57.600,00 </w:t>
      </w:r>
      <w:r w:rsidRPr="00F021BE">
        <w:t xml:space="preserve">kn, kako slijedi: </w:t>
      </w:r>
    </w:p>
    <w:p w:rsidRDefault="00114A04" w:rsidP="00114A04" w:rsidR="00114A04" w:rsidRPr="00C20EDC">
      <w:pPr>
        <w:widowControl w:val="false"/>
        <w:suppressAutoHyphens/>
        <w:autoSpaceDN w:val="false"/>
        <w:textAlignment w:val="baseline"/>
        <w:rPr>
          <w:rFonts w:eastAsia="Andale Sans UI"/>
          <w:b/>
          <w:kern w:val="3"/>
          <w:lang w:bidi="fa-IR" w:eastAsia="ja-JP"/>
        </w:rPr>
      </w:pPr>
    </w:p>
    <w:p w:rsidRDefault="00114A04" w:rsidP="00C520E6" w:rsidR="00114A04">
      <w:pPr>
        <w:pStyle w:val="Standard"/>
        <w:numPr>
          <w:ilvl w:val="0"/>
          <w:numId w:val="20"/>
        </w:numPr>
        <w:rPr>
          <w:rFonts w:cs="Times New Roman"/>
        </w:rPr>
      </w:pPr>
      <w:r w:rsidRPr="009718C9">
        <w:rPr>
          <w:rFonts w:cs="Times New Roman"/>
        </w:rPr>
        <w:t>troškovi utvrđenja tražbine</w:t>
      </w:r>
      <w:r w:rsidR="00E41A03">
        <w:rPr>
          <w:rFonts w:cs="Times New Roman"/>
        </w:rPr>
        <w:t xml:space="preserve"> </w:t>
      </w:r>
      <w:r w:rsidR="00E41A03" w:rsidRPr="009718C9">
        <w:rPr>
          <w:rFonts w:cs="Times New Roman"/>
        </w:rPr>
        <w:t>5  %</w:t>
      </w:r>
      <w:r w:rsidRPr="009718C9">
        <w:rPr>
          <w:rFonts w:cs="Times New Roman"/>
        </w:rPr>
        <w:t xml:space="preserve">................................................... </w:t>
      </w:r>
      <w:r w:rsidR="00E41A03">
        <w:rPr>
          <w:rFonts w:cs="Times New Roman"/>
        </w:rPr>
        <w:t>2.880,00</w:t>
      </w:r>
      <w:r w:rsidRPr="009718C9">
        <w:rPr>
          <w:rFonts w:cs="Times New Roman"/>
        </w:rPr>
        <w:t xml:space="preserve">  kn</w:t>
      </w:r>
    </w:p>
    <w:p w:rsidRDefault="00D1313E" w:rsidP="00C520E6" w:rsidR="00114A04" w:rsidRPr="009200D7">
      <w:pPr>
        <w:pStyle w:val="Standard"/>
        <w:numPr>
          <w:ilvl w:val="0"/>
          <w:numId w:val="20"/>
        </w:numPr>
        <w:rPr>
          <w:rFonts w:cs="Times New Roman"/>
        </w:rPr>
      </w:pPr>
      <w:r>
        <w:rPr>
          <w:rFonts w:cs="Times New Roman"/>
        </w:rPr>
        <w:t>S</w:t>
      </w:r>
      <w:r w:rsidR="009200D7">
        <w:rPr>
          <w:rFonts w:cs="Times New Roman"/>
        </w:rPr>
        <w:t xml:space="preserve">tvarni troškovi (procjena nekretnine </w:t>
      </w:r>
      <w:r w:rsidR="00114A04" w:rsidRPr="009200D7">
        <w:rPr>
          <w:rFonts w:cs="Times New Roman"/>
        </w:rPr>
        <w:t>...........................................</w:t>
      </w:r>
      <w:r w:rsidR="00C520E6">
        <w:rPr>
          <w:rFonts w:cs="Times New Roman"/>
        </w:rPr>
        <w:t>1</w:t>
      </w:r>
      <w:r w:rsidR="00114A04" w:rsidRPr="009200D7">
        <w:rPr>
          <w:rFonts w:cs="Times New Roman"/>
        </w:rPr>
        <w:t>.500,00  kn</w:t>
      </w:r>
    </w:p>
    <w:p w:rsidRDefault="00C520E6" w:rsidP="009200D7" w:rsidR="00114A04" w:rsidRPr="009718C9">
      <w:pPr>
        <w:pStyle w:val="Standard"/>
        <w:rPr>
          <w:rFonts w:cs="Times New Roman"/>
        </w:rPr>
      </w:pPr>
      <w:r>
        <w:rPr>
          <w:rFonts w:cs="Times New Roman"/>
        </w:rPr>
        <w:t xml:space="preserve">       </w:t>
      </w:r>
    </w:p>
    <w:p w:rsidRDefault="00114A04" w:rsidP="00114A04" w:rsidR="00114A04" w:rsidRPr="009718C9">
      <w:pPr>
        <w:pStyle w:val="Standard"/>
        <w:rPr>
          <w:rFonts w:cs="Times New Roman"/>
        </w:rPr>
      </w:pPr>
      <w:r w:rsidRPr="009718C9">
        <w:rPr>
          <w:rFonts w:cs="Times New Roman"/>
        </w:rPr>
        <w:t xml:space="preserve">                                                                                            Ukupno</w:t>
      </w:r>
      <w:r w:rsidR="00C520E6">
        <w:rPr>
          <w:rFonts w:cs="Times New Roman"/>
        </w:rPr>
        <w:t xml:space="preserve"> 1 + 2 =</w:t>
      </w:r>
      <w:r w:rsidRPr="009718C9">
        <w:rPr>
          <w:rFonts w:cs="Times New Roman"/>
        </w:rPr>
        <w:t xml:space="preserve">   </w:t>
      </w:r>
      <w:r w:rsidR="00C520E6">
        <w:rPr>
          <w:rFonts w:cs="Times New Roman"/>
        </w:rPr>
        <w:t xml:space="preserve">         4.380,00</w:t>
      </w:r>
      <w:r w:rsidRPr="009718C9">
        <w:rPr>
          <w:rFonts w:cs="Times New Roman"/>
        </w:rPr>
        <w:t xml:space="preserve">  kn</w:t>
      </w:r>
    </w:p>
    <w:p w:rsidRDefault="00114A04" w:rsidP="00114A04" w:rsidR="00114A04" w:rsidRPr="009718C9">
      <w:pPr>
        <w:pStyle w:val="Standard"/>
        <w:rPr>
          <w:rFonts w:cs="Times New Roman"/>
        </w:rPr>
      </w:pPr>
    </w:p>
    <w:p w:rsidRDefault="00114A04" w:rsidP="00114A04" w:rsidR="00114A04">
      <w:pPr>
        <w:pStyle w:val="Standard"/>
        <w:rPr>
          <w:rFonts w:cs="Times New Roman"/>
        </w:rPr>
      </w:pPr>
      <w:r w:rsidRPr="009718C9">
        <w:rPr>
          <w:rFonts w:cs="Times New Roman"/>
        </w:rPr>
        <w:t xml:space="preserve">                                                </w:t>
      </w:r>
      <w:r w:rsidR="00D1313E">
        <w:rPr>
          <w:rFonts w:cs="Times New Roman"/>
        </w:rPr>
        <w:t xml:space="preserve">                       UKUPNO TROŠKOVI  </w:t>
      </w:r>
      <w:r w:rsidRPr="009718C9">
        <w:rPr>
          <w:rFonts w:cs="Times New Roman"/>
        </w:rPr>
        <w:t xml:space="preserve">=      </w:t>
      </w:r>
      <w:r w:rsidR="00D1313E">
        <w:rPr>
          <w:rFonts w:cs="Times New Roman"/>
        </w:rPr>
        <w:t xml:space="preserve">          </w:t>
      </w:r>
      <w:r w:rsidR="00D1313E" w:rsidRPr="00D1313E">
        <w:rPr>
          <w:rFonts w:cs="Times New Roman"/>
        </w:rPr>
        <w:t xml:space="preserve">4.380,00  </w:t>
      </w:r>
      <w:r w:rsidRPr="009718C9">
        <w:rPr>
          <w:rFonts w:cs="Times New Roman"/>
        </w:rPr>
        <w:t>kn</w:t>
      </w:r>
    </w:p>
    <w:p w:rsidRDefault="00114A04" w:rsidP="00114A04" w:rsidR="00114A04" w:rsidRPr="00C20EDC">
      <w:pPr>
        <w:pStyle w:val="Standard"/>
        <w:rPr>
          <w:rFonts w:cs="Times New Roman"/>
        </w:rPr>
      </w:pPr>
    </w:p>
    <w:p w:rsidRDefault="00114A04" w:rsidP="00114A04" w:rsidR="008D33C3">
      <w:pPr>
        <w:ind w:firstLine="540"/>
        <w:jc w:val="both"/>
      </w:pPr>
      <w:r w:rsidRPr="00F021BE">
        <w:t>Slijedom navedenoga sud je odlučio kao u izreci rješenja sukladno čl. 103., 107. i 108. Ovršnog zakona (NN 112/12</w:t>
      </w:r>
      <w:r w:rsidR="009D0173">
        <w:t>, 25/13, 93/14, 55/16 i 73/17</w:t>
      </w:r>
      <w:r w:rsidRPr="00F021BE">
        <w:t>), a sve u skladu s čl. 164. Stečajnog zakona (</w:t>
      </w:r>
      <w:r w:rsidR="00D1313E">
        <w:t>NN</w:t>
      </w:r>
      <w:r w:rsidRPr="00F021BE">
        <w:t xml:space="preserve"> 44/96, 29/99, 129/00, 123/03, 197/03, 187/04,</w:t>
      </w:r>
      <w:r>
        <w:t xml:space="preserve"> 82/06, 116/10, 25/12 i 133/12), </w:t>
      </w:r>
      <w:r w:rsidR="00CF4569">
        <w:t>a u vezi s čl. 441. Stečajnog zakona (NN 71/15)</w:t>
      </w:r>
      <w:r w:rsidR="008D33C3">
        <w:t xml:space="preserve">. </w:t>
      </w:r>
    </w:p>
    <w:p w:rsidRDefault="00415FE8" w:rsidR="00415FE8">
      <w:pPr>
        <w:pStyle w:val="Tijeloteksta"/>
      </w:pPr>
    </w:p>
    <w:p w:rsidRDefault="00695AD9" w:rsidP="00397526" w:rsidR="00695AD9" w:rsidRPr="002B5439">
      <w:pPr>
        <w:pStyle w:val="Tijeloteksta"/>
        <w:jc w:val="center"/>
      </w:pPr>
      <w:r w:rsidRPr="002B5439">
        <w:t>U Osijeku</w:t>
      </w:r>
      <w:r w:rsidR="002E6AA0" w:rsidRPr="002B5439">
        <w:t xml:space="preserve"> </w:t>
      </w:r>
      <w:r w:rsidRPr="002B5439">
        <w:t xml:space="preserve"> </w:t>
      </w:r>
      <w:r w:rsidR="009C0F88">
        <w:t>8</w:t>
      </w:r>
      <w:r w:rsidR="00793E00" w:rsidRPr="002B5439">
        <w:t>.</w:t>
      </w:r>
      <w:r w:rsidRPr="002B5439">
        <w:t xml:space="preserve"> </w:t>
      </w:r>
      <w:r w:rsidR="009C0F88">
        <w:t>rujna</w:t>
      </w:r>
      <w:r w:rsidRPr="002B5439">
        <w:t xml:space="preserve"> 20</w:t>
      </w:r>
      <w:r w:rsidR="002E6AA0" w:rsidRPr="002B5439">
        <w:t>1</w:t>
      </w:r>
      <w:r w:rsidR="009C0F88">
        <w:t>7</w:t>
      </w:r>
      <w:r w:rsidRPr="002B5439">
        <w:t xml:space="preserve">. </w:t>
      </w:r>
    </w:p>
    <w:p w:rsidRDefault="006B17D9" w:rsidR="00695AD9" w:rsidRPr="002B5439">
      <w:pPr>
        <w:pStyle w:val="Tijeloteksta"/>
      </w:pPr>
      <w:r w:rsidRPr="002B5439">
        <w:tab/>
      </w:r>
      <w:r w:rsidRPr="002B5439">
        <w:tab/>
      </w:r>
      <w:r w:rsidRPr="002B5439">
        <w:tab/>
      </w:r>
      <w:r w:rsidRPr="002B5439">
        <w:tab/>
      </w:r>
    </w:p>
    <w:p w:rsidRDefault="009C0F88" w:rsidP="009C0F88" w:rsidR="009C0F88" w:rsidRPr="00F021BE">
      <w:pPr>
        <w:pStyle w:val="Tijeloteksta"/>
      </w:pPr>
      <w:r w:rsidRPr="00F021BE">
        <w:t>Zapisničar:</w:t>
      </w:r>
      <w:r w:rsidRPr="00F021BE">
        <w:tab/>
      </w:r>
      <w:r w:rsidRPr="00F021BE">
        <w:tab/>
      </w:r>
      <w:r w:rsidRPr="00F021BE">
        <w:tab/>
      </w:r>
      <w:r w:rsidRPr="00F021BE">
        <w:tab/>
      </w:r>
      <w:r w:rsidRPr="00F021BE">
        <w:tab/>
      </w:r>
      <w:r w:rsidRPr="00F021BE">
        <w:tab/>
      </w:r>
      <w:r w:rsidRPr="00F021BE">
        <w:tab/>
      </w:r>
      <w:r w:rsidRPr="00F021BE">
        <w:tab/>
        <w:t>STEČAJNI SUDAC:</w:t>
      </w:r>
    </w:p>
    <w:p w:rsidRDefault="009C0F88" w:rsidP="009C0F88" w:rsidR="009C0F88" w:rsidRPr="00F021BE">
      <w:pPr>
        <w:pStyle w:val="Tijeloteksta"/>
      </w:pPr>
      <w:r w:rsidRPr="00F021BE">
        <w:t>Elizabeta Đeke</w:t>
      </w:r>
      <w:r w:rsidRPr="00F021BE">
        <w:tab/>
      </w:r>
      <w:r w:rsidRPr="00F021BE">
        <w:tab/>
      </w:r>
      <w:r w:rsidRPr="00F021BE">
        <w:tab/>
      </w:r>
      <w:r w:rsidRPr="00F021BE">
        <w:tab/>
      </w:r>
      <w:r w:rsidRPr="00F021BE">
        <w:tab/>
      </w:r>
      <w:r w:rsidRPr="00F021BE">
        <w:tab/>
        <w:t xml:space="preserve">      mr. sc. Tihomir Kovačević</w:t>
      </w:r>
    </w:p>
    <w:p w:rsidRDefault="00793E00" w:rsidP="00793E00" w:rsidR="00793E00">
      <w:pPr>
        <w:pStyle w:val="Tijeloteksta"/>
        <w:rPr>
          <w:b/>
          <w:bCs/>
        </w:rPr>
      </w:pPr>
    </w:p>
    <w:p w:rsidRDefault="00415FE8" w:rsidP="00793E00" w:rsidR="00415FE8">
      <w:pPr>
        <w:pStyle w:val="Tijeloteksta"/>
        <w:rPr>
          <w:b/>
          <w:bCs/>
        </w:rPr>
      </w:pPr>
    </w:p>
    <w:p w:rsidRDefault="00333655" w:rsidP="00333655" w:rsidR="00333655" w:rsidRPr="003E14CC">
      <w:pPr>
        <w:pStyle w:val="Tijeloteksta"/>
        <w:rPr>
          <w:bCs/>
        </w:rPr>
      </w:pPr>
      <w:r>
        <w:rPr>
          <w:bCs/>
        </w:rPr>
        <w:t>POUKA</w:t>
      </w:r>
      <w:r w:rsidRPr="003E14CC">
        <w:rPr>
          <w:bCs/>
        </w:rPr>
        <w:t xml:space="preserve"> O PRAVNOM LIJEKU:</w:t>
      </w:r>
    </w:p>
    <w:p w:rsidRDefault="00333655" w:rsidP="00333655" w:rsidR="00973133">
      <w:pPr>
        <w:pStyle w:val="Tijeloteksta"/>
        <w:rPr>
          <w:b/>
          <w:bCs/>
        </w:rPr>
      </w:pPr>
      <w:r w:rsidRPr="003E14CC">
        <w:rPr>
          <w:bCs/>
        </w:rPr>
        <w:t>Protiv ovog rješenja može nezadovoljna stranka uložiti žalbu Visokom trgovačkom sudu Republike Hrvatske u Zagrebu u roku od 8 dana pismeno u 3 primjerka putem ovog suda.</w:t>
      </w:r>
    </w:p>
    <w:p w:rsidRDefault="00973133" w:rsidR="00973133">
      <w:pPr>
        <w:pStyle w:val="Tijeloteksta"/>
        <w:rPr>
          <w:b/>
          <w:bCs/>
        </w:rPr>
      </w:pPr>
    </w:p>
    <w:p w:rsidRDefault="003311D9" w:rsidR="003311D9">
      <w:pPr>
        <w:pStyle w:val="Tijeloteksta"/>
        <w:rPr>
          <w:b/>
          <w:bCs/>
        </w:rPr>
      </w:pPr>
    </w:p>
    <w:p w:rsidRDefault="003311D9" w:rsidR="003311D9">
      <w:pPr>
        <w:pStyle w:val="Tijeloteksta"/>
        <w:rPr>
          <w:b/>
          <w:bCs/>
        </w:rPr>
      </w:pPr>
    </w:p>
    <w:p w:rsidRDefault="009C0F88" w:rsidP="009C0F88" w:rsidR="009C0F88" w:rsidRPr="003311D9">
      <w:pPr>
        <w:pStyle w:val="Tijeloteksta"/>
        <w:rPr>
          <w:bCs/>
        </w:rPr>
      </w:pPr>
      <w:r w:rsidRPr="003311D9">
        <w:rPr>
          <w:bCs/>
        </w:rPr>
        <w:t>D N A :</w:t>
      </w:r>
    </w:p>
    <w:p w:rsidRDefault="009C0F88" w:rsidP="003311D9" w:rsidR="009C0F88" w:rsidRPr="003311D9">
      <w:pPr>
        <w:pStyle w:val="Tijeloteksta"/>
        <w:numPr>
          <w:ilvl w:val="0"/>
          <w:numId w:val="23"/>
        </w:numPr>
        <w:rPr>
          <w:bCs/>
        </w:rPr>
      </w:pPr>
      <w:r w:rsidRPr="003311D9">
        <w:rPr>
          <w:bCs/>
        </w:rPr>
        <w:t>Stečajna upraviteljica</w:t>
      </w:r>
    </w:p>
    <w:p w:rsidRDefault="003311D9" w:rsidP="003311D9" w:rsidR="009C0F88">
      <w:pPr>
        <w:pStyle w:val="Tijeloteksta"/>
        <w:numPr>
          <w:ilvl w:val="0"/>
          <w:numId w:val="23"/>
        </w:numPr>
        <w:rPr>
          <w:bCs/>
        </w:rPr>
      </w:pPr>
      <w:r w:rsidRPr="003311D9">
        <w:rPr>
          <w:bCs/>
        </w:rPr>
        <w:t>MONERA d.o.o. Vukovar, A. Hebranga 1</w:t>
      </w:r>
    </w:p>
    <w:p w:rsidRDefault="003311D9" w:rsidP="003311D9" w:rsidR="003311D9" w:rsidRPr="003311D9">
      <w:pPr>
        <w:pStyle w:val="Tijeloteksta"/>
        <w:numPr>
          <w:ilvl w:val="0"/>
          <w:numId w:val="23"/>
        </w:numPr>
        <w:rPr>
          <w:bCs/>
        </w:rPr>
      </w:pPr>
      <w:r>
        <w:rPr>
          <w:bCs/>
        </w:rPr>
        <w:t>VELEBIT d.o.o. Vukovar, Velebitska 42</w:t>
      </w:r>
    </w:p>
    <w:p w:rsidRDefault="009C0F88" w:rsidP="003311D9" w:rsidR="009C0F88" w:rsidRPr="003311D9">
      <w:pPr>
        <w:pStyle w:val="Tijeloteksta"/>
        <w:numPr>
          <w:ilvl w:val="0"/>
          <w:numId w:val="23"/>
        </w:numPr>
        <w:rPr>
          <w:bCs/>
        </w:rPr>
      </w:pPr>
      <w:r w:rsidRPr="003311D9">
        <w:rPr>
          <w:bCs/>
        </w:rPr>
        <w:t xml:space="preserve">Općinski sud zk odjel u </w:t>
      </w:r>
      <w:r w:rsidR="003311D9">
        <w:rPr>
          <w:bCs/>
        </w:rPr>
        <w:t>Osijeku</w:t>
      </w:r>
      <w:r w:rsidRPr="003311D9">
        <w:rPr>
          <w:bCs/>
        </w:rPr>
        <w:t xml:space="preserve"> po pravomoćnosti</w:t>
      </w:r>
    </w:p>
    <w:p w:rsidRDefault="009C0F88" w:rsidP="003311D9" w:rsidR="009C0F88" w:rsidRPr="003311D9">
      <w:pPr>
        <w:pStyle w:val="Tijeloteksta"/>
        <w:numPr>
          <w:ilvl w:val="0"/>
          <w:numId w:val="23"/>
        </w:numPr>
        <w:rPr>
          <w:bCs/>
        </w:rPr>
      </w:pPr>
      <w:r w:rsidRPr="003311D9">
        <w:rPr>
          <w:bCs/>
        </w:rPr>
        <w:t>Ministarstvo financija Porezna uprava Osijek po pravomoćnosti</w:t>
      </w:r>
    </w:p>
    <w:p w:rsidRDefault="003311D9" w:rsidP="003311D9" w:rsidR="003311D9" w:rsidRPr="003311D9">
      <w:pPr>
        <w:pStyle w:val="Odlomakpopisa"/>
        <w:numPr>
          <w:ilvl w:val="0"/>
          <w:numId w:val="23"/>
        </w:numPr>
        <w:jc w:val="both"/>
        <w:rPr>
          <w:rFonts w:cstheme="majorBidi" w:hAnsiTheme="majorBidi" w:asciiTheme="majorBidi"/>
        </w:rPr>
      </w:pPr>
      <w:r w:rsidRPr="003311D9">
        <w:rPr>
          <w:rFonts w:cstheme="majorBidi" w:hAnsiTheme="majorBidi" w:asciiTheme="majorBidi"/>
        </w:rPr>
        <w:t xml:space="preserve">mrežna stranica e-Oglasna ploča sudova </w:t>
      </w:r>
    </w:p>
    <w:p w:rsidRDefault="00B1237C" w:rsidP="003311D9" w:rsidR="00B1237C" w:rsidRPr="003311D9">
      <w:pPr>
        <w:pStyle w:val="Tijeloteksta"/>
        <w:ind w:left="720"/>
        <w:rPr>
          <w:bCs/>
        </w:rPr>
      </w:pPr>
    </w:p>
    <w:sectPr w:rsidR="00B1237C" w:rsidRPr="003311D9">
      <w:headerReference w:type="even" r:id="rId10"/>
      <w:headerReference w:type="default" r:id="rId11"/>
      <w:headerReference w:type="first" r:id="rId12"/>
      <w:pgSz w:h="16838" w:w="11906"/>
      <w:pgMar w:gutter="0" w:footer="709" w:header="709" w:left="1134"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D7A17" w:rsidR="00AD7A17">
      <w:r>
        <w:separator/>
      </w:r>
    </w:p>
  </w:endnote>
  <w:endnote w:id="0" w:type="continuationSeparator">
    <w:p w:rsidRDefault="00AD7A17" w:rsidR="00AD7A1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ndale Sans UI">
    <w:charset w:val="00"/>
    <w:family w:val="auto"/>
    <w:pitch w:val="variable"/>
  </w:font>
  <w:font w:name="Tahoma">
    <w:panose1 w:val="020B0604030504040204"/>
    <w:charset w:val="00"/>
    <w:family w:val="swiss"/>
    <w:notTrueType/>
    <w:pitch w:val="variable"/>
    <w:sig w:csb1="00000000" w:csb0="00000001" w:usb3="00000000" w:usb2="00000000" w:usb1="00000000" w:usb0="00000003"/>
  </w:font>
  <w:font w:name="Lucida Sans Unicode">
    <w:panose1 w:val="020B0602030504020204"/>
    <w:charset w:val="EE"/>
    <w:family w:val="swiss"/>
    <w:pitch w:val="variable"/>
    <w:sig w:csb1="00000000" w:csb0="000000BF" w:usb3="00000000" w:usb2="00000000" w:usb1="0000396B" w:usb0="80000AFF"/>
  </w:font>
  <w:font w:name="Mangal">
    <w:panose1 w:val="02040503050203030202"/>
    <w:charset w:val="01"/>
    <w:family w:val="roman"/>
    <w:notTrueType/>
    <w:pitch w:val="variable"/>
    <w:sig w:csb1="00000000" w:csb0="00000000" w:usb3="00000000" w:usb2="00000000" w:usb1="00000000" w:usb0="00002000"/>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D7A17" w:rsidR="00AD7A17">
      <w:r>
        <w:separator/>
      </w:r>
    </w:p>
  </w:footnote>
  <w:footnote w:id="0" w:type="continuationSeparator">
    <w:p w:rsidRDefault="00AD7A17" w:rsidR="00AD7A1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50565" w:rsidR="00F5056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50565" w:rsidR="00F5056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50565" w:rsidR="00F5056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7022D">
      <w:rPr>
        <w:rStyle w:val="Brojstranice"/>
        <w:noProof/>
      </w:rPr>
      <w:t>3</w:t>
    </w:r>
    <w:r>
      <w:rPr>
        <w:rStyle w:val="Brojstranice"/>
      </w:rPr>
      <w:fldChar w:fldCharType="end"/>
    </w:r>
  </w:p>
  <w:p w:rsidRDefault="00F50565" w:rsidR="00F50565">
    <w:pPr>
      <w:pStyle w:val="Zaglavlje"/>
    </w:pPr>
  </w:p>
  <w:p w:rsidRDefault="00F50565" w:rsidR="00F50565">
    <w:pPr>
      <w:pStyle w:val="Zaglavlje"/>
    </w:pPr>
  </w:p>
  <w:p w:rsidRDefault="00F50565" w:rsidP="00397526" w:rsidR="00F50565">
    <w:pPr>
      <w:pStyle w:val="Zaglavlje"/>
    </w:pPr>
    <w:r>
      <w:tab/>
    </w:r>
    <w:r>
      <w:tab/>
    </w:r>
    <w:r w:rsidR="008E41A9">
      <w:t>14 St-112/13-</w:t>
    </w:r>
    <w:r w:rsidR="001022F2">
      <w:t>9</w:t>
    </w:r>
    <w:r w:rsidR="00164774">
      <w:t>9</w:t>
    </w:r>
    <w:r w:rsidR="001022F2">
      <w:t>3</w:t>
    </w:r>
  </w:p>
  <w:p w:rsidRDefault="00F50565" w:rsidR="00F50565">
    <w:pPr>
      <w:pStyle w:val="Zaglavlje"/>
    </w:pPr>
  </w:p>
  <w:p w:rsidRDefault="00F50565" w:rsidR="00F50565">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50565" w:rsidR="00F50565">
    <w:pPr>
      <w:pStyle w:val="Zaglavlje"/>
    </w:pPr>
  </w:p>
  <w:p w:rsidRDefault="00F50565" w:rsidR="00F50565">
    <w:pPr>
      <w:pStyle w:val="Zaglavlje"/>
    </w:pPr>
  </w:p>
  <w:p w:rsidRDefault="00F50565" w:rsidR="00F50565">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170F4"/>
    <w:multiLevelType w:val="hybridMultilevel"/>
    <w:tmpl w:val="298EAFA8"/>
    <w:lvl w:tplc="07709EB6" w:ilvl="0">
      <w:start w:val="1"/>
      <w:numFmt w:val="ordinal"/>
      <w:lvlText w:val="%1"/>
      <w:lvlJc w:val="left"/>
      <w:pPr>
        <w:tabs>
          <w:tab w:pos="-360" w:val="num"/>
        </w:tabs>
        <w:ind w:hanging="360" w:left="1440"/>
      </w:pPr>
      <w:rPr>
        <w:rFonts w:hint="default"/>
      </w:r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04C115D6"/>
    <w:multiLevelType w:val="hybridMultilevel"/>
    <w:tmpl w:val="6AD4DF4A"/>
    <w:lvl w:tplc="CE88D120" w:ilvl="0">
      <w:start w:val="19"/>
      <w:numFmt w:val="bullet"/>
      <w:lvlText w:val="-"/>
      <w:lvlJc w:val="left"/>
      <w:pPr>
        <w:ind w:hanging="360" w:left="2061"/>
      </w:pPr>
      <w:rPr>
        <w:rFonts w:cs="Times New Roman" w:eastAsia="Times New Roman" w:hAnsi="Times New Roman" w:ascii="Times New Roman" w:hint="default"/>
        <w:b w:val="false"/>
      </w:rPr>
    </w:lvl>
    <w:lvl w:tentative="true" w:tplc="041A0003" w:ilvl="1">
      <w:start w:val="1"/>
      <w:numFmt w:val="bullet"/>
      <w:lvlText w:val="o"/>
      <w:lvlJc w:val="left"/>
      <w:pPr>
        <w:ind w:hanging="360" w:left="2781"/>
      </w:pPr>
      <w:rPr>
        <w:rFonts w:cs="Courier New" w:hAnsi="Courier New" w:ascii="Courier New" w:hint="default"/>
      </w:rPr>
    </w:lvl>
    <w:lvl w:tentative="true" w:tplc="041A0005" w:ilvl="2">
      <w:start w:val="1"/>
      <w:numFmt w:val="bullet"/>
      <w:lvlText w:val=""/>
      <w:lvlJc w:val="left"/>
      <w:pPr>
        <w:ind w:hanging="360" w:left="3501"/>
      </w:pPr>
      <w:rPr>
        <w:rFonts w:hAnsi="Wingdings" w:ascii="Wingdings" w:hint="default"/>
      </w:rPr>
    </w:lvl>
    <w:lvl w:tentative="true" w:tplc="041A0001" w:ilvl="3">
      <w:start w:val="1"/>
      <w:numFmt w:val="bullet"/>
      <w:lvlText w:val=""/>
      <w:lvlJc w:val="left"/>
      <w:pPr>
        <w:ind w:hanging="360" w:left="4221"/>
      </w:pPr>
      <w:rPr>
        <w:rFonts w:hAnsi="Symbol" w:ascii="Symbol" w:hint="default"/>
      </w:rPr>
    </w:lvl>
    <w:lvl w:tentative="true" w:tplc="041A0003" w:ilvl="4">
      <w:start w:val="1"/>
      <w:numFmt w:val="bullet"/>
      <w:lvlText w:val="o"/>
      <w:lvlJc w:val="left"/>
      <w:pPr>
        <w:ind w:hanging="360" w:left="4941"/>
      </w:pPr>
      <w:rPr>
        <w:rFonts w:cs="Courier New" w:hAnsi="Courier New" w:ascii="Courier New" w:hint="default"/>
      </w:rPr>
    </w:lvl>
    <w:lvl w:tentative="true" w:tplc="041A0005" w:ilvl="5">
      <w:start w:val="1"/>
      <w:numFmt w:val="bullet"/>
      <w:lvlText w:val=""/>
      <w:lvlJc w:val="left"/>
      <w:pPr>
        <w:ind w:hanging="360" w:left="5661"/>
      </w:pPr>
      <w:rPr>
        <w:rFonts w:hAnsi="Wingdings" w:ascii="Wingdings" w:hint="default"/>
      </w:rPr>
    </w:lvl>
    <w:lvl w:tentative="true" w:tplc="041A0001" w:ilvl="6">
      <w:start w:val="1"/>
      <w:numFmt w:val="bullet"/>
      <w:lvlText w:val=""/>
      <w:lvlJc w:val="left"/>
      <w:pPr>
        <w:ind w:hanging="360" w:left="6381"/>
      </w:pPr>
      <w:rPr>
        <w:rFonts w:hAnsi="Symbol" w:ascii="Symbol" w:hint="default"/>
      </w:rPr>
    </w:lvl>
    <w:lvl w:tentative="true" w:tplc="041A0003" w:ilvl="7">
      <w:start w:val="1"/>
      <w:numFmt w:val="bullet"/>
      <w:lvlText w:val="o"/>
      <w:lvlJc w:val="left"/>
      <w:pPr>
        <w:ind w:hanging="360" w:left="7101"/>
      </w:pPr>
      <w:rPr>
        <w:rFonts w:cs="Courier New" w:hAnsi="Courier New" w:ascii="Courier New" w:hint="default"/>
      </w:rPr>
    </w:lvl>
    <w:lvl w:tentative="true" w:tplc="041A0005" w:ilvl="8">
      <w:start w:val="1"/>
      <w:numFmt w:val="bullet"/>
      <w:lvlText w:val=""/>
      <w:lvlJc w:val="left"/>
      <w:pPr>
        <w:ind w:hanging="360" w:left="7821"/>
      </w:pPr>
      <w:rPr>
        <w:rFonts w:hAnsi="Wingdings" w:ascii="Wingdings" w:hint="default"/>
      </w:rPr>
    </w:lvl>
  </w:abstractNum>
  <w:abstractNum w:abstractNumId="2">
    <w:nsid w:val="0E4C35E7"/>
    <w:multiLevelType w:val="hybridMultilevel"/>
    <w:tmpl w:val="4B8EDD08"/>
    <w:lvl w:tplc="0409000F" w:ilvl="0">
      <w:start w:val="1"/>
      <w:numFmt w:val="decimal"/>
      <w:lvlText w:val="%1."/>
      <w:lvlJc w:val="left"/>
      <w:pPr>
        <w:tabs>
          <w:tab w:pos="1425" w:val="num"/>
        </w:tabs>
        <w:ind w:hanging="360" w:left="1425"/>
      </w:pPr>
    </w:lvl>
    <w:lvl w:tplc="04090019" w:ilvl="1">
      <w:start w:val="1"/>
      <w:numFmt w:val="lowerLetter"/>
      <w:lvlText w:val="%2."/>
      <w:lvlJc w:val="left"/>
      <w:pPr>
        <w:tabs>
          <w:tab w:pos="2145" w:val="num"/>
        </w:tabs>
        <w:ind w:hanging="360" w:left="2145"/>
      </w:pPr>
    </w:lvl>
    <w:lvl w:tplc="0409001B" w:ilvl="2">
      <w:start w:val="1"/>
      <w:numFmt w:val="lowerRoman"/>
      <w:lvlText w:val="%3."/>
      <w:lvlJc w:val="right"/>
      <w:pPr>
        <w:tabs>
          <w:tab w:pos="2865" w:val="num"/>
        </w:tabs>
        <w:ind w:hanging="180" w:left="2865"/>
      </w:pPr>
    </w:lvl>
    <w:lvl w:tentative="true" w:tplc="0409000F" w:ilvl="3">
      <w:start w:val="1"/>
      <w:numFmt w:val="decimal"/>
      <w:lvlText w:val="%4."/>
      <w:lvlJc w:val="left"/>
      <w:pPr>
        <w:tabs>
          <w:tab w:pos="3585" w:val="num"/>
        </w:tabs>
        <w:ind w:hanging="360" w:left="3585"/>
      </w:pPr>
    </w:lvl>
    <w:lvl w:tentative="true" w:tplc="04090019" w:ilvl="4">
      <w:start w:val="1"/>
      <w:numFmt w:val="lowerLetter"/>
      <w:lvlText w:val="%5."/>
      <w:lvlJc w:val="left"/>
      <w:pPr>
        <w:tabs>
          <w:tab w:pos="4305" w:val="num"/>
        </w:tabs>
        <w:ind w:hanging="360" w:left="4305"/>
      </w:pPr>
    </w:lvl>
    <w:lvl w:tentative="true" w:tplc="0409001B" w:ilvl="5">
      <w:start w:val="1"/>
      <w:numFmt w:val="lowerRoman"/>
      <w:lvlText w:val="%6."/>
      <w:lvlJc w:val="right"/>
      <w:pPr>
        <w:tabs>
          <w:tab w:pos="5025" w:val="num"/>
        </w:tabs>
        <w:ind w:hanging="180" w:left="5025"/>
      </w:pPr>
    </w:lvl>
    <w:lvl w:tentative="true" w:tplc="0409000F" w:ilvl="6">
      <w:start w:val="1"/>
      <w:numFmt w:val="decimal"/>
      <w:lvlText w:val="%7."/>
      <w:lvlJc w:val="left"/>
      <w:pPr>
        <w:tabs>
          <w:tab w:pos="5745" w:val="num"/>
        </w:tabs>
        <w:ind w:hanging="360" w:left="5745"/>
      </w:pPr>
    </w:lvl>
    <w:lvl w:tentative="true" w:tplc="04090019" w:ilvl="7">
      <w:start w:val="1"/>
      <w:numFmt w:val="lowerLetter"/>
      <w:lvlText w:val="%8."/>
      <w:lvlJc w:val="left"/>
      <w:pPr>
        <w:tabs>
          <w:tab w:pos="6465" w:val="num"/>
        </w:tabs>
        <w:ind w:hanging="360" w:left="6465"/>
      </w:pPr>
    </w:lvl>
    <w:lvl w:tentative="true" w:tplc="0409001B" w:ilvl="8">
      <w:start w:val="1"/>
      <w:numFmt w:val="lowerRoman"/>
      <w:lvlText w:val="%9."/>
      <w:lvlJc w:val="right"/>
      <w:pPr>
        <w:tabs>
          <w:tab w:pos="7185" w:val="num"/>
        </w:tabs>
        <w:ind w:hanging="180" w:left="7185"/>
      </w:pPr>
    </w:lvl>
  </w:abstractNum>
  <w:abstractNum w:abstractNumId="3">
    <w:nsid w:val="11CF7120"/>
    <w:multiLevelType w:val="hybridMultilevel"/>
    <w:tmpl w:val="4CE09FE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60568B7"/>
    <w:multiLevelType w:val="hybridMultilevel"/>
    <w:tmpl w:val="4CEC9174"/>
    <w:lvl w:tplc="8E34DE50" w:ilvl="0">
      <w:start w:val="14"/>
      <w:numFmt w:val="bullet"/>
      <w:lvlText w:val="-"/>
      <w:lvlJc w:val="left"/>
      <w:pPr>
        <w:ind w:hanging="360" w:left="900"/>
      </w:pPr>
      <w:rPr>
        <w:rFonts w:cs="Times New Roman" w:eastAsia="Times New Roman" w:hAnsi="Times New Roman" w:ascii="Times New Roman" w:hint="default"/>
      </w:rPr>
    </w:lvl>
    <w:lvl w:tplc="041A0003" w:ilvl="1">
      <w:start w:val="1"/>
      <w:numFmt w:val="bullet"/>
      <w:lvlText w:val="o"/>
      <w:lvlJc w:val="left"/>
      <w:pPr>
        <w:ind w:hanging="360" w:left="1620"/>
      </w:pPr>
      <w:rPr>
        <w:rFonts w:cs="Courier New" w:hAnsi="Courier New" w:ascii="Courier New" w:hint="default"/>
      </w:rPr>
    </w:lvl>
    <w:lvl w:tentative="true" w:tplc="041A0005" w:ilvl="2">
      <w:start w:val="1"/>
      <w:numFmt w:val="bullet"/>
      <w:lvlText w:val=""/>
      <w:lvlJc w:val="left"/>
      <w:pPr>
        <w:ind w:hanging="360" w:left="2340"/>
      </w:pPr>
      <w:rPr>
        <w:rFonts w:hAnsi="Wingdings" w:ascii="Wingdings" w:hint="default"/>
      </w:rPr>
    </w:lvl>
    <w:lvl w:tentative="true" w:tplc="041A0001" w:ilvl="3">
      <w:start w:val="1"/>
      <w:numFmt w:val="bullet"/>
      <w:lvlText w:val=""/>
      <w:lvlJc w:val="left"/>
      <w:pPr>
        <w:ind w:hanging="360" w:left="3060"/>
      </w:pPr>
      <w:rPr>
        <w:rFonts w:hAnsi="Symbol" w:ascii="Symbol" w:hint="default"/>
      </w:rPr>
    </w:lvl>
    <w:lvl w:tentative="true" w:tplc="041A0003" w:ilvl="4">
      <w:start w:val="1"/>
      <w:numFmt w:val="bullet"/>
      <w:lvlText w:val="o"/>
      <w:lvlJc w:val="left"/>
      <w:pPr>
        <w:ind w:hanging="360" w:left="3780"/>
      </w:pPr>
      <w:rPr>
        <w:rFonts w:cs="Courier New" w:hAnsi="Courier New" w:ascii="Courier New" w:hint="default"/>
      </w:rPr>
    </w:lvl>
    <w:lvl w:tentative="true" w:tplc="041A0005" w:ilvl="5">
      <w:start w:val="1"/>
      <w:numFmt w:val="bullet"/>
      <w:lvlText w:val=""/>
      <w:lvlJc w:val="left"/>
      <w:pPr>
        <w:ind w:hanging="360" w:left="4500"/>
      </w:pPr>
      <w:rPr>
        <w:rFonts w:hAnsi="Wingdings" w:ascii="Wingdings" w:hint="default"/>
      </w:rPr>
    </w:lvl>
    <w:lvl w:tentative="true" w:tplc="041A0001" w:ilvl="6">
      <w:start w:val="1"/>
      <w:numFmt w:val="bullet"/>
      <w:lvlText w:val=""/>
      <w:lvlJc w:val="left"/>
      <w:pPr>
        <w:ind w:hanging="360" w:left="5220"/>
      </w:pPr>
      <w:rPr>
        <w:rFonts w:hAnsi="Symbol" w:ascii="Symbol" w:hint="default"/>
      </w:rPr>
    </w:lvl>
    <w:lvl w:tentative="true" w:tplc="041A0003" w:ilvl="7">
      <w:start w:val="1"/>
      <w:numFmt w:val="bullet"/>
      <w:lvlText w:val="o"/>
      <w:lvlJc w:val="left"/>
      <w:pPr>
        <w:ind w:hanging="360" w:left="5940"/>
      </w:pPr>
      <w:rPr>
        <w:rFonts w:cs="Courier New" w:hAnsi="Courier New" w:ascii="Courier New" w:hint="default"/>
      </w:rPr>
    </w:lvl>
    <w:lvl w:tentative="true" w:tplc="041A0005" w:ilvl="8">
      <w:start w:val="1"/>
      <w:numFmt w:val="bullet"/>
      <w:lvlText w:val=""/>
      <w:lvlJc w:val="left"/>
      <w:pPr>
        <w:ind w:hanging="360" w:left="6660"/>
      </w:pPr>
      <w:rPr>
        <w:rFonts w:hAnsi="Wingdings" w:ascii="Wingdings" w:hint="default"/>
      </w:rPr>
    </w:lvl>
  </w:abstractNum>
  <w:abstractNum w:abstractNumId="5">
    <w:nsid w:val="16C82A6A"/>
    <w:multiLevelType w:val="hybridMultilevel"/>
    <w:tmpl w:val="D58C12A6"/>
    <w:lvl w:tplc="1960C9F4" w:ilvl="0">
      <w:start w:val="1"/>
      <w:numFmt w:val="decimal"/>
      <w:lvlText w:val="%1."/>
      <w:lvlJc w:val="left"/>
      <w:pPr>
        <w:tabs>
          <w:tab w:pos="1425" w:val="num"/>
        </w:tabs>
        <w:ind w:hanging="360" w:left="1425"/>
      </w:pPr>
      <w:rPr>
        <w:rFonts w:hint="default"/>
      </w:rPr>
    </w:lvl>
    <w:lvl w:tplc="E99A4518" w:ilvl="1">
      <w:start w:val="1"/>
      <w:numFmt w:val="lowerLetter"/>
      <w:lvlText w:val="%2)"/>
      <w:lvlJc w:val="left"/>
      <w:pPr>
        <w:tabs>
          <w:tab w:pos="2145" w:val="num"/>
        </w:tabs>
        <w:ind w:hanging="360" w:left="2145"/>
      </w:pPr>
      <w:rPr>
        <w:rFonts w:hint="default"/>
      </w:rPr>
    </w:lvl>
    <w:lvl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6">
    <w:nsid w:val="18047DB2"/>
    <w:multiLevelType w:val="hybridMultilevel"/>
    <w:tmpl w:val="44E696DE"/>
    <w:lvl w:tplc="CB3A1C54" w:ilvl="0">
      <w:start w:val="14"/>
      <w:numFmt w:val="bullet"/>
      <w:lvlText w:val="-"/>
      <w:lvlJc w:val="left"/>
      <w:pPr>
        <w:ind w:hanging="360" w:left="900"/>
      </w:pPr>
      <w:rPr>
        <w:rFonts w:cs="Times New Roman" w:eastAsia="Times New Roman" w:hAnsi="Times New Roman" w:ascii="Times New Roman" w:hint="default"/>
      </w:rPr>
    </w:lvl>
    <w:lvl w:tentative="true" w:tplc="041A0003" w:ilvl="1">
      <w:start w:val="1"/>
      <w:numFmt w:val="bullet"/>
      <w:lvlText w:val="o"/>
      <w:lvlJc w:val="left"/>
      <w:pPr>
        <w:ind w:hanging="360" w:left="1620"/>
      </w:pPr>
      <w:rPr>
        <w:rFonts w:cs="Courier New" w:hAnsi="Courier New" w:ascii="Courier New" w:hint="default"/>
      </w:rPr>
    </w:lvl>
    <w:lvl w:tentative="true" w:tplc="041A0005" w:ilvl="2">
      <w:start w:val="1"/>
      <w:numFmt w:val="bullet"/>
      <w:lvlText w:val=""/>
      <w:lvlJc w:val="left"/>
      <w:pPr>
        <w:ind w:hanging="360" w:left="2340"/>
      </w:pPr>
      <w:rPr>
        <w:rFonts w:hAnsi="Wingdings" w:ascii="Wingdings" w:hint="default"/>
      </w:rPr>
    </w:lvl>
    <w:lvl w:tentative="true" w:tplc="041A0001" w:ilvl="3">
      <w:start w:val="1"/>
      <w:numFmt w:val="bullet"/>
      <w:lvlText w:val=""/>
      <w:lvlJc w:val="left"/>
      <w:pPr>
        <w:ind w:hanging="360" w:left="3060"/>
      </w:pPr>
      <w:rPr>
        <w:rFonts w:hAnsi="Symbol" w:ascii="Symbol" w:hint="default"/>
      </w:rPr>
    </w:lvl>
    <w:lvl w:tentative="true" w:tplc="041A0003" w:ilvl="4">
      <w:start w:val="1"/>
      <w:numFmt w:val="bullet"/>
      <w:lvlText w:val="o"/>
      <w:lvlJc w:val="left"/>
      <w:pPr>
        <w:ind w:hanging="360" w:left="3780"/>
      </w:pPr>
      <w:rPr>
        <w:rFonts w:cs="Courier New" w:hAnsi="Courier New" w:ascii="Courier New" w:hint="default"/>
      </w:rPr>
    </w:lvl>
    <w:lvl w:tentative="true" w:tplc="041A0005" w:ilvl="5">
      <w:start w:val="1"/>
      <w:numFmt w:val="bullet"/>
      <w:lvlText w:val=""/>
      <w:lvlJc w:val="left"/>
      <w:pPr>
        <w:ind w:hanging="360" w:left="4500"/>
      </w:pPr>
      <w:rPr>
        <w:rFonts w:hAnsi="Wingdings" w:ascii="Wingdings" w:hint="default"/>
      </w:rPr>
    </w:lvl>
    <w:lvl w:tentative="true" w:tplc="041A0001" w:ilvl="6">
      <w:start w:val="1"/>
      <w:numFmt w:val="bullet"/>
      <w:lvlText w:val=""/>
      <w:lvlJc w:val="left"/>
      <w:pPr>
        <w:ind w:hanging="360" w:left="5220"/>
      </w:pPr>
      <w:rPr>
        <w:rFonts w:hAnsi="Symbol" w:ascii="Symbol" w:hint="default"/>
      </w:rPr>
    </w:lvl>
    <w:lvl w:tentative="true" w:tplc="041A0003" w:ilvl="7">
      <w:start w:val="1"/>
      <w:numFmt w:val="bullet"/>
      <w:lvlText w:val="o"/>
      <w:lvlJc w:val="left"/>
      <w:pPr>
        <w:ind w:hanging="360" w:left="5940"/>
      </w:pPr>
      <w:rPr>
        <w:rFonts w:cs="Courier New" w:hAnsi="Courier New" w:ascii="Courier New" w:hint="default"/>
      </w:rPr>
    </w:lvl>
    <w:lvl w:tentative="true" w:tplc="041A0005" w:ilvl="8">
      <w:start w:val="1"/>
      <w:numFmt w:val="bullet"/>
      <w:lvlText w:val=""/>
      <w:lvlJc w:val="left"/>
      <w:pPr>
        <w:ind w:hanging="360" w:left="6660"/>
      </w:pPr>
      <w:rPr>
        <w:rFonts w:hAnsi="Wingdings" w:ascii="Wingdings" w:hint="default"/>
      </w:rPr>
    </w:lvl>
  </w:abstractNum>
  <w:abstractNum w:abstractNumId="7">
    <w:nsid w:val="3D7F6DCF"/>
    <w:multiLevelType w:val="hybridMultilevel"/>
    <w:tmpl w:val="EAAA397C"/>
    <w:lvl w:tplc="041A000F" w:ilvl="0">
      <w:start w:val="1"/>
      <w:numFmt w:val="decimal"/>
      <w:lvlText w:val="%1."/>
      <w:lvlJc w:val="left"/>
      <w:pPr>
        <w:ind w:hanging="360" w:left="1560"/>
      </w:pPr>
      <w:rPr>
        <w:rFonts w:hint="default"/>
      </w:rPr>
    </w:lvl>
    <w:lvl w:tentative="true" w:tplc="041A0003" w:ilvl="1">
      <w:start w:val="1"/>
      <w:numFmt w:val="bullet"/>
      <w:lvlText w:val="o"/>
      <w:lvlJc w:val="left"/>
      <w:pPr>
        <w:ind w:hanging="360" w:left="2280"/>
      </w:pPr>
      <w:rPr>
        <w:rFonts w:cs="Courier New" w:hAnsi="Courier New" w:ascii="Courier New" w:hint="default"/>
      </w:rPr>
    </w:lvl>
    <w:lvl w:tentative="true" w:tplc="041A0005" w:ilvl="2">
      <w:start w:val="1"/>
      <w:numFmt w:val="bullet"/>
      <w:lvlText w:val=""/>
      <w:lvlJc w:val="left"/>
      <w:pPr>
        <w:ind w:hanging="360" w:left="3000"/>
      </w:pPr>
      <w:rPr>
        <w:rFonts w:hAnsi="Wingdings" w:ascii="Wingdings" w:hint="default"/>
      </w:rPr>
    </w:lvl>
    <w:lvl w:tentative="true" w:tplc="041A0001" w:ilvl="3">
      <w:start w:val="1"/>
      <w:numFmt w:val="bullet"/>
      <w:lvlText w:val=""/>
      <w:lvlJc w:val="left"/>
      <w:pPr>
        <w:ind w:hanging="360" w:left="3720"/>
      </w:pPr>
      <w:rPr>
        <w:rFonts w:hAnsi="Symbol" w:ascii="Symbol" w:hint="default"/>
      </w:rPr>
    </w:lvl>
    <w:lvl w:tentative="true" w:tplc="041A0003" w:ilvl="4">
      <w:start w:val="1"/>
      <w:numFmt w:val="bullet"/>
      <w:lvlText w:val="o"/>
      <w:lvlJc w:val="left"/>
      <w:pPr>
        <w:ind w:hanging="360" w:left="4440"/>
      </w:pPr>
      <w:rPr>
        <w:rFonts w:cs="Courier New" w:hAnsi="Courier New" w:ascii="Courier New" w:hint="default"/>
      </w:rPr>
    </w:lvl>
    <w:lvl w:tentative="true" w:tplc="041A0005" w:ilvl="5">
      <w:start w:val="1"/>
      <w:numFmt w:val="bullet"/>
      <w:lvlText w:val=""/>
      <w:lvlJc w:val="left"/>
      <w:pPr>
        <w:ind w:hanging="360" w:left="5160"/>
      </w:pPr>
      <w:rPr>
        <w:rFonts w:hAnsi="Wingdings" w:ascii="Wingdings" w:hint="default"/>
      </w:rPr>
    </w:lvl>
    <w:lvl w:tentative="true" w:tplc="041A0001" w:ilvl="6">
      <w:start w:val="1"/>
      <w:numFmt w:val="bullet"/>
      <w:lvlText w:val=""/>
      <w:lvlJc w:val="left"/>
      <w:pPr>
        <w:ind w:hanging="360" w:left="5880"/>
      </w:pPr>
      <w:rPr>
        <w:rFonts w:hAnsi="Symbol" w:ascii="Symbol" w:hint="default"/>
      </w:rPr>
    </w:lvl>
    <w:lvl w:tentative="true" w:tplc="041A0003" w:ilvl="7">
      <w:start w:val="1"/>
      <w:numFmt w:val="bullet"/>
      <w:lvlText w:val="o"/>
      <w:lvlJc w:val="left"/>
      <w:pPr>
        <w:ind w:hanging="360" w:left="6600"/>
      </w:pPr>
      <w:rPr>
        <w:rFonts w:cs="Courier New" w:hAnsi="Courier New" w:ascii="Courier New" w:hint="default"/>
      </w:rPr>
    </w:lvl>
    <w:lvl w:tentative="true" w:tplc="041A0005" w:ilvl="8">
      <w:start w:val="1"/>
      <w:numFmt w:val="bullet"/>
      <w:lvlText w:val=""/>
      <w:lvlJc w:val="left"/>
      <w:pPr>
        <w:ind w:hanging="360" w:left="7320"/>
      </w:pPr>
      <w:rPr>
        <w:rFonts w:hAnsi="Wingdings" w:ascii="Wingdings" w:hint="default"/>
      </w:rPr>
    </w:lvl>
  </w:abstractNum>
  <w:abstractNum w:abstractNumId="8">
    <w:nsid w:val="3EB26C2C"/>
    <w:multiLevelType w:val="hybridMultilevel"/>
    <w:tmpl w:val="4FD4D20A"/>
    <w:lvl w:tplc="04090001" w:ilvl="0">
      <w:start w:val="1"/>
      <w:numFmt w:val="bullet"/>
      <w:lvlText w:val=""/>
      <w:lvlJc w:val="left"/>
      <w:pPr>
        <w:tabs>
          <w:tab w:pos="2136" w:val="num"/>
        </w:tabs>
        <w:ind w:hanging="360" w:left="2136"/>
      </w:pPr>
      <w:rPr>
        <w:rFonts w:hAnsi="Symbol" w:ascii="Symbol" w:hint="default"/>
      </w:rPr>
    </w:lvl>
    <w:lvl w:tentative="true" w:tplc="04090003" w:ilvl="1">
      <w:start w:val="1"/>
      <w:numFmt w:val="bullet"/>
      <w:lvlText w:val="o"/>
      <w:lvlJc w:val="left"/>
      <w:pPr>
        <w:tabs>
          <w:tab w:pos="2856" w:val="num"/>
        </w:tabs>
        <w:ind w:hanging="360" w:left="2856"/>
      </w:pPr>
      <w:rPr>
        <w:rFonts w:cs="Courier New" w:hAnsi="Courier New" w:ascii="Courier New" w:hint="default"/>
      </w:rPr>
    </w:lvl>
    <w:lvl w:tentative="true" w:tplc="04090005" w:ilvl="2">
      <w:start w:val="1"/>
      <w:numFmt w:val="bullet"/>
      <w:lvlText w:val=""/>
      <w:lvlJc w:val="left"/>
      <w:pPr>
        <w:tabs>
          <w:tab w:pos="3576" w:val="num"/>
        </w:tabs>
        <w:ind w:hanging="360" w:left="3576"/>
      </w:pPr>
      <w:rPr>
        <w:rFonts w:hAnsi="Wingdings" w:ascii="Wingdings" w:hint="default"/>
      </w:rPr>
    </w:lvl>
    <w:lvl w:tentative="true" w:tplc="04090001" w:ilvl="3">
      <w:start w:val="1"/>
      <w:numFmt w:val="bullet"/>
      <w:lvlText w:val=""/>
      <w:lvlJc w:val="left"/>
      <w:pPr>
        <w:tabs>
          <w:tab w:pos="4296" w:val="num"/>
        </w:tabs>
        <w:ind w:hanging="360" w:left="4296"/>
      </w:pPr>
      <w:rPr>
        <w:rFonts w:hAnsi="Symbol" w:ascii="Symbol" w:hint="default"/>
      </w:rPr>
    </w:lvl>
    <w:lvl w:tentative="true" w:tplc="04090003" w:ilvl="4">
      <w:start w:val="1"/>
      <w:numFmt w:val="bullet"/>
      <w:lvlText w:val="o"/>
      <w:lvlJc w:val="left"/>
      <w:pPr>
        <w:tabs>
          <w:tab w:pos="5016" w:val="num"/>
        </w:tabs>
        <w:ind w:hanging="360" w:left="5016"/>
      </w:pPr>
      <w:rPr>
        <w:rFonts w:cs="Courier New" w:hAnsi="Courier New" w:ascii="Courier New" w:hint="default"/>
      </w:rPr>
    </w:lvl>
    <w:lvl w:tentative="true" w:tplc="04090005" w:ilvl="5">
      <w:start w:val="1"/>
      <w:numFmt w:val="bullet"/>
      <w:lvlText w:val=""/>
      <w:lvlJc w:val="left"/>
      <w:pPr>
        <w:tabs>
          <w:tab w:pos="5736" w:val="num"/>
        </w:tabs>
        <w:ind w:hanging="360" w:left="5736"/>
      </w:pPr>
      <w:rPr>
        <w:rFonts w:hAnsi="Wingdings" w:ascii="Wingdings" w:hint="default"/>
      </w:rPr>
    </w:lvl>
    <w:lvl w:tentative="true" w:tplc="04090001" w:ilvl="6">
      <w:start w:val="1"/>
      <w:numFmt w:val="bullet"/>
      <w:lvlText w:val=""/>
      <w:lvlJc w:val="left"/>
      <w:pPr>
        <w:tabs>
          <w:tab w:pos="6456" w:val="num"/>
        </w:tabs>
        <w:ind w:hanging="360" w:left="6456"/>
      </w:pPr>
      <w:rPr>
        <w:rFonts w:hAnsi="Symbol" w:ascii="Symbol" w:hint="default"/>
      </w:rPr>
    </w:lvl>
    <w:lvl w:tentative="true" w:tplc="04090003" w:ilvl="7">
      <w:start w:val="1"/>
      <w:numFmt w:val="bullet"/>
      <w:lvlText w:val="o"/>
      <w:lvlJc w:val="left"/>
      <w:pPr>
        <w:tabs>
          <w:tab w:pos="7176" w:val="num"/>
        </w:tabs>
        <w:ind w:hanging="360" w:left="7176"/>
      </w:pPr>
      <w:rPr>
        <w:rFonts w:cs="Courier New" w:hAnsi="Courier New" w:ascii="Courier New" w:hint="default"/>
      </w:rPr>
    </w:lvl>
    <w:lvl w:tentative="true" w:tplc="04090005" w:ilvl="8">
      <w:start w:val="1"/>
      <w:numFmt w:val="bullet"/>
      <w:lvlText w:val=""/>
      <w:lvlJc w:val="left"/>
      <w:pPr>
        <w:tabs>
          <w:tab w:pos="7896" w:val="num"/>
        </w:tabs>
        <w:ind w:hanging="360" w:left="7896"/>
      </w:pPr>
      <w:rPr>
        <w:rFonts w:hAnsi="Wingdings" w:ascii="Wingdings" w:hint="default"/>
      </w:rPr>
    </w:lvl>
  </w:abstractNum>
  <w:abstractNum w:abstractNumId="9">
    <w:nsid w:val="4CBD3B5D"/>
    <w:multiLevelType w:val="hybridMultilevel"/>
    <w:tmpl w:val="6310FAE6"/>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517406FD"/>
    <w:multiLevelType w:val="hybridMultilevel"/>
    <w:tmpl w:val="51300334"/>
    <w:lvl w:tplc="1458EC70" w:ilvl="0">
      <w:numFmt w:val="bullet"/>
      <w:lvlText w:val="-"/>
      <w:lvlJc w:val="left"/>
      <w:pPr>
        <w:tabs>
          <w:tab w:pos="3060" w:val="num"/>
        </w:tabs>
        <w:ind w:hanging="360" w:left="3060"/>
      </w:pPr>
      <w:rPr>
        <w:rFonts w:cs="Times New Roman" w:eastAsia="Times New Roman" w:hAnsi="Times New Roman" w:ascii="Times New Roman" w:hint="default"/>
      </w:rPr>
    </w:lvl>
    <w:lvl w:tplc="041A000F" w:ilvl="1">
      <w:start w:val="1"/>
      <w:numFmt w:val="decimal"/>
      <w:lvlText w:val="%2."/>
      <w:lvlJc w:val="left"/>
      <w:pPr>
        <w:tabs>
          <w:tab w:pos="3435" w:val="num"/>
        </w:tabs>
        <w:ind w:hanging="360" w:left="3435"/>
      </w:pPr>
      <w:rPr>
        <w:rFonts w:hint="default"/>
      </w:rPr>
    </w:lvl>
    <w:lvl w:tentative="true" w:tplc="041A0005" w:ilvl="2">
      <w:start w:val="1"/>
      <w:numFmt w:val="bullet"/>
      <w:lvlText w:val=""/>
      <w:lvlJc w:val="left"/>
      <w:pPr>
        <w:tabs>
          <w:tab w:pos="4155" w:val="num"/>
        </w:tabs>
        <w:ind w:hanging="360" w:left="4155"/>
      </w:pPr>
      <w:rPr>
        <w:rFonts w:hAnsi="Wingdings" w:ascii="Wingdings" w:hint="default"/>
      </w:rPr>
    </w:lvl>
    <w:lvl w:tentative="true" w:tplc="041A0001" w:ilvl="3">
      <w:start w:val="1"/>
      <w:numFmt w:val="bullet"/>
      <w:lvlText w:val=""/>
      <w:lvlJc w:val="left"/>
      <w:pPr>
        <w:tabs>
          <w:tab w:pos="4875" w:val="num"/>
        </w:tabs>
        <w:ind w:hanging="360" w:left="4875"/>
      </w:pPr>
      <w:rPr>
        <w:rFonts w:hAnsi="Symbol" w:ascii="Symbol" w:hint="default"/>
      </w:rPr>
    </w:lvl>
    <w:lvl w:tentative="true" w:tplc="041A0003" w:ilvl="4">
      <w:start w:val="1"/>
      <w:numFmt w:val="bullet"/>
      <w:lvlText w:val="o"/>
      <w:lvlJc w:val="left"/>
      <w:pPr>
        <w:tabs>
          <w:tab w:pos="5595" w:val="num"/>
        </w:tabs>
        <w:ind w:hanging="360" w:left="5595"/>
      </w:pPr>
      <w:rPr>
        <w:rFonts w:cs="Courier New" w:hAnsi="Courier New" w:ascii="Courier New" w:hint="default"/>
      </w:rPr>
    </w:lvl>
    <w:lvl w:tentative="true" w:tplc="041A0005" w:ilvl="5">
      <w:start w:val="1"/>
      <w:numFmt w:val="bullet"/>
      <w:lvlText w:val=""/>
      <w:lvlJc w:val="left"/>
      <w:pPr>
        <w:tabs>
          <w:tab w:pos="6315" w:val="num"/>
        </w:tabs>
        <w:ind w:hanging="360" w:left="6315"/>
      </w:pPr>
      <w:rPr>
        <w:rFonts w:hAnsi="Wingdings" w:ascii="Wingdings" w:hint="default"/>
      </w:rPr>
    </w:lvl>
    <w:lvl w:tentative="true" w:tplc="041A0001" w:ilvl="6">
      <w:start w:val="1"/>
      <w:numFmt w:val="bullet"/>
      <w:lvlText w:val=""/>
      <w:lvlJc w:val="left"/>
      <w:pPr>
        <w:tabs>
          <w:tab w:pos="7035" w:val="num"/>
        </w:tabs>
        <w:ind w:hanging="360" w:left="7035"/>
      </w:pPr>
      <w:rPr>
        <w:rFonts w:hAnsi="Symbol" w:ascii="Symbol" w:hint="default"/>
      </w:rPr>
    </w:lvl>
    <w:lvl w:tentative="true" w:tplc="041A0003" w:ilvl="7">
      <w:start w:val="1"/>
      <w:numFmt w:val="bullet"/>
      <w:lvlText w:val="o"/>
      <w:lvlJc w:val="left"/>
      <w:pPr>
        <w:tabs>
          <w:tab w:pos="7755" w:val="num"/>
        </w:tabs>
        <w:ind w:hanging="360" w:left="7755"/>
      </w:pPr>
      <w:rPr>
        <w:rFonts w:cs="Courier New" w:hAnsi="Courier New" w:ascii="Courier New" w:hint="default"/>
      </w:rPr>
    </w:lvl>
    <w:lvl w:tentative="true" w:tplc="041A0005" w:ilvl="8">
      <w:start w:val="1"/>
      <w:numFmt w:val="bullet"/>
      <w:lvlText w:val=""/>
      <w:lvlJc w:val="left"/>
      <w:pPr>
        <w:tabs>
          <w:tab w:pos="8475" w:val="num"/>
        </w:tabs>
        <w:ind w:hanging="360" w:left="8475"/>
      </w:pPr>
      <w:rPr>
        <w:rFonts w:hAnsi="Wingdings" w:ascii="Wingdings" w:hint="default"/>
      </w:rPr>
    </w:lvl>
  </w:abstractNum>
  <w:abstractNum w:abstractNumId="11">
    <w:nsid w:val="530A7FF4"/>
    <w:multiLevelType w:val="hybridMultilevel"/>
    <w:tmpl w:val="4CDAC56E"/>
    <w:lvl w:tplc="A4E4366C" w:ilvl="0">
      <w:start w:val="14"/>
      <w:numFmt w:val="bullet"/>
      <w:lvlText w:val="-"/>
      <w:lvlJc w:val="left"/>
      <w:pPr>
        <w:ind w:hanging="360" w:left="720"/>
      </w:pPr>
      <w:rPr>
        <w:rFonts w:cs="Times New Roman" w:eastAsia="Andale Sans U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5B144C80"/>
    <w:multiLevelType w:val="hybridMultilevel"/>
    <w:tmpl w:val="E000075E"/>
    <w:lvl w:tplc="AC500AFA" w:ilvl="0">
      <w:start w:val="1"/>
      <w:numFmt w:val="decimal"/>
      <w:lvlText w:val="%1."/>
      <w:lvlJc w:val="left"/>
      <w:pPr>
        <w:tabs>
          <w:tab w:pos="1065" w:val="num"/>
        </w:tabs>
        <w:ind w:hanging="360" w:left="1065"/>
      </w:pPr>
      <w:rPr>
        <w:rFonts w:hint="default"/>
      </w:rPr>
    </w:lvl>
    <w:lvl w:tplc="190429E0" w:ilvl="1">
      <w:start w:val="1"/>
      <w:numFmt w:val="lowerLetter"/>
      <w:lvlText w:val="%2)"/>
      <w:lvlJc w:val="left"/>
      <w:pPr>
        <w:tabs>
          <w:tab w:pos="1785" w:val="num"/>
        </w:tabs>
        <w:ind w:hanging="360" w:left="1785"/>
      </w:pPr>
      <w:rPr>
        <w:rFonts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3">
    <w:nsid w:val="64920F11"/>
    <w:multiLevelType w:val="hybridMultilevel"/>
    <w:tmpl w:val="8766D6E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49D32DE"/>
    <w:multiLevelType w:val="hybridMultilevel"/>
    <w:tmpl w:val="BD1C85E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652C11FB"/>
    <w:multiLevelType w:val="hybridMultilevel"/>
    <w:tmpl w:val="FAA2DE96"/>
    <w:lvl w:tplc="10C82504" w:ilvl="0">
      <w:numFmt w:val="bullet"/>
      <w:lvlText w:val="-"/>
      <w:lvlJc w:val="left"/>
      <w:pPr>
        <w:ind w:hanging="360" w:left="1560"/>
      </w:pPr>
      <w:rPr>
        <w:rFonts w:cs="Times New Roman" w:eastAsia="Times New Roman" w:hAnsi="Times New Roman" w:ascii="Times New Roman" w:hint="default"/>
      </w:rPr>
    </w:lvl>
    <w:lvl w:tentative="true" w:tplc="041A0003" w:ilvl="1">
      <w:start w:val="1"/>
      <w:numFmt w:val="bullet"/>
      <w:lvlText w:val="o"/>
      <w:lvlJc w:val="left"/>
      <w:pPr>
        <w:ind w:hanging="360" w:left="2280"/>
      </w:pPr>
      <w:rPr>
        <w:rFonts w:cs="Courier New" w:hAnsi="Courier New" w:ascii="Courier New" w:hint="default"/>
      </w:rPr>
    </w:lvl>
    <w:lvl w:tentative="true" w:tplc="041A0005" w:ilvl="2">
      <w:start w:val="1"/>
      <w:numFmt w:val="bullet"/>
      <w:lvlText w:val=""/>
      <w:lvlJc w:val="left"/>
      <w:pPr>
        <w:ind w:hanging="360" w:left="3000"/>
      </w:pPr>
      <w:rPr>
        <w:rFonts w:hAnsi="Wingdings" w:ascii="Wingdings" w:hint="default"/>
      </w:rPr>
    </w:lvl>
    <w:lvl w:tentative="true" w:tplc="041A0001" w:ilvl="3">
      <w:start w:val="1"/>
      <w:numFmt w:val="bullet"/>
      <w:lvlText w:val=""/>
      <w:lvlJc w:val="left"/>
      <w:pPr>
        <w:ind w:hanging="360" w:left="3720"/>
      </w:pPr>
      <w:rPr>
        <w:rFonts w:hAnsi="Symbol" w:ascii="Symbol" w:hint="default"/>
      </w:rPr>
    </w:lvl>
    <w:lvl w:tentative="true" w:tplc="041A0003" w:ilvl="4">
      <w:start w:val="1"/>
      <w:numFmt w:val="bullet"/>
      <w:lvlText w:val="o"/>
      <w:lvlJc w:val="left"/>
      <w:pPr>
        <w:ind w:hanging="360" w:left="4440"/>
      </w:pPr>
      <w:rPr>
        <w:rFonts w:cs="Courier New" w:hAnsi="Courier New" w:ascii="Courier New" w:hint="default"/>
      </w:rPr>
    </w:lvl>
    <w:lvl w:tentative="true" w:tplc="041A0005" w:ilvl="5">
      <w:start w:val="1"/>
      <w:numFmt w:val="bullet"/>
      <w:lvlText w:val=""/>
      <w:lvlJc w:val="left"/>
      <w:pPr>
        <w:ind w:hanging="360" w:left="5160"/>
      </w:pPr>
      <w:rPr>
        <w:rFonts w:hAnsi="Wingdings" w:ascii="Wingdings" w:hint="default"/>
      </w:rPr>
    </w:lvl>
    <w:lvl w:tentative="true" w:tplc="041A0001" w:ilvl="6">
      <w:start w:val="1"/>
      <w:numFmt w:val="bullet"/>
      <w:lvlText w:val=""/>
      <w:lvlJc w:val="left"/>
      <w:pPr>
        <w:ind w:hanging="360" w:left="5880"/>
      </w:pPr>
      <w:rPr>
        <w:rFonts w:hAnsi="Symbol" w:ascii="Symbol" w:hint="default"/>
      </w:rPr>
    </w:lvl>
    <w:lvl w:tentative="true" w:tplc="041A0003" w:ilvl="7">
      <w:start w:val="1"/>
      <w:numFmt w:val="bullet"/>
      <w:lvlText w:val="o"/>
      <w:lvlJc w:val="left"/>
      <w:pPr>
        <w:ind w:hanging="360" w:left="6600"/>
      </w:pPr>
      <w:rPr>
        <w:rFonts w:cs="Courier New" w:hAnsi="Courier New" w:ascii="Courier New" w:hint="default"/>
      </w:rPr>
    </w:lvl>
    <w:lvl w:tentative="true" w:tplc="041A0005" w:ilvl="8">
      <w:start w:val="1"/>
      <w:numFmt w:val="bullet"/>
      <w:lvlText w:val=""/>
      <w:lvlJc w:val="left"/>
      <w:pPr>
        <w:ind w:hanging="360" w:left="7320"/>
      </w:pPr>
      <w:rPr>
        <w:rFonts w:hAnsi="Wingdings" w:ascii="Wingdings" w:hint="default"/>
      </w:rPr>
    </w:lvl>
  </w:abstractNum>
  <w:abstractNum w:abstractNumId="16">
    <w:nsid w:val="65F6497F"/>
    <w:multiLevelType w:val="hybridMultilevel"/>
    <w:tmpl w:val="B4C80DE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751503DB"/>
    <w:multiLevelType w:val="hybridMultilevel"/>
    <w:tmpl w:val="F93E58A4"/>
    <w:lvl w:tplc="041A000F" w:ilvl="0">
      <w:start w:val="1"/>
      <w:numFmt w:val="decimal"/>
      <w:lvlText w:val="%1."/>
      <w:lvlJc w:val="left"/>
      <w:pPr>
        <w:tabs>
          <w:tab w:pos="1425" w:val="num"/>
        </w:tabs>
        <w:ind w:hanging="360" w:left="1425"/>
      </w:pPr>
    </w:lvl>
    <w:lvl w:tplc="1458EC70" w:ilvl="1">
      <w:numFmt w:val="bullet"/>
      <w:lvlText w:val="-"/>
      <w:lvlJc w:val="left"/>
      <w:pPr>
        <w:tabs>
          <w:tab w:pos="2145" w:val="num"/>
        </w:tabs>
        <w:ind w:hanging="360" w:left="2145"/>
      </w:pPr>
      <w:rPr>
        <w:rFonts w:cs="Times New Roman" w:eastAsia="Times New Roman" w:hAnsi="Times New Roman" w:ascii="Times New Roman" w:hint="default"/>
      </w:rPr>
    </w:lvl>
    <w:lvl w:tplc="15C6AFAE" w:ilvl="2">
      <w:start w:val="1"/>
      <w:numFmt w:val="lowerLetter"/>
      <w:lvlText w:val="%3)"/>
      <w:lvlJc w:val="left"/>
      <w:pPr>
        <w:tabs>
          <w:tab w:pos="3045" w:val="num"/>
        </w:tabs>
        <w:ind w:hanging="360" w:left="3045"/>
      </w:pPr>
      <w:rPr>
        <w:rFonts w:hint="default"/>
      </w:r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8">
    <w:nsid w:val="764748FD"/>
    <w:multiLevelType w:val="multilevel"/>
    <w:tmpl w:val="F1563764"/>
    <w:lvl w:ilvl="0">
      <w:start w:val="1"/>
      <w:numFmt w:val="decimal"/>
      <w:lvlText w:val="%1."/>
      <w:lvlJc w:val="left"/>
      <w:pPr>
        <w:tabs>
          <w:tab w:pos="360" w:val="num"/>
        </w:tabs>
        <w:ind w:hanging="360" w:left="360"/>
      </w:pPr>
      <w:rPr>
        <w:rFonts w:hint="default"/>
      </w:rPr>
    </w:lvl>
    <w:lvl w:ilvl="1">
      <w:start w:val="2"/>
      <w:numFmt w:val="decimal"/>
      <w:lvlText w:val="%1.%2."/>
      <w:lvlJc w:val="left"/>
      <w:pPr>
        <w:tabs>
          <w:tab w:pos="1070" w:val="num"/>
        </w:tabs>
        <w:ind w:hanging="360" w:left="1070"/>
      </w:pPr>
      <w:rPr>
        <w:rFonts w:hint="default"/>
      </w:rPr>
    </w:lvl>
    <w:lvl w:ilvl="2">
      <w:start w:val="1"/>
      <w:numFmt w:val="decimal"/>
      <w:lvlText w:val="%1.%2.%3."/>
      <w:lvlJc w:val="left"/>
      <w:pPr>
        <w:tabs>
          <w:tab w:pos="2140" w:val="num"/>
        </w:tabs>
        <w:ind w:hanging="720" w:left="2140"/>
      </w:pPr>
      <w:rPr>
        <w:rFonts w:hint="default"/>
      </w:rPr>
    </w:lvl>
    <w:lvl w:ilvl="3">
      <w:start w:val="1"/>
      <w:numFmt w:val="decimal"/>
      <w:lvlText w:val="%1.%2.%3.%4."/>
      <w:lvlJc w:val="left"/>
      <w:pPr>
        <w:tabs>
          <w:tab w:pos="2850" w:val="num"/>
        </w:tabs>
        <w:ind w:hanging="720" w:left="2850"/>
      </w:pPr>
      <w:rPr>
        <w:rFonts w:hint="default"/>
      </w:rPr>
    </w:lvl>
    <w:lvl w:ilvl="4">
      <w:start w:val="1"/>
      <w:numFmt w:val="decimal"/>
      <w:lvlText w:val="%1.%2.%3.%4.%5."/>
      <w:lvlJc w:val="left"/>
      <w:pPr>
        <w:tabs>
          <w:tab w:pos="3920" w:val="num"/>
        </w:tabs>
        <w:ind w:hanging="1080" w:left="3920"/>
      </w:pPr>
      <w:rPr>
        <w:rFonts w:hint="default"/>
      </w:rPr>
    </w:lvl>
    <w:lvl w:ilvl="5">
      <w:start w:val="1"/>
      <w:numFmt w:val="decimal"/>
      <w:lvlText w:val="%1.%2.%3.%4.%5.%6."/>
      <w:lvlJc w:val="left"/>
      <w:pPr>
        <w:tabs>
          <w:tab w:pos="4630" w:val="num"/>
        </w:tabs>
        <w:ind w:hanging="1080" w:left="4630"/>
      </w:pPr>
      <w:rPr>
        <w:rFonts w:hint="default"/>
      </w:rPr>
    </w:lvl>
    <w:lvl w:ilvl="6">
      <w:start w:val="1"/>
      <w:numFmt w:val="decimal"/>
      <w:lvlText w:val="%1.%2.%3.%4.%5.%6.%7."/>
      <w:lvlJc w:val="left"/>
      <w:pPr>
        <w:tabs>
          <w:tab w:pos="5700" w:val="num"/>
        </w:tabs>
        <w:ind w:hanging="1440" w:left="5700"/>
      </w:pPr>
      <w:rPr>
        <w:rFonts w:hint="default"/>
      </w:rPr>
    </w:lvl>
    <w:lvl w:ilvl="7">
      <w:start w:val="1"/>
      <w:numFmt w:val="decimal"/>
      <w:lvlText w:val="%1.%2.%3.%4.%5.%6.%7.%8."/>
      <w:lvlJc w:val="left"/>
      <w:pPr>
        <w:tabs>
          <w:tab w:pos="6410" w:val="num"/>
        </w:tabs>
        <w:ind w:hanging="1440" w:left="6410"/>
      </w:pPr>
      <w:rPr>
        <w:rFonts w:hint="default"/>
      </w:rPr>
    </w:lvl>
    <w:lvl w:ilvl="8">
      <w:start w:val="1"/>
      <w:numFmt w:val="decimal"/>
      <w:lvlText w:val="%1.%2.%3.%4.%5.%6.%7.%8.%9."/>
      <w:lvlJc w:val="left"/>
      <w:pPr>
        <w:tabs>
          <w:tab w:pos="7480" w:val="num"/>
        </w:tabs>
        <w:ind w:hanging="1800" w:left="7480"/>
      </w:pPr>
      <w:rPr>
        <w:rFonts w:hint="default"/>
      </w:rPr>
    </w:lvl>
  </w:abstractNum>
  <w:abstractNum w:abstractNumId="19">
    <w:nsid w:val="767F4738"/>
    <w:multiLevelType w:val="hybridMultilevel"/>
    <w:tmpl w:val="F01AC1B4"/>
    <w:lvl w:tplc="E700668E" w:ilvl="0">
      <w:start w:val="1"/>
      <w:numFmt w:val="none"/>
      <w:lvlText w:val="1.1."/>
      <w:lvlJc w:val="left"/>
      <w:pPr>
        <w:tabs>
          <w:tab w:pos="2841" w:val="num"/>
        </w:tabs>
        <w:ind w:hanging="360" w:left="2841"/>
      </w:pPr>
      <w:rPr>
        <w:rFonts w:hint="default"/>
      </w:rPr>
    </w:lvl>
    <w:lvl w:tentative="true"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799A54B1"/>
    <w:multiLevelType w:val="hybridMultilevel"/>
    <w:tmpl w:val="8398F072"/>
    <w:lvl w:tplc="E53479E2" w:ilvl="0">
      <w:start w:val="1"/>
      <w:numFmt w:val="bullet"/>
      <w:lvlText w:val=""/>
      <w:lvlJc w:val="left"/>
      <w:pPr>
        <w:tabs>
          <w:tab w:pos="2490" w:val="num"/>
        </w:tabs>
        <w:ind w:hanging="360" w:left="2490"/>
      </w:pPr>
      <w:rPr>
        <w:rFonts w:hAnsi="Symbol" w:ascii="Symbol" w:hint="default"/>
      </w:rPr>
    </w:lvl>
    <w:lvl w:tentative="true" w:tplc="041A0003" w:ilvl="1">
      <w:start w:val="1"/>
      <w:numFmt w:val="bullet"/>
      <w:lvlText w:val="o"/>
      <w:lvlJc w:val="left"/>
      <w:pPr>
        <w:tabs>
          <w:tab w:pos="2505" w:val="num"/>
        </w:tabs>
        <w:ind w:hanging="360" w:left="2505"/>
      </w:pPr>
      <w:rPr>
        <w:rFonts w:cs="Courier New" w:hAnsi="Courier New" w:ascii="Courier New" w:hint="default"/>
      </w:rPr>
    </w:lvl>
    <w:lvl w:tentative="true" w:tplc="041A0005" w:ilvl="2">
      <w:start w:val="1"/>
      <w:numFmt w:val="bullet"/>
      <w:lvlText w:val=""/>
      <w:lvlJc w:val="left"/>
      <w:pPr>
        <w:tabs>
          <w:tab w:pos="3225" w:val="num"/>
        </w:tabs>
        <w:ind w:hanging="360" w:left="3225"/>
      </w:pPr>
      <w:rPr>
        <w:rFonts w:hAnsi="Wingdings" w:ascii="Wingdings" w:hint="default"/>
      </w:rPr>
    </w:lvl>
    <w:lvl w:tentative="true" w:tplc="041A0001" w:ilvl="3">
      <w:start w:val="1"/>
      <w:numFmt w:val="bullet"/>
      <w:lvlText w:val=""/>
      <w:lvlJc w:val="left"/>
      <w:pPr>
        <w:tabs>
          <w:tab w:pos="3945" w:val="num"/>
        </w:tabs>
        <w:ind w:hanging="360" w:left="3945"/>
      </w:pPr>
      <w:rPr>
        <w:rFonts w:hAnsi="Symbol" w:ascii="Symbol" w:hint="default"/>
      </w:rPr>
    </w:lvl>
    <w:lvl w:tentative="true" w:tplc="041A0003" w:ilvl="4">
      <w:start w:val="1"/>
      <w:numFmt w:val="bullet"/>
      <w:lvlText w:val="o"/>
      <w:lvlJc w:val="left"/>
      <w:pPr>
        <w:tabs>
          <w:tab w:pos="4665" w:val="num"/>
        </w:tabs>
        <w:ind w:hanging="360" w:left="4665"/>
      </w:pPr>
      <w:rPr>
        <w:rFonts w:cs="Courier New" w:hAnsi="Courier New" w:ascii="Courier New" w:hint="default"/>
      </w:rPr>
    </w:lvl>
    <w:lvl w:tentative="true" w:tplc="041A0005" w:ilvl="5">
      <w:start w:val="1"/>
      <w:numFmt w:val="bullet"/>
      <w:lvlText w:val=""/>
      <w:lvlJc w:val="left"/>
      <w:pPr>
        <w:tabs>
          <w:tab w:pos="5385" w:val="num"/>
        </w:tabs>
        <w:ind w:hanging="360" w:left="5385"/>
      </w:pPr>
      <w:rPr>
        <w:rFonts w:hAnsi="Wingdings" w:ascii="Wingdings" w:hint="default"/>
      </w:rPr>
    </w:lvl>
    <w:lvl w:tentative="true" w:tplc="041A0001" w:ilvl="6">
      <w:start w:val="1"/>
      <w:numFmt w:val="bullet"/>
      <w:lvlText w:val=""/>
      <w:lvlJc w:val="left"/>
      <w:pPr>
        <w:tabs>
          <w:tab w:pos="6105" w:val="num"/>
        </w:tabs>
        <w:ind w:hanging="360" w:left="6105"/>
      </w:pPr>
      <w:rPr>
        <w:rFonts w:hAnsi="Symbol" w:ascii="Symbol" w:hint="default"/>
      </w:rPr>
    </w:lvl>
    <w:lvl w:tentative="true" w:tplc="041A0003" w:ilvl="7">
      <w:start w:val="1"/>
      <w:numFmt w:val="bullet"/>
      <w:lvlText w:val="o"/>
      <w:lvlJc w:val="left"/>
      <w:pPr>
        <w:tabs>
          <w:tab w:pos="6825" w:val="num"/>
        </w:tabs>
        <w:ind w:hanging="360" w:left="6825"/>
      </w:pPr>
      <w:rPr>
        <w:rFonts w:cs="Courier New" w:hAnsi="Courier New" w:ascii="Courier New" w:hint="default"/>
      </w:rPr>
    </w:lvl>
    <w:lvl w:tentative="true" w:tplc="041A0005" w:ilvl="8">
      <w:start w:val="1"/>
      <w:numFmt w:val="bullet"/>
      <w:lvlText w:val=""/>
      <w:lvlJc w:val="left"/>
      <w:pPr>
        <w:tabs>
          <w:tab w:pos="7545" w:val="num"/>
        </w:tabs>
        <w:ind w:hanging="360" w:left="7545"/>
      </w:pPr>
      <w:rPr>
        <w:rFonts w:hAnsi="Wingdings" w:ascii="Wingdings" w:hint="default"/>
      </w:rPr>
    </w:lvl>
  </w:abstractNum>
  <w:abstractNum w:abstractNumId="21">
    <w:nsid w:val="7CA06C26"/>
    <w:multiLevelType w:val="hybridMultilevel"/>
    <w:tmpl w:val="DFBCB50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2">
    <w:nsid w:val="7ECF14EC"/>
    <w:multiLevelType w:val="hybridMultilevel"/>
    <w:tmpl w:val="CCCADC92"/>
    <w:lvl w:tplc="CBAE67DC" w:ilvl="0">
      <w:start w:val="1"/>
      <w:numFmt w:val="decimal"/>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2"/>
  </w:num>
  <w:num w:numId="2">
    <w:abstractNumId w:val="14"/>
  </w:num>
  <w:num w:numId="3">
    <w:abstractNumId w:val="17"/>
  </w:num>
  <w:num w:numId="4">
    <w:abstractNumId w:val="9"/>
  </w:num>
  <w:num w:numId="5">
    <w:abstractNumId w:val="16"/>
  </w:num>
  <w:num w:numId="6">
    <w:abstractNumId w:val="18"/>
  </w:num>
  <w:num w:numId="7">
    <w:abstractNumId w:val="19"/>
  </w:num>
  <w:num w:numId="8">
    <w:abstractNumId w:val="10"/>
  </w:num>
  <w:num w:numId="9">
    <w:abstractNumId w:val="20"/>
  </w:num>
  <w:num w:numId="10">
    <w:abstractNumId w:val="5"/>
  </w:num>
  <w:num w:numId="11">
    <w:abstractNumId w:val="8"/>
  </w:num>
  <w:num w:numId="12">
    <w:abstractNumId w:val="21"/>
  </w:num>
  <w:num w:numId="13">
    <w:abstractNumId w:val="2"/>
  </w:num>
  <w:num w:numId="14">
    <w:abstractNumId w:val="4"/>
  </w:num>
  <w:num w:numId="15">
    <w:abstractNumId w:val="6"/>
  </w:num>
  <w:num w:numId="16">
    <w:abstractNumId w:val="1"/>
  </w:num>
  <w:num w:numId="17">
    <w:abstractNumId w:val="0"/>
  </w:num>
  <w:num w:numId="18">
    <w:abstractNumId w:val="11"/>
  </w:num>
  <w:num w:numId="19">
    <w:abstractNumId w:val="15"/>
  </w:num>
  <w:num w:numId="20">
    <w:abstractNumId w:val="7"/>
  </w:num>
  <w:num w:numId="21">
    <w:abstractNumId w:val="13"/>
  </w:num>
  <w:num w:numId="22">
    <w:abstractNumId w:val="22"/>
  </w:num>
  <w:num w:numId="23">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F78B9"/>
    <w:rsid w:val="00014568"/>
    <w:rsid w:val="00015C57"/>
    <w:rsid w:val="00015DFB"/>
    <w:rsid w:val="00020F00"/>
    <w:rsid w:val="00026386"/>
    <w:rsid w:val="00037F02"/>
    <w:rsid w:val="0005668D"/>
    <w:rsid w:val="00070955"/>
    <w:rsid w:val="000716DB"/>
    <w:rsid w:val="00072104"/>
    <w:rsid w:val="0009218E"/>
    <w:rsid w:val="000B573E"/>
    <w:rsid w:val="000C75FF"/>
    <w:rsid w:val="000C7FF1"/>
    <w:rsid w:val="000D4086"/>
    <w:rsid w:val="000F4A51"/>
    <w:rsid w:val="001022F2"/>
    <w:rsid w:val="001038AB"/>
    <w:rsid w:val="00111E95"/>
    <w:rsid w:val="00114A04"/>
    <w:rsid w:val="0012580D"/>
    <w:rsid w:val="00135140"/>
    <w:rsid w:val="00136211"/>
    <w:rsid w:val="00155B53"/>
    <w:rsid w:val="00164774"/>
    <w:rsid w:val="00165DD6"/>
    <w:rsid w:val="0017765E"/>
    <w:rsid w:val="0018745E"/>
    <w:rsid w:val="00194C65"/>
    <w:rsid w:val="00195E09"/>
    <w:rsid w:val="001E06D7"/>
    <w:rsid w:val="001F3933"/>
    <w:rsid w:val="00206C38"/>
    <w:rsid w:val="0020760B"/>
    <w:rsid w:val="00230D6F"/>
    <w:rsid w:val="00242171"/>
    <w:rsid w:val="002531DC"/>
    <w:rsid w:val="00261DD7"/>
    <w:rsid w:val="0029177B"/>
    <w:rsid w:val="002A0808"/>
    <w:rsid w:val="002B5439"/>
    <w:rsid w:val="002C7BB6"/>
    <w:rsid w:val="002D0D1B"/>
    <w:rsid w:val="002D3C4E"/>
    <w:rsid w:val="002E2E94"/>
    <w:rsid w:val="002E6AA0"/>
    <w:rsid w:val="002F78B9"/>
    <w:rsid w:val="00324182"/>
    <w:rsid w:val="003311D9"/>
    <w:rsid w:val="00333655"/>
    <w:rsid w:val="0033729B"/>
    <w:rsid w:val="00341F61"/>
    <w:rsid w:val="00356785"/>
    <w:rsid w:val="00356D72"/>
    <w:rsid w:val="0035718F"/>
    <w:rsid w:val="00365EB5"/>
    <w:rsid w:val="003741B5"/>
    <w:rsid w:val="0037525A"/>
    <w:rsid w:val="003962B3"/>
    <w:rsid w:val="00397526"/>
    <w:rsid w:val="003B0218"/>
    <w:rsid w:val="003B2EDC"/>
    <w:rsid w:val="003C1D60"/>
    <w:rsid w:val="003D7213"/>
    <w:rsid w:val="003E5EEC"/>
    <w:rsid w:val="003F16D3"/>
    <w:rsid w:val="00405CDB"/>
    <w:rsid w:val="00415FE8"/>
    <w:rsid w:val="00416A3B"/>
    <w:rsid w:val="00437703"/>
    <w:rsid w:val="004572F5"/>
    <w:rsid w:val="00470300"/>
    <w:rsid w:val="004729F3"/>
    <w:rsid w:val="004B3AE7"/>
    <w:rsid w:val="004B3D9B"/>
    <w:rsid w:val="004E03C2"/>
    <w:rsid w:val="004F4133"/>
    <w:rsid w:val="0052368D"/>
    <w:rsid w:val="00537B89"/>
    <w:rsid w:val="00551F22"/>
    <w:rsid w:val="0055370E"/>
    <w:rsid w:val="00575B4B"/>
    <w:rsid w:val="005773C9"/>
    <w:rsid w:val="005A094E"/>
    <w:rsid w:val="005A2838"/>
    <w:rsid w:val="005A6222"/>
    <w:rsid w:val="005B609C"/>
    <w:rsid w:val="005B6CBA"/>
    <w:rsid w:val="005C4314"/>
    <w:rsid w:val="005D2CAF"/>
    <w:rsid w:val="005D76EF"/>
    <w:rsid w:val="00627479"/>
    <w:rsid w:val="006315D8"/>
    <w:rsid w:val="00645914"/>
    <w:rsid w:val="006626CD"/>
    <w:rsid w:val="00666DFD"/>
    <w:rsid w:val="00672D37"/>
    <w:rsid w:val="006927D7"/>
    <w:rsid w:val="00695AD9"/>
    <w:rsid w:val="006976A3"/>
    <w:rsid w:val="006B17D9"/>
    <w:rsid w:val="006B2DB5"/>
    <w:rsid w:val="006B79A3"/>
    <w:rsid w:val="006C1EE3"/>
    <w:rsid w:val="006C20F1"/>
    <w:rsid w:val="006C49BE"/>
    <w:rsid w:val="006D6978"/>
    <w:rsid w:val="006F3607"/>
    <w:rsid w:val="00734462"/>
    <w:rsid w:val="00744C8E"/>
    <w:rsid w:val="00745A9A"/>
    <w:rsid w:val="00746283"/>
    <w:rsid w:val="00747905"/>
    <w:rsid w:val="00757B05"/>
    <w:rsid w:val="0076065C"/>
    <w:rsid w:val="00764C83"/>
    <w:rsid w:val="00767088"/>
    <w:rsid w:val="00775AA3"/>
    <w:rsid w:val="00792EE8"/>
    <w:rsid w:val="00793E00"/>
    <w:rsid w:val="00796313"/>
    <w:rsid w:val="007972ED"/>
    <w:rsid w:val="007A2A11"/>
    <w:rsid w:val="007B4D38"/>
    <w:rsid w:val="007D508F"/>
    <w:rsid w:val="007E4DD9"/>
    <w:rsid w:val="00801C75"/>
    <w:rsid w:val="008053E7"/>
    <w:rsid w:val="008107FA"/>
    <w:rsid w:val="00830B2E"/>
    <w:rsid w:val="008326A9"/>
    <w:rsid w:val="008361B1"/>
    <w:rsid w:val="008419B9"/>
    <w:rsid w:val="00847615"/>
    <w:rsid w:val="008573ED"/>
    <w:rsid w:val="00864CDA"/>
    <w:rsid w:val="0087022D"/>
    <w:rsid w:val="008A300F"/>
    <w:rsid w:val="008A3350"/>
    <w:rsid w:val="008D1629"/>
    <w:rsid w:val="008D33C3"/>
    <w:rsid w:val="008E41A9"/>
    <w:rsid w:val="008F202C"/>
    <w:rsid w:val="008F7A8D"/>
    <w:rsid w:val="00902607"/>
    <w:rsid w:val="00911A6F"/>
    <w:rsid w:val="00913C9A"/>
    <w:rsid w:val="009200D7"/>
    <w:rsid w:val="00925E5F"/>
    <w:rsid w:val="009323E4"/>
    <w:rsid w:val="0094128C"/>
    <w:rsid w:val="009516A0"/>
    <w:rsid w:val="00973133"/>
    <w:rsid w:val="009B72A4"/>
    <w:rsid w:val="009C0F88"/>
    <w:rsid w:val="009C4F61"/>
    <w:rsid w:val="009D0173"/>
    <w:rsid w:val="009D3725"/>
    <w:rsid w:val="009E299F"/>
    <w:rsid w:val="00A41B5C"/>
    <w:rsid w:val="00A4515B"/>
    <w:rsid w:val="00A465CD"/>
    <w:rsid w:val="00A652E1"/>
    <w:rsid w:val="00A86977"/>
    <w:rsid w:val="00AA02FE"/>
    <w:rsid w:val="00AA14B0"/>
    <w:rsid w:val="00AA7BA7"/>
    <w:rsid w:val="00AB1A1A"/>
    <w:rsid w:val="00AB71FE"/>
    <w:rsid w:val="00AC1B4B"/>
    <w:rsid w:val="00AC61C9"/>
    <w:rsid w:val="00AD4DD2"/>
    <w:rsid w:val="00AD7A17"/>
    <w:rsid w:val="00B02996"/>
    <w:rsid w:val="00B0704F"/>
    <w:rsid w:val="00B11FDD"/>
    <w:rsid w:val="00B1237C"/>
    <w:rsid w:val="00B23C70"/>
    <w:rsid w:val="00B2515B"/>
    <w:rsid w:val="00B2798C"/>
    <w:rsid w:val="00B30D12"/>
    <w:rsid w:val="00B342EF"/>
    <w:rsid w:val="00B43F5E"/>
    <w:rsid w:val="00B47CF8"/>
    <w:rsid w:val="00B56C02"/>
    <w:rsid w:val="00B77366"/>
    <w:rsid w:val="00B90A39"/>
    <w:rsid w:val="00BA2CF6"/>
    <w:rsid w:val="00BA388C"/>
    <w:rsid w:val="00BC4F3E"/>
    <w:rsid w:val="00BC5C48"/>
    <w:rsid w:val="00BD702F"/>
    <w:rsid w:val="00BF42B7"/>
    <w:rsid w:val="00BF79EC"/>
    <w:rsid w:val="00C000BF"/>
    <w:rsid w:val="00C26D1C"/>
    <w:rsid w:val="00C3127D"/>
    <w:rsid w:val="00C41B90"/>
    <w:rsid w:val="00C520E6"/>
    <w:rsid w:val="00C55338"/>
    <w:rsid w:val="00C5562A"/>
    <w:rsid w:val="00C6027D"/>
    <w:rsid w:val="00C6437F"/>
    <w:rsid w:val="00C70563"/>
    <w:rsid w:val="00C96ADA"/>
    <w:rsid w:val="00CA0E6D"/>
    <w:rsid w:val="00CB37D0"/>
    <w:rsid w:val="00CB3C82"/>
    <w:rsid w:val="00CC321F"/>
    <w:rsid w:val="00CD05EA"/>
    <w:rsid w:val="00CD5482"/>
    <w:rsid w:val="00CE1675"/>
    <w:rsid w:val="00CE6704"/>
    <w:rsid w:val="00CE6749"/>
    <w:rsid w:val="00CE7A91"/>
    <w:rsid w:val="00CF14CE"/>
    <w:rsid w:val="00CF4569"/>
    <w:rsid w:val="00D1313E"/>
    <w:rsid w:val="00D16D3E"/>
    <w:rsid w:val="00D25326"/>
    <w:rsid w:val="00D26304"/>
    <w:rsid w:val="00D40646"/>
    <w:rsid w:val="00D42D3E"/>
    <w:rsid w:val="00D57538"/>
    <w:rsid w:val="00D6245A"/>
    <w:rsid w:val="00D716F0"/>
    <w:rsid w:val="00DA30BE"/>
    <w:rsid w:val="00DC15E7"/>
    <w:rsid w:val="00DD3B58"/>
    <w:rsid w:val="00E1328E"/>
    <w:rsid w:val="00E14F81"/>
    <w:rsid w:val="00E20D25"/>
    <w:rsid w:val="00E41A03"/>
    <w:rsid w:val="00E43313"/>
    <w:rsid w:val="00E65A93"/>
    <w:rsid w:val="00E6711D"/>
    <w:rsid w:val="00E7394B"/>
    <w:rsid w:val="00EB0C30"/>
    <w:rsid w:val="00ED1853"/>
    <w:rsid w:val="00EF2B4D"/>
    <w:rsid w:val="00F06388"/>
    <w:rsid w:val="00F30377"/>
    <w:rsid w:val="00F30FED"/>
    <w:rsid w:val="00F50235"/>
    <w:rsid w:val="00F50565"/>
    <w:rsid w:val="00F528FD"/>
    <w:rsid w:val="00F63D27"/>
    <w:rsid w:val="00F70CCD"/>
    <w:rsid w:val="00F8328B"/>
    <w:rsid w:val="00F94D67"/>
    <w:rsid w:val="00FA7BE7"/>
    <w:rsid w:val="00FB1482"/>
    <w:rsid w:val="00FD38F4"/>
    <w:rsid w:val="00FD6601"/>
    <w:rsid w:val="00FF5CF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both"/>
      <w:outlineLvl w:val="0"/>
    </w:pPr>
    <w:rPr>
      <w:b/>
      <w:bCs/>
    </w:rPr>
  </w:style>
  <w:style w:styleId="Naslov2" w:type="paragraph">
    <w:name w:val="heading 2"/>
    <w:basedOn w:val="Normal"/>
    <w:next w:val="Normal"/>
    <w:link w:val="Naslov2Char"/>
    <w:qFormat/>
    <w:pPr>
      <w:keepNext/>
      <w:jc w:val="center"/>
      <w:outlineLvl w:val="1"/>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Uvuenotijeloteksta" w:type="paragraph">
    <w:name w:val="Body Text Indent"/>
    <w:basedOn w:val="Normal"/>
    <w:pPr>
      <w:ind w:left="1065"/>
      <w:jc w:val="both"/>
    </w:pPr>
  </w:style>
  <w:style w:styleId="Tijeloteksta-uvlaka2" w:type="paragraph">
    <w:name w:val="Body Text Indent 2"/>
    <w:aliases w:val="  uvlaka 2"/>
    <w:basedOn w:val="Normal"/>
    <w:pPr>
      <w:ind w:firstLine="180" w:left="1800"/>
      <w:jc w:val="both"/>
    </w:pPr>
  </w:style>
  <w:style w:styleId="Brojstranice" w:type="character">
    <w:name w:val="page number"/>
    <w:basedOn w:val="Zadanifontodlomka"/>
  </w:style>
  <w:style w:styleId="Tekstbalonia" w:type="paragraph">
    <w:name w:val="Balloon Text"/>
    <w:basedOn w:val="Normal"/>
    <w:semiHidden/>
    <w:rsid w:val="00D42D3E"/>
    <w:rPr>
      <w:rFonts w:cs="Tahoma" w:hAnsi="Tahoma" w:ascii="Tahoma"/>
      <w:sz w:val="16"/>
      <w:szCs w:val="16"/>
    </w:rPr>
  </w:style>
  <w:style w:customStyle="true" w:styleId="Naslov2Char" w:type="character">
    <w:name w:val="Naslov 2 Char"/>
    <w:link w:val="Naslov2"/>
    <w:rsid w:val="00747905"/>
    <w:rPr>
      <w:b/>
      <w:bCs/>
      <w:sz w:val="24"/>
      <w:szCs w:val="24"/>
    </w:rPr>
  </w:style>
  <w:style w:customStyle="true" w:styleId="TijelotekstaChar" w:type="character">
    <w:name w:val="Tijelo teksta Char"/>
    <w:link w:val="Tijeloteksta"/>
    <w:rsid w:val="008D33C3"/>
    <w:rPr>
      <w:sz w:val="24"/>
      <w:szCs w:val="24"/>
    </w:rPr>
  </w:style>
  <w:style w:customStyle="true" w:styleId="Odlomakpopisa1" w:type="paragraph">
    <w:name w:val="Odlomak popisa1"/>
    <w:basedOn w:val="Normal"/>
    <w:qFormat/>
    <w:rsid w:val="00537B89"/>
    <w:pPr>
      <w:ind w:left="708"/>
    </w:pPr>
  </w:style>
  <w:style w:styleId="Naglaeno" w:type="character">
    <w:name w:val="Strong"/>
    <w:qFormat/>
    <w:rsid w:val="00A41B5C"/>
    <w:rPr>
      <w:b/>
      <w:bCs/>
    </w:rPr>
  </w:style>
  <w:style w:customStyle="true" w:styleId="Standard" w:type="paragraph">
    <w:name w:val="Standard"/>
    <w:rsid w:val="00114A04"/>
    <w:pPr>
      <w:widowControl w:val="false"/>
      <w:suppressAutoHyphens/>
      <w:autoSpaceDN w:val="false"/>
    </w:pPr>
    <w:rPr>
      <w:rFonts w:cs="Mangal" w:eastAsia="Lucida Sans Unicode"/>
      <w:kern w:val="3"/>
      <w:sz w:val="24"/>
      <w:szCs w:val="24"/>
      <w:lang w:bidi="hi-IN" w:eastAsia="zh-CN"/>
    </w:rPr>
  </w:style>
  <w:style w:styleId="Odlomakpopisa" w:type="paragraph">
    <w:name w:val="List Paragraph"/>
    <w:basedOn w:val="Normal"/>
    <w:uiPriority w:val="34"/>
    <w:qFormat/>
    <w:rsid w:val="003311D9"/>
    <w:pPr>
      <w:ind w:left="720"/>
      <w:contextualSpacing/>
    </w:pPr>
  </w:style>
  <w:style w:styleId="Tekstrezerviranogmjesta" w:type="character">
    <w:name w:val="Placeholder Text"/>
    <w:basedOn w:val="Zadanifontodlomka"/>
    <w:uiPriority w:val="99"/>
    <w:semiHidden/>
    <w:rsid w:val="0087022D"/>
    <w:rPr>
      <w:color w:val="808080"/>
      <w:bdr w:space="0" w:sz="0" w:color="auto" w:val="none"/>
      <w:shd w:fill="auto" w:color="auto" w:val="clear"/>
    </w:rPr>
  </w:style>
  <w:style w:customStyle="true" w:styleId="eSPISCCParagraphDefaultFont" w:type="character">
    <w:name w:val="eSPIS_CC_Paragraph Default Font"/>
    <w:basedOn w:val="Zadanifontodlomka"/>
    <w:rsid w:val="0087022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7022D"/>
    <w:rPr>
      <w:bdr w:space="0" w:sz="0" w:color="auto" w:val="none"/>
      <w:shd w:fill="FFFFCC" w:color="auto" w:val="clear"/>
      <w:lang w:val="hr-HR"/>
    </w:rPr>
  </w:style>
  <w:style w:customStyle="true" w:styleId="PozadinaSvijetloCrvena" w:type="character">
    <w:name w:val="Pozadina_SvijetloCrvena"/>
    <w:basedOn w:val="eSPISCCParagraphDefaultFont"/>
    <w:rsid w:val="0087022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7022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both"/>
      <w:outlineLvl w:val="0"/>
    </w:pPr>
    <w:rPr>
      <w:b/>
      <w:bCs/>
    </w:rPr>
  </w:style>
  <w:style w:styleId="Naslov2" w:type="paragraph">
    <w:name w:val="heading 2"/>
    <w:basedOn w:val="Normal"/>
    <w:next w:val="Normal"/>
    <w:link w:val="Naslov2Char"/>
    <w:qFormat/>
    <w:pPr>
      <w:keepNext/>
      <w:jc w:val="center"/>
      <w:outlineLvl w:val="1"/>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Uvuenotijeloteksta" w:type="paragraph">
    <w:name w:val="Body Text Indent"/>
    <w:basedOn w:val="Normal"/>
    <w:pPr>
      <w:ind w:left="1065"/>
      <w:jc w:val="both"/>
    </w:pPr>
  </w:style>
  <w:style w:styleId="Tijeloteksta-uvlaka2" w:type="paragraph">
    <w:name w:val="Body Text Indent 2"/>
    <w:aliases w:val="  uvlaka 2"/>
    <w:basedOn w:val="Normal"/>
    <w:pPr>
      <w:ind w:firstLine="180" w:left="1800"/>
      <w:jc w:val="both"/>
    </w:pPr>
  </w:style>
  <w:style w:styleId="Brojstranice" w:type="character">
    <w:name w:val="page number"/>
    <w:basedOn w:val="Zadanifontodlomka"/>
  </w:style>
  <w:style w:styleId="Tekstbalonia" w:type="paragraph">
    <w:name w:val="Balloon Text"/>
    <w:basedOn w:val="Normal"/>
    <w:semiHidden/>
    <w:rsid w:val="00D42D3E"/>
    <w:rPr>
      <w:rFonts w:ascii="Tahoma" w:cs="Tahoma" w:hAnsi="Tahoma"/>
      <w:sz w:val="16"/>
      <w:szCs w:val="16"/>
    </w:rPr>
  </w:style>
  <w:style w:customStyle="1" w:styleId="Naslov2Char" w:type="character">
    <w:name w:val="Naslov 2 Char"/>
    <w:link w:val="Naslov2"/>
    <w:rsid w:val="00747905"/>
    <w:rPr>
      <w:b/>
      <w:bCs/>
      <w:sz w:val="24"/>
      <w:szCs w:val="24"/>
    </w:rPr>
  </w:style>
  <w:style w:customStyle="1" w:styleId="TijelotekstaChar" w:type="character">
    <w:name w:val="Tijelo teksta Char"/>
    <w:link w:val="Tijeloteksta"/>
    <w:rsid w:val="008D33C3"/>
    <w:rPr>
      <w:sz w:val="24"/>
      <w:szCs w:val="24"/>
    </w:rPr>
  </w:style>
  <w:style w:customStyle="1" w:styleId="Odlomakpopisa1" w:type="paragraph">
    <w:name w:val="Odlomak popisa1"/>
    <w:basedOn w:val="Normal"/>
    <w:qFormat/>
    <w:rsid w:val="00537B89"/>
    <w:pPr>
      <w:ind w:left="708"/>
    </w:pPr>
  </w:style>
  <w:style w:styleId="Naglaeno" w:type="character">
    <w:name w:val="Strong"/>
    <w:qFormat/>
    <w:rsid w:val="00A41B5C"/>
    <w:rPr>
      <w:b/>
      <w:bCs/>
    </w:rPr>
  </w:style>
  <w:style w:customStyle="1" w:styleId="Standard" w:type="paragraph">
    <w:name w:val="Standard"/>
    <w:rsid w:val="00114A04"/>
    <w:pPr>
      <w:widowControl w:val="0"/>
      <w:suppressAutoHyphens/>
      <w:autoSpaceDN w:val="0"/>
    </w:pPr>
    <w:rPr>
      <w:rFonts w:cs="Mangal" w:eastAsia="Lucida Sans Unicode"/>
      <w:kern w:val="3"/>
      <w:sz w:val="24"/>
      <w:szCs w:val="24"/>
      <w:lang w:bidi="hi-IN" w:eastAsia="zh-CN"/>
    </w:rPr>
  </w:style>
  <w:style w:styleId="Odlomakpopisa" w:type="paragraph">
    <w:name w:val="List Paragraph"/>
    <w:basedOn w:val="Normal"/>
    <w:uiPriority w:val="34"/>
    <w:qFormat/>
    <w:rsid w:val="003311D9"/>
    <w:pPr>
      <w:ind w:left="720"/>
      <w:contextualSpacing/>
    </w:pPr>
  </w:style>
  <w:style w:styleId="Tekstrezerviranogmjesta" w:type="character">
    <w:name w:val="Placeholder Text"/>
    <w:basedOn w:val="Zadanifontodlomka"/>
    <w:uiPriority w:val="99"/>
    <w:semiHidden/>
    <w:rsid w:val="0087022D"/>
    <w:rPr>
      <w:color w:val="808080"/>
      <w:bdr w:color="auto" w:space="0" w:sz="0" w:val="none"/>
      <w:shd w:color="auto" w:fill="auto" w:val="clear"/>
    </w:rPr>
  </w:style>
  <w:style w:customStyle="1" w:styleId="eSPISCCParagraphDefaultFont" w:type="character">
    <w:name w:val="eSPIS_CC_Paragraph Default Font"/>
    <w:basedOn w:val="Zadanifontodlomka"/>
    <w:rsid w:val="0087022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7022D"/>
    <w:rPr>
      <w:bdr w:color="auto" w:space="0" w:sz="0" w:val="none"/>
      <w:shd w:color="auto" w:fill="FFFFCC" w:val="clear"/>
      <w:lang w:val="hr-HR"/>
    </w:rPr>
  </w:style>
  <w:style w:customStyle="1" w:styleId="PozadinaSvijetloCrvena" w:type="character">
    <w:name w:val="Pozadina_SvijetloCrvena"/>
    <w:basedOn w:val="eSPISCCParagraphDefaultFont"/>
    <w:rsid w:val="0087022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7022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rujna 2017.</izvorni_sadrzaj>
    <derivirana_varijabla naziv="DomainObject.DatumDonosenjaOdluke_1">8.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izvorni_sadrzaj>
    <derivirana_varijabla naziv="DomainObject.Predmet.Broj_1">112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veljače 2013.</izvorni_sadrzaj>
    <derivirana_varijabla naziv="DomainObject.Predmet.DatumOsnivanja_1">26. veljače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St-112/2013</izvorni_sadrzaj>
    <derivirana_varijabla naziv="DomainObject.Predmet.OznakaBroj_1">St-112/2013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Biljemerkant društvo s ograničenom odgovornošću za proizvodnju, promet i trgovinu</izvorni_sadrzaj>
    <derivirana_varijabla naziv="DomainObject.Predmet.ProtustrankaFormated_1">  Biljemerkant društvo s ograničenom odgovornošću za proizvodnju, promet i trgovinu</derivirana_varijabla>
  </DomainObject.Predmet.ProtustrankaFormated>
  <DomainObject.Predmet.ProtustrankaFormatedOIB>
    <izvorni_sadrzaj>  Biljemerkant društvo s ograničenom odgovornošću za proizvodnju, promet i trgovinu, OIB 59922178515</izvorni_sadrzaj>
    <derivirana_varijabla naziv="DomainObject.Predmet.ProtustrankaFormatedOIB_1">  Biljemerkant društvo s ograničenom odgovornošću za proizvodnju, promet i trgovinu, OIB 59922178515</derivirana_varijabla>
  </DomainObject.Predmet.ProtustrankaFormatedOIB>
  <DomainObject.Predmet.ProtustrankaFormatedWithAdress>
    <izvorni_sadrzaj> Biljemerkant društvo s ograničenom odgovornošću za proizvodnju, promet i trgovinu, Kneza Trpimira 12, Osijek</izvorni_sadrzaj>
    <derivirana_varijabla naziv="DomainObject.Predmet.ProtustrankaFormatedWithAdress_1"> Biljemerkant društvo s ograničenom odgovornošću za proizvodnju, promet i trgovinu, Kneza Trpimira 12, Osijek</derivirana_varijabla>
  </DomainObject.Predmet.ProtustrankaFormatedWithAdress>
  <DomainObject.Predmet.ProtustrankaFormatedWithAdressOIB>
    <izvorni_sadrzaj> Biljemerkant društvo s ograničenom odgovornošću za proizvodnju, promet i trgovinu, OIB 59922178515, Kneza Trpimira 12, Osijek</izvorni_sadrzaj>
    <derivirana_varijabla naziv="DomainObject.Predmet.ProtustrankaFormatedWithAdressOIB_1"> Biljemerkant društvo s ograničenom odgovornošću za proizvodnju, promet i trgovinu, OIB 59922178515, Kneza Trpimira 12, Osijek</derivirana_varijabla>
  </DomainObject.Predmet.ProtustrankaFormatedWithAdressOIB>
  <DomainObject.Predmet.ProtustrankaWithAdress>
    <izvorni_sadrzaj>Biljemerkant društvo s ograničenom odgovornošću za proizvodnju, promet i trgovinu Kneza Trpimira 12, Osijek</izvorni_sadrzaj>
    <derivirana_varijabla naziv="DomainObject.Predmet.ProtustrankaWithAdress_1">Biljemerkant društvo s ograničenom odgovornošću za proizvodnju, promet i trgovinu Kneza Trpimira 12, Osijek</derivirana_varijabla>
  </DomainObject.Predmet.ProtustrankaWithAdress>
  <DomainObject.Predmet.ProtustrankaWithAdressOIB>
    <izvorni_sadrzaj>Biljemerkant društvo s ograničenom odgovornošću za proizvodnju, promet i trgovinu, OIB 59922178515, Kneza Trpimira 12, Osijek</izvorni_sadrzaj>
    <derivirana_varijabla naziv="DomainObject.Predmet.ProtustrankaWithAdressOIB_1">Biljemerkant društvo s ograničenom odgovornošću za proizvodnju, promet i trgovinu, OIB 59922178515, Kneza Trpimira 12, Osijek</derivirana_varijabla>
  </DomainObject.Predmet.ProtustrankaWithAdressOIB>
  <DomainObject.Predmet.ProtustrankaNazivFormated>
    <izvorni_sadrzaj>Biljemerkant društvo s ograničenom odgovornošću za proizvodnju, promet i trgovinu</izvorni_sadrzaj>
    <derivirana_varijabla naziv="DomainObject.Predmet.ProtustrankaNazivFormated_1">Biljemerkant društvo s ograničenom odgovornošću za proizvodnju, promet i trgovinu</derivirana_varijabla>
  </DomainObject.Predmet.ProtustrankaNazivFormated>
  <DomainObject.Predmet.ProtustrankaNazivFormatedOIB>
    <izvorni_sadrzaj>Biljemerkant društvo s ograničenom odgovornošću za proizvodnju, promet i trgovinu, OIB 59922178515</izvorni_sadrzaj>
    <derivirana_varijabla naziv="DomainObject.Predmet.ProtustrankaNazivFormatedOIB_1">Biljemerkant društvo s ograničenom odgovornošću za proizvodnju, promet i trgovinu, OIB 59922178515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DUŽNIK; LUKOIL CROATIA d.o.o. ZAGREB; Podravka d.d.; OTP banka Hrvatska dioničko društvo; PRVO HRVATSKO PIVO 1664 d.o.o. Osijek</izvorni_sadrzaj>
    <derivirana_varijabla naziv="DomainObject.Predmet.StrankaFormated_1">  DUŽNIK; LUKOIL CROATIA d.o.o. ZAGREB; Podravka d.d.; OTP banka Hrvatska dioničko društvo; PRVO HRVATSKO PIVO 1664 d.o.o. Osijek</derivirana_varijabla>
  </DomainObject.Predmet.StrankaFormated>
  <DomainObject.Predmet.StrankaFormatedOIB>
    <izvorni_sadrzaj>  DUŽNIK, OIB 59922178515; LUKOIL CROATIA d.o.o. ZAGREB, OIB 84740716328; Podravka d.d., OIB 18928523252; OTP banka Hrvatska dioničko društvo, OIB 52508873833; PRVO HRVATSKO PIVO 1664 d.o.o. Osijek</izvorni_sadrzaj>
    <derivirana_varijabla naziv="DomainObject.Predmet.StrankaFormatedOIB_1">  DUŽNIK, OIB 59922178515; LUKOIL CROATIA d.o.o. ZAGREB, OIB 84740716328; Podravka d.d., OIB 18928523252; OTP banka Hrvatska dioničko društvo, OIB 52508873833; PRVO HRVATSKO PIVO 1664 d.o.o. Osijek</derivirana_varijabla>
  </DomainObject.Predmet.StrankaFormatedOIB>
  <DomainObject.Predmet.StrankaFormatedWithAdress>
    <izvorni_sadrzaj> DUŽNIK; LUKOIL CROATIA d.o.o. ZAGREB, Ul.grada Vukovara 284, 10000 Zagreb; Podravka d.d., Ante Starčevića 32, 48000 Koprivnica; OTP banka Hrvatska dioničko društvo, Ulica Domovinskog rata 3, Zadar; PRVO HRVATSKO PIVO 1664 d.o.o. Osijek</izvorni_sadrzaj>
    <derivirana_varijabla naziv="DomainObject.Predmet.StrankaFormatedWithAdress_1"> DUŽNIK; LUKOIL CROATIA d.o.o. ZAGREB, Ul.grada Vukovara 284, 10000 Zagreb; Podravka d.d., Ante Starčevića 32, 48000 Koprivnica; OTP banka Hrvatska dioničko društvo, Ulica Domovinskog rata 3, Zadar; PRVO HRVATSKO PIVO 1664 d.o.o. Osijek</derivirana_varijabla>
  </DomainObject.Predmet.StrankaFormatedWithAdress>
  <DomainObject.Predmet.StrankaFormatedWithAdressOIB>
    <izvorni_sadrzaj> DUŽNIK, OIB 59922178515; LUKOIL CROATIA d.o.o. ZAGREB, OIB 84740716328, Ul.grada Vukovara 284, 10000 Zagreb; Podravka d.d., OIB 18928523252, Ante Starčevića 32, 48000 Koprivnica; OTP banka Hrvatska dioničko društvo, OIB 52508873833, Ulica Domovinskog rata 3, Zadar; PRVO HRVATSKO PIVO 1664 d.o.o. Osijek</izvorni_sadrzaj>
    <derivirana_varijabla naziv="DomainObject.Predmet.StrankaFormatedWithAdressOIB_1"> DUŽNIK, OIB 59922178515; LUKOIL CROATIA d.o.o. ZAGREB, OIB 84740716328, Ul.grada Vukovara 284, 10000 Zagreb; Podravka d.d., OIB 18928523252, Ante Starčevića 32, 48000 Koprivnica; OTP banka Hrvatska dioničko društvo, OIB 52508873833, Ulica Domovinskog rata 3, Zadar; PRVO HRVATSKO PIVO 1664 d.o.o. Osijek</derivirana_varijabla>
  </DomainObject.Predmet.StrankaFormatedWithAdressOIB>
  <DomainObject.Predmet.StrankaWithAdress>
    <izvorni_sadrzaj>DUŽNIK ,LUKOIL CROATIA d.o.o. ZAGREB Ul.grada Vukovara 284,10000 Zagreb,Podravka d.d. Ante Starčevića 32,48000 Koprivnica,OTP banka Hrvatska dioničko društvo Ulica Domovinskog rata 3,Zadar,PRVO HRVATSKO PIVO 1664 d.o.o. Osijek </izvorni_sadrzaj>
    <derivirana_varijabla naziv="DomainObject.Predmet.StrankaWithAdress_1">DUŽNIK ,LUKOIL CROATIA d.o.o. ZAGREB Ul.grada Vukovara 284,10000 Zagreb,Podravka d.d. Ante Starčevića 32,48000 Koprivnica,OTP banka Hrvatska dioničko društvo Ulica Domovinskog rata 3,Zadar,PRVO HRVATSKO PIVO 1664 d.o.o. Osijek </derivirana_varijabla>
  </DomainObject.Predmet.StrankaWithAdress>
  <DomainObject.Predmet.StrankaWithAdressOIB>
    <izvorni_sadrzaj>DUŽNIK, OIB 59922178515,LUKOIL CROATIA d.o.o. ZAGREB, OIB 84740716328, Ul.grada Vukovara 284,10000 Zagreb,Podravka d.d., OIB 18928523252, Ante Starčevića 32,48000 Koprivnica,OTP banka Hrvatska dioničko društvo, OIB 52508873833, Ulica Domovinskog rata 3,Zadar,PRVO HRVATSKO PIVO 1664 d.o.o. Osijek</izvorni_sadrzaj>
    <derivirana_varijabla naziv="DomainObject.Predmet.StrankaWithAdressOIB_1">DUŽNIK, OIB 59922178515,LUKOIL CROATIA d.o.o. ZAGREB, OIB 84740716328, Ul.grada Vukovara 284,10000 Zagreb,Podravka d.d., OIB 18928523252, Ante Starčevića 32,48000 Koprivnica,OTP banka Hrvatska dioničko društvo, OIB 52508873833, Ulica Domovinskog rata 3,Zadar,PRVO HRVATSKO PIVO 1664 d.o.o. Osijek</derivirana_varijabla>
  </DomainObject.Predmet.StrankaWithAdressOIB>
  <DomainObject.Predmet.StrankaNazivFormated>
    <izvorni_sadrzaj>DUŽNIK,LUKOIL CROATIA d.o.o. ZAGREB,Podravka d.d.,OTP banka Hrvatska dioničko društvo,PRVO HRVATSKO PIVO 1664 d.o.o. Osijek</izvorni_sadrzaj>
    <derivirana_varijabla naziv="DomainObject.Predmet.StrankaNazivFormated_1">DUŽNIK,LUKOIL CROATIA d.o.o. ZAGREB,Podravka d.d.,OTP banka Hrvatska dioničko društvo,PRVO HRVATSKO PIVO 1664 d.o.o. Osijek</derivirana_varijabla>
  </DomainObject.Predmet.StrankaNazivFormated>
  <DomainObject.Predmet.StrankaNazivFormatedOIB>
    <izvorni_sadrzaj>DUŽNIK, OIB 59922178515,LUKOIL CROATIA d.o.o. ZAGREB, OIB 84740716328,Podravka d.d., OIB 18928523252,OTP banka Hrvatska dioničko društvo, OIB 52508873833,PRVO HRVATSKO PIVO 1664 d.o.o. Osijek</izvorni_sadrzaj>
    <derivirana_varijabla naziv="DomainObject.Predmet.StrankaNazivFormatedOIB_1">DUŽNIK, OIB 59922178515,LUKOIL CROATIA d.o.o. ZAGREB, OIB 84740716328,Podravka d.d., OIB 18928523252,OTP banka Hrvatska dioničko društvo, OIB 52508873833,PRVO HRVATSKO PIVO 1664 d.o.o. Osijek</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DUŽNIK</item>
      <item>LUKOIL CROATIA d.o.o. ZAGREB</item>
      <item>Podravka d.d.</item>
      <item>OTP banka Hrvatska dioničko društvo</item>
      <item>PRVO HRVATSKO PIVO 1664 d.o.o. Osijek</item>
    </izvorni_sadrzaj>
    <derivirana_varijabla naziv="DomainObject.Predmet.StrankaListFormated_1">
      <item>DUŽNIK</item>
      <item>LUKOIL CROATIA d.o.o. ZAGREB</item>
      <item>Podravka d.d.</item>
      <item>OTP banka Hrvatska dioničko društvo</item>
      <item>PRVO HRVATSKO PIVO 1664 d.o.o. Osijek</item>
    </derivirana_varijabla>
  </DomainObject.Predmet.StrankaListFormated>
  <DomainObject.Predmet.StrankaListFormatedOIB>
    <izvorni_sadrzaj>
      <item>DUŽNIK, OIB 59922178515</item>
      <item>LUKOIL CROATIA d.o.o. ZAGREB, OIB 84740716328</item>
      <item>Podravka d.d., OIB 18928523252</item>
      <item>OTP banka Hrvatska dioničko društvo, OIB 52508873833</item>
      <item>PRVO HRVATSKO PIVO 1664 d.o.o. Osijek</item>
    </izvorni_sadrzaj>
    <derivirana_varijabla naziv="DomainObject.Predmet.StrankaListFormatedOIB_1">
      <item>DUŽNIK, OIB 59922178515</item>
      <item>LUKOIL CROATIA d.o.o. ZAGREB, OIB 84740716328</item>
      <item>Podravka d.d., OIB 18928523252</item>
      <item>OTP banka Hrvatska dioničko društvo, OIB 52508873833</item>
      <item>PRVO HRVATSKO PIVO 1664 d.o.o. Osijek</item>
    </derivirana_varijabla>
  </DomainObject.Predmet.StrankaListFormatedOIB>
  <DomainObject.Predmet.StrankaListFormatedWithAdress>
    <izvorni_sadrzaj>
      <item>DUŽNIK</item>
      <item>LUKOIL CROATIA d.o.o. ZAGREB, Ul.grada Vukovara 284, 10000 Zagreb</item>
      <item>Podravka d.d., Ante Starčevića 32, 48000 Koprivnica</item>
      <item>OTP banka Hrvatska dioničko društvo, Ulica Domovinskog rata 3, Zadar</item>
      <item>PRVO HRVATSKO PIVO 1664 d.o.o. Osijek</item>
    </izvorni_sadrzaj>
    <derivirana_varijabla naziv="DomainObject.Predmet.StrankaListFormatedWithAdress_1">
      <item>DUŽNIK</item>
      <item>LUKOIL CROATIA d.o.o. ZAGREB, Ul.grada Vukovara 284, 10000 Zagreb</item>
      <item>Podravka d.d., Ante Starčevića 32, 48000 Koprivnica</item>
      <item>OTP banka Hrvatska dioničko društvo, Ulica Domovinskog rata 3, Zadar</item>
      <item>PRVO HRVATSKO PIVO 1664 d.o.o. Osijek</item>
    </derivirana_varijabla>
  </DomainObject.Predmet.StrankaListFormatedWithAdress>
  <DomainObject.Predmet.StrankaListFormatedWithAdressOIB>
    <izvorni_sadrzaj>
      <item>DUŽNIK, OIB 59922178515</item>
      <item>LUKOIL CROATIA d.o.o. ZAGREB, OIB 84740716328, Ul.grada Vukovara 284, 10000 Zagreb</item>
      <item>Podravka d.d., OIB 18928523252, Ante Starčevića 32, 48000 Koprivnica</item>
      <item>OTP banka Hrvatska dioničko društvo, OIB 52508873833, Ulica Domovinskog rata 3, Zadar</item>
      <item>PRVO HRVATSKO PIVO 1664 d.o.o. Osijek</item>
    </izvorni_sadrzaj>
    <derivirana_varijabla naziv="DomainObject.Predmet.StrankaListFormatedWithAdressOIB_1">
      <item>DUŽNIK, OIB 59922178515</item>
      <item>LUKOIL CROATIA d.o.o. ZAGREB, OIB 84740716328, Ul.grada Vukovara 284, 10000 Zagreb</item>
      <item>Podravka d.d., OIB 18928523252, Ante Starčevića 32, 48000 Koprivnica</item>
      <item>OTP banka Hrvatska dioničko društvo, OIB 52508873833, Ulica Domovinskog rata 3, Zadar</item>
      <item>PRVO HRVATSKO PIVO 1664 d.o.o. Osijek</item>
    </derivirana_varijabla>
  </DomainObject.Predmet.StrankaListFormatedWithAdressOIB>
  <DomainObject.Predmet.StrankaListNazivFormated>
    <izvorni_sadrzaj>
      <item>DUŽNIK</item>
      <item>LUKOIL CROATIA d.o.o. ZAGREB</item>
      <item>Podravka d.d.</item>
      <item>OTP banka Hrvatska dioničko društvo</item>
      <item>PRVO HRVATSKO PIVO 1664 d.o.o. Osijek</item>
    </izvorni_sadrzaj>
    <derivirana_varijabla naziv="DomainObject.Predmet.StrankaListNazivFormated_1">
      <item>DUŽNIK</item>
      <item>LUKOIL CROATIA d.o.o. ZAGREB</item>
      <item>Podravka d.d.</item>
      <item>OTP banka Hrvatska dioničko društvo</item>
      <item>PRVO HRVATSKO PIVO 1664 d.o.o. Osijek</item>
    </derivirana_varijabla>
  </DomainObject.Predmet.StrankaListNazivFormated>
  <DomainObject.Predmet.StrankaListNazivFormatedOIB>
    <izvorni_sadrzaj>
      <item>DUŽNIK, OIB 59922178515</item>
      <item>LUKOIL CROATIA d.o.o. ZAGREB, OIB 84740716328</item>
      <item>Podravka d.d., OIB 18928523252</item>
      <item>OTP banka Hrvatska dioničko društvo, OIB 52508873833</item>
      <item>PRVO HRVATSKO PIVO 1664 d.o.o. Osijek</item>
    </izvorni_sadrzaj>
    <derivirana_varijabla naziv="DomainObject.Predmet.StrankaListNazivFormatedOIB_1">
      <item>DUŽNIK, OIB 59922178515</item>
      <item>LUKOIL CROATIA d.o.o. ZAGREB, OIB 84740716328</item>
      <item>Podravka d.d., OIB 18928523252</item>
      <item>OTP banka Hrvatska dioničko društvo, OIB 52508873833</item>
      <item>PRVO HRVATSKO PIVO 1664 d.o.o. Osijek</item>
    </derivirana_varijabla>
  </DomainObject.Predmet.StrankaListNazivFormatedOIB>
  <DomainObject.Predmet.ProtuStrankaListFormated>
    <izvorni_sadrzaj>
      <item>Biljemerkant društvo s ograničenom odgovornošću za proizvodnju, promet i trgovinu</item>
    </izvorni_sadrzaj>
    <derivirana_varijabla naziv="DomainObject.Predmet.ProtuStrankaListFormated_1">
      <item>Biljemerkant društvo s ograničenom odgovornošću za proizvodnju, promet i trgovinu</item>
    </derivirana_varijabla>
  </DomainObject.Predmet.ProtuStrankaListFormated>
  <DomainObject.Predmet.ProtuStrankaListFormatedOIB>
    <izvorni_sadrzaj>
      <item>Biljemerkant društvo s ograničenom odgovornošću za proizvodnju, promet i trgovinu, OIB 59922178515</item>
    </izvorni_sadrzaj>
    <derivirana_varijabla naziv="DomainObject.Predmet.ProtuStrankaListFormatedOIB_1">
      <item>Biljemerkant društvo s ograničenom odgovornošću za proizvodnju, promet i trgovinu, OIB 59922178515</item>
    </derivirana_varijabla>
  </DomainObject.Predmet.ProtuStrankaListFormatedOIB>
  <DomainObject.Predmet.ProtuStrankaListFormatedWithAdress>
    <izvorni_sadrzaj>
      <item>Biljemerkant društvo s ograničenom odgovornošću za proizvodnju, promet i trgovinu, Kneza Trpimira 12, Osijek</item>
    </izvorni_sadrzaj>
    <derivirana_varijabla naziv="DomainObject.Predmet.ProtuStrankaListFormatedWithAdress_1">
      <item>Biljemerkant društvo s ograničenom odgovornošću za proizvodnju, promet i trgovinu, Kneza Trpimira 12, Osijek</item>
    </derivirana_varijabla>
  </DomainObject.Predmet.ProtuStrankaListFormatedWithAdress>
  <DomainObject.Predmet.ProtuStrankaListFormatedWithAdressOIB>
    <izvorni_sadrzaj>
      <item>Biljemerkant društvo s ograničenom odgovornošću za proizvodnju, promet i trgovinu, OIB 59922178515, Kneza Trpimira 12, Osijek</item>
    </izvorni_sadrzaj>
    <derivirana_varijabla naziv="DomainObject.Predmet.ProtuStrankaListFormatedWithAdressOIB_1">
      <item>Biljemerkant društvo s ograničenom odgovornošću za proizvodnju, promet i trgovinu, OIB 59922178515, Kneza Trpimira 12, Osijek</item>
    </derivirana_varijabla>
  </DomainObject.Predmet.ProtuStrankaListFormatedWithAdressOIB>
  <DomainObject.Predmet.ProtuStrankaListNazivFormated>
    <izvorni_sadrzaj>
      <item>Biljemerkant društvo s ograničenom odgovornošću za proizvodnju, promet i trgovinu</item>
    </izvorni_sadrzaj>
    <derivirana_varijabla naziv="DomainObject.Predmet.ProtuStrankaListNazivFormated_1">
      <item>Biljemerkant društvo s ograničenom odgovornošću za proizvodnju, promet i trgovinu</item>
    </derivirana_varijabla>
  </DomainObject.Predmet.ProtuStrankaListNazivFormated>
  <DomainObject.Predmet.ProtuStrankaListNazivFormatedOIB>
    <izvorni_sadrzaj>
      <item>Biljemerkant društvo s ograničenom odgovornošću za proizvodnju, promet i trgovinu, OIB 59922178515</item>
    </izvorni_sadrzaj>
    <derivirana_varijabla naziv="DomainObject.Predmet.ProtuStrankaListNazivFormatedOIB_1">
      <item>Biljemerkant društvo s ograničenom odgovornošću za proizvodnju, promet i trgovinu, OIB 59922178515</item>
    </derivirana_varijabla>
  </DomainObject.Predmet.ProtuStrankaListNazivFormatedOIB>
  <DomainObject.Predmet.OstaliListFormated>
    <izvorni_sadrzaj>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tem>HRVATSKA POŠTANSKA BANKA d.d.</item>
    </izvorni_sadrzaj>
    <derivirana_varijabla naziv="DomainObject.Predmet.OstaliListFormated_1">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tem>HRVATSKA POŠTANSKA BANKA d.d.</item>
    </derivirana_varijabla>
  </DomainObject.Predmet.OstaliListFormated>
  <DomainObject.Predmet.OstaliListFormatedOIB>
    <izvorni_sadrzaj>
      <item>PRIVREDNA BANKA ZAGREB d.d. Zagreb</item>
      <item>ZAGREBAČKA BANKA d.d. Zagreb</item>
      <item>HYPO ALPE-ADRIA-BANK d.d. Zagreb</item>
      <item>Božo Omazić</item>
      <item>Erste &amp; Steiermaerkische bank d.d. Rijeka</item>
      <item>HYPO LEASING KROATIEN d.o.o. Zagreb</item>
      <item>FINA OSIJEK, OIB 05088187000</item>
      <item>PODRAVSKA BANKA d.d. KOPRIVNICA, OIB 97326283154</item>
      <item>ŽDO GUO OSIJEK</item>
      <item>CROATIA OSIGURANJE d.d. Zagreb</item>
      <item>Slavica Omazić</item>
      <item>A.B.M. društvo s ograničenom odgovornošću za proizvodnju, trgovinu i usluge, OIB 01709786550</item>
      <item>Hrvatske vode, pravna osoba za upravljanje vodama, OIB 28921383001</item>
      <item>HRVATSKE ŠUME društvo s ograničenom odgovornošću, OIB 69693144506</item>
      <item>GAVRILOVIĆ Prva hrvatska tvornica salame, sušena mesa i masti M. Gavrilovića potomci, d.o.o., OIB 83570236060</item>
      <item>ZORAN TOMIĆ, odvjetnik, OIB 80809284399</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 OIB 85821130368</item>
      <item>Općinski sud u Slatini</item>
      <item>Porezna uprava Slatina, OIB 85821130368</item>
      <item>AGRO-NIKA d.o.o., OIB 48089815086</item>
      <item>Ante Omazić, OIB 89777390443</item>
      <item>Matej Omazić, OIB 74984005743</item>
      <item>HRVATSKA POŠTANSKA BANKA d.d.</item>
    </izvorni_sadrzaj>
    <derivirana_varijabla naziv="DomainObject.Predmet.OstaliListFormatedOIB_1">
      <item>PRIVREDNA BANKA ZAGREB d.d. Zagreb</item>
      <item>ZAGREBAČKA BANKA d.d. Zagreb</item>
      <item>HYPO ALPE-ADRIA-BANK d.d. Zagreb</item>
      <item>Božo Omazić</item>
      <item>Erste &amp; Steiermaerkische bank d.d. Rijeka</item>
      <item>HYPO LEASING KROATIEN d.o.o. Zagreb</item>
      <item>FINA OSIJEK, OIB 05088187000</item>
      <item>PODRAVSKA BANKA d.d. KOPRIVNICA, OIB 97326283154</item>
      <item>ŽDO GUO OSIJEK</item>
      <item>CROATIA OSIGURANJE d.d. Zagreb</item>
      <item>Slavica Omazić</item>
      <item>A.B.M. društvo s ograničenom odgovornošću za proizvodnju, trgovinu i usluge, OIB 01709786550</item>
      <item>Hrvatske vode, pravna osoba za upravljanje vodama, OIB 28921383001</item>
      <item>HRVATSKE ŠUME društvo s ograničenom odgovornošću, OIB 69693144506</item>
      <item>GAVRILOVIĆ Prva hrvatska tvornica salame, sušena mesa i masti M. Gavrilovića potomci, d.o.o., OIB 83570236060</item>
      <item>ZORAN TOMIĆ, odvjetnik, OIB 80809284399</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 OIB 85821130368</item>
      <item>Općinski sud u Slatini</item>
      <item>Porezna uprava Slatina, OIB 85821130368</item>
      <item>AGRO-NIKA d.o.o., OIB 48089815086</item>
      <item>Ante Omazić, OIB 89777390443</item>
      <item>Matej Omazić, OIB 74984005743</item>
      <item>HRVATSKA POŠTANSKA BANKA d.d.</item>
    </derivirana_varijabla>
  </DomainObject.Predmet.OstaliListFormatedOIB>
  <DomainObject.Predmet.OstaliListFormatedWithAdress>
    <izvorni_sadrzaj>
      <item>PRIVREDNA BANKA ZAGREB d.d. Zagreb</item>
      <item>ZAGREBAČKA BANKA d.d. Zagreb, Savska 60, 10000 Zagreb</item>
      <item>HYPO ALPE-ADRIA-BANK d.d. Zagreb</item>
      <item>Božo Omazić, 31000 Osijek</item>
      <item>Erste &amp; Steiermaerkische bank d.d. Rijeka</item>
      <item>HYPO LEASING KROATIEN d.o.o. Zagreb</item>
      <item>FINA OSIJEK</item>
      <item>PODRAVSKA BANKA d.d. KOPRIVNICA, OPATIČKA  3, 48000 KOPRIVNICA</item>
      <item>ŽDO GUO OSIJEK</item>
      <item>CROATIA OSIGURANJE d.d. Zagreb</item>
      <item>Slavica Omazić, 31000 Osijek</item>
      <item>A.B.M. društvo s ograničenom odgovornošću za proizvodnju, trgovinu i usluge, Florijanski Trg 8, Koprivnica</item>
      <item>Hrvatske vode, pravna osoba za upravljanje vodama, Grada Vukovara 220, 10000 Zagreb</item>
      <item>HRVATSKE ŠUME društvo s ograničenom odgovornošću, Ul.Ljudevita Farkaša Vukotinovića 2, 10000 Zagreb</item>
      <item>GAVRILOVIĆ Prva hrvatska tvornica salame, sušena mesa i masti M. Gavrilovića potomci, d.o.o., Gavrilovićev trg 1, Petrinja</item>
      <item>ZORAN TOMIĆ, odvjetnik, Zelinska 2/I, 10000 Zagreb</item>
      <item>Osječka pivovara d.d. Osijek, Vukovarska 312, 31000 Osijek</item>
      <item>H-ABDUCO d.o.o. Zagreb, Slavonska avenija 6, 10000 Zagreb</item>
      <item>Oglasna ploča - BILJEMERKANT d.o.o. u stečaju, Osijek</item>
      <item>NARODNI TRGOVAČKI LANAC d.o.o., Soblinečka 55, 10360 Sesvete</item>
      <item>Damir Kujundžić, Vlašička 13, 31000 Osijek</item>
      <item>Općinski sud u Donjem Miholjcu, ZK odjel, bb, 31540 Donji Miholjac</item>
      <item>Općinski sud u Đakovu, ZK odjel, bb, 31400 Đakovo</item>
      <item>ZK odjel Općinski sud u Osijeku, bb, 31000 Osijek</item>
      <item>MF Porezna uprava Osijek, bb, 31000 Osijek</item>
      <item>ZK odjel Općinski sud B. Manastir, bb, 31300 Beli Manastir</item>
      <item>Općinski sud u Požegi, bb, 34000 Požega</item>
      <item>Porezna uprava Požega, bb, 34000 Požega</item>
      <item>Općinski sud u Slatini, bb, 33520 Slatina</item>
      <item>Porezna uprava Slatina, bb, 33520 Slatina</item>
      <item>AGRO-NIKA d.o.o., Nova 13, 32000 Vukovar</item>
      <item>Ante Omazić, Kardinala A. Stepinca 43, 31000 Osijek</item>
      <item>Matej Omazić, Pleternička 1, 31000 Osijek</item>
      <item>HRVATSKA POŠTANSKA BANKA d.d., Jurišićeva 4, 10000 Zagreb</item>
    </izvorni_sadrzaj>
    <derivirana_varijabla naziv="DomainObject.Predmet.OstaliListFormatedWithAdress_1">
      <item>PRIVREDNA BANKA ZAGREB d.d. Zagreb</item>
      <item>ZAGREBAČKA BANKA d.d. Zagreb, Savska 60, 10000 Zagreb</item>
      <item>HYPO ALPE-ADRIA-BANK d.d. Zagreb</item>
      <item>Božo Omazić, 31000 Osijek</item>
      <item>Erste &amp; Steiermaerkische bank d.d. Rijeka</item>
      <item>HYPO LEASING KROATIEN d.o.o. Zagreb</item>
      <item>FINA OSIJEK</item>
      <item>PODRAVSKA BANKA d.d. KOPRIVNICA, OPATIČKA  3, 48000 KOPRIVNICA</item>
      <item>ŽDO GUO OSIJEK</item>
      <item>CROATIA OSIGURANJE d.d. Zagreb</item>
      <item>Slavica Omazić, 31000 Osijek</item>
      <item>A.B.M. društvo s ograničenom odgovornošću za proizvodnju, trgovinu i usluge, Florijanski Trg 8, Koprivnica</item>
      <item>Hrvatske vode, pravna osoba za upravljanje vodama, Grada Vukovara 220, 10000 Zagreb</item>
      <item>HRVATSKE ŠUME društvo s ograničenom odgovornošću, Ul.Ljudevita Farkaša Vukotinovića 2, 10000 Zagreb</item>
      <item>GAVRILOVIĆ Prva hrvatska tvornica salame, sušena mesa i masti M. Gavrilovića potomci, d.o.o., Gavrilovićev trg 1, Petrinja</item>
      <item>ZORAN TOMIĆ, odvjetnik, Zelinska 2/I, 10000 Zagreb</item>
      <item>Osječka pivovara d.d. Osijek, Vukovarska 312, 31000 Osijek</item>
      <item>H-ABDUCO d.o.o. Zagreb, Slavonska avenija 6, 10000 Zagreb</item>
      <item>Oglasna ploča - BILJEMERKANT d.o.o. u stečaju, Osijek</item>
      <item>NARODNI TRGOVAČKI LANAC d.o.o., Soblinečka 55, 10360 Sesvete</item>
      <item>Damir Kujundžić, Vlašička 13, 31000 Osijek</item>
      <item>Općinski sud u Donjem Miholjcu, ZK odjel, bb, 31540 Donji Miholjac</item>
      <item>Općinski sud u Đakovu, ZK odjel, bb, 31400 Đakovo</item>
      <item>ZK odjel Općinski sud u Osijeku, bb, 31000 Osijek</item>
      <item>MF Porezna uprava Osijek, bb, 31000 Osijek</item>
      <item>ZK odjel Općinski sud B. Manastir, bb, 31300 Beli Manastir</item>
      <item>Općinski sud u Požegi, bb, 34000 Požega</item>
      <item>Porezna uprava Požega, bb, 34000 Požega</item>
      <item>Općinski sud u Slatini, bb, 33520 Slatina</item>
      <item>Porezna uprava Slatina, bb, 33520 Slatina</item>
      <item>AGRO-NIKA d.o.o., Nova 13, 32000 Vukovar</item>
      <item>Ante Omazić, Kardinala A. Stepinca 43, 31000 Osijek</item>
      <item>Matej Omazić, Pleternička 1, 31000 Osijek</item>
      <item>HRVATSKA POŠTANSKA BANKA d.d., Jurišićeva 4, 10000 Zagreb</item>
    </derivirana_varijabla>
  </DomainObject.Predmet.OstaliListFormatedWithAdress>
  <DomainObject.Predmet.OstaliListFormatedWithAdressOIB>
    <izvorni_sadrzaj>
      <item>PRIVREDNA BANKA ZAGREB d.d. Zagreb</item>
      <item>ZAGREBAČKA BANKA d.d. Zagreb, Savska 60, 10000 Zagreb</item>
      <item>HYPO ALPE-ADRIA-BANK d.d. Zagreb</item>
      <item>Božo Omazić, 31000 Osijek</item>
      <item>Erste &amp; Steiermaerkische bank d.d. Rijeka</item>
      <item>HYPO LEASING KROATIEN d.o.o. Zagreb</item>
      <item>FINA OSIJEK, OIB 05088187000</item>
      <item>PODRAVSKA BANKA d.d. KOPRIVNICA, OIB 97326283154, OPATIČKA  3, 48000 KOPRIVNICA</item>
      <item>ŽDO GUO OSIJEK</item>
      <item>CROATIA OSIGURANJE d.d. Zagreb</item>
      <item>Slavica Omazić, 31000 Osijek</item>
      <item>A.B.M. društvo s ograničenom odgovornošću za proizvodnju, trgovinu i usluge, OIB 01709786550, Florijanski Trg 8, Koprivnica</item>
      <item>Hrvatske vode, pravna osoba za upravljanje vodama, OIB 28921383001, Grada Vukovara 220, 10000 Zagreb</item>
      <item>HRVATSKE ŠUME društvo s ograničenom odgovornošću, OIB 69693144506, Ul.Ljudevita Farkaša Vukotinovića 2, 10000 Zagreb</item>
      <item>GAVRILOVIĆ Prva hrvatska tvornica salame, sušena mesa i masti M. Gavrilovića potomci, d.o.o., OIB 83570236060, Gavrilovićev trg 1, Petrinja</item>
      <item>ZORAN TOMIĆ, odvjetnik, OIB 80809284399, Zelinska 2/I, 10000 Zagreb</item>
      <item>Osječka pivovara d.d. Osijek, Vukovarska 312, 31000 Osijek</item>
      <item>H-ABDUCO d.o.o. Zagreb, Slavonska avenija 6, 10000 Zagreb</item>
      <item>Oglasna ploča - BILJEMERKANT d.o.o. u stečaju, Osijek</item>
      <item>NARODNI TRGOVAČKI LANAC d.o.o., Soblinečka 55, 10360 Sesvete</item>
      <item>Damir Kujundžić, Vlašička 13, 31000 Osijek</item>
      <item>Općinski sud u Donjem Miholjcu, ZK odjel, bb, 31540 Donji Miholjac</item>
      <item>Općinski sud u Đakovu, ZK odjel, bb, 31400 Đakovo</item>
      <item>ZK odjel Općinski sud u Osijeku, bb, 31000 Osijek</item>
      <item>MF Porezna uprava Osijek, bb, 31000 Osijek</item>
      <item>ZK odjel Općinski sud B. Manastir, bb, 31300 Beli Manastir</item>
      <item>Općinski sud u Požegi, bb, 34000 Požega</item>
      <item>Porezna uprava Požega, OIB 85821130368, bb, 34000 Požega</item>
      <item>Općinski sud u Slatini, bb, 33520 Slatina</item>
      <item>Porezna uprava Slatina, OIB 85821130368, bb, 33520 Slatina</item>
      <item>AGRO-NIKA d.o.o., OIB 48089815086, Nova 13, 32000 Vukovar</item>
      <item>Ante Omazić, OIB 89777390443, Kardinala A. Stepinca 43, 31000 Osijek</item>
      <item>Matej Omazić, OIB 74984005743, Pleternička 1, 31000 Osijek</item>
      <item>HRVATSKA POŠTANSKA BANKA d.d., Jurišićeva 4, 10000 Zagreb</item>
    </izvorni_sadrzaj>
    <derivirana_varijabla naziv="DomainObject.Predmet.OstaliListFormatedWithAdressOIB_1">
      <item>PRIVREDNA BANKA ZAGREB d.d. Zagreb</item>
      <item>ZAGREBAČKA BANKA d.d. Zagreb, Savska 60, 10000 Zagreb</item>
      <item>HYPO ALPE-ADRIA-BANK d.d. Zagreb</item>
      <item>Božo Omazić, 31000 Osijek</item>
      <item>Erste &amp; Steiermaerkische bank d.d. Rijeka</item>
      <item>HYPO LEASING KROATIEN d.o.o. Zagreb</item>
      <item>FINA OSIJEK, OIB 05088187000</item>
      <item>PODRAVSKA BANKA d.d. KOPRIVNICA, OIB 97326283154, OPATIČKA  3, 48000 KOPRIVNICA</item>
      <item>ŽDO GUO OSIJEK</item>
      <item>CROATIA OSIGURANJE d.d. Zagreb</item>
      <item>Slavica Omazić, 31000 Osijek</item>
      <item>A.B.M. društvo s ograničenom odgovornošću za proizvodnju, trgovinu i usluge, OIB 01709786550, Florijanski Trg 8, Koprivnica</item>
      <item>Hrvatske vode, pravna osoba za upravljanje vodama, OIB 28921383001, Grada Vukovara 220, 10000 Zagreb</item>
      <item>HRVATSKE ŠUME društvo s ograničenom odgovornošću, OIB 69693144506, Ul.Ljudevita Farkaša Vukotinovića 2, 10000 Zagreb</item>
      <item>GAVRILOVIĆ Prva hrvatska tvornica salame, sušena mesa i masti M. Gavrilovića potomci, d.o.o., OIB 83570236060, Gavrilovićev trg 1, Petrinja</item>
      <item>ZORAN TOMIĆ, odvjetnik, OIB 80809284399, Zelinska 2/I, 10000 Zagreb</item>
      <item>Osječka pivovara d.d. Osijek, Vukovarska 312, 31000 Osijek</item>
      <item>H-ABDUCO d.o.o. Zagreb, Slavonska avenija 6, 10000 Zagreb</item>
      <item>Oglasna ploča - BILJEMERKANT d.o.o. u stečaju, Osijek</item>
      <item>NARODNI TRGOVAČKI LANAC d.o.o., Soblinečka 55, 10360 Sesvete</item>
      <item>Damir Kujundžić, Vlašička 13, 31000 Osijek</item>
      <item>Općinski sud u Donjem Miholjcu, ZK odjel, bb, 31540 Donji Miholjac</item>
      <item>Općinski sud u Đakovu, ZK odjel, bb, 31400 Đakovo</item>
      <item>ZK odjel Općinski sud u Osijeku, bb, 31000 Osijek</item>
      <item>MF Porezna uprava Osijek, bb, 31000 Osijek</item>
      <item>ZK odjel Općinski sud B. Manastir, bb, 31300 Beli Manastir</item>
      <item>Općinski sud u Požegi, bb, 34000 Požega</item>
      <item>Porezna uprava Požega, OIB 85821130368, bb, 34000 Požega</item>
      <item>Općinski sud u Slatini, bb, 33520 Slatina</item>
      <item>Porezna uprava Slatina, OIB 85821130368, bb, 33520 Slatina</item>
      <item>AGRO-NIKA d.o.o., OIB 48089815086, Nova 13, 32000 Vukovar</item>
      <item>Ante Omazić, OIB 89777390443, Kardinala A. Stepinca 43, 31000 Osijek</item>
      <item>Matej Omazić, OIB 74984005743, Pleternička 1, 31000 Osijek</item>
      <item>HRVATSKA POŠTANSKA BANKA d.d., Jurišićeva 4, 10000 Zagreb</item>
    </derivirana_varijabla>
  </DomainObject.Predmet.OstaliListFormatedWithAdressOIB>
  <DomainObject.Predmet.OstaliListNazivFormated>
    <izvorni_sadrzaj>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tem>HRVATSKA POŠTANSKA BANKA d.d.</item>
    </izvorni_sadrzaj>
    <derivirana_varijabla naziv="DomainObject.Predmet.OstaliListNazivFormated_1">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tem>HRVATSKA POŠTANSKA BANKA d.d.</item>
    </derivirana_varijabla>
  </DomainObject.Predmet.OstaliListNazivFormated>
  <DomainObject.Predmet.OstaliListNazivFormatedOIB>
    <izvorni_sadrzaj>
      <item>PRIVREDNA BANKA ZAGREB d.d. Zagreb</item>
      <item>ZAGREBAČKA BANKA d.d. Zagreb</item>
      <item>HYPO ALPE-ADRIA-BANK d.d. Zagreb</item>
      <item>Božo Omazić</item>
      <item>Erste &amp; Steiermaerkische bank d.d. Rijeka</item>
      <item>HYPO LEASING KROATIEN d.o.o. Zagreb</item>
      <item>FINA OSIJEK, OIB 05088187000</item>
      <item>PODRAVSKA BANKA d.d. KOPRIVNICA, OIB 97326283154</item>
      <item>ŽDO GUO OSIJEK</item>
      <item>CROATIA OSIGURANJE d.d. Zagreb</item>
      <item>Slavica Omazić</item>
      <item>A.B.M. društvo s ograničenom odgovornošću za proizvodnju, trgovinu i usluge, OIB 01709786550</item>
      <item>Hrvatske vode, pravna osoba za upravljanje vodama, OIB 28921383001</item>
      <item>HRVATSKE ŠUME društvo s ograničenom odgovornošću, OIB 69693144506</item>
      <item>GAVRILOVIĆ Prva hrvatska tvornica salame, sušena mesa i masti M. Gavrilovića potomci, d.o.o., OIB 83570236060</item>
      <item>ZORAN TOMIĆ, odvjetnik, OIB 80809284399</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 OIB 85821130368</item>
      <item>Općinski sud u Slatini</item>
      <item>Porezna uprava Slatina, OIB 85821130368</item>
      <item>AGRO-NIKA d.o.o., OIB 48089815086</item>
      <item>Ante Omazić, OIB 89777390443</item>
      <item>Matej Omazić, OIB 74984005743</item>
      <item>HRVATSKA POŠTANSKA BANKA d.d.</item>
    </izvorni_sadrzaj>
    <derivirana_varijabla naziv="DomainObject.Predmet.OstaliListNazivFormatedOIB_1">
      <item>PRIVREDNA BANKA ZAGREB d.d. Zagreb</item>
      <item>ZAGREBAČKA BANKA d.d. Zagreb</item>
      <item>HYPO ALPE-ADRIA-BANK d.d. Zagreb</item>
      <item>Božo Omazić</item>
      <item>Erste &amp; Steiermaerkische bank d.d. Rijeka</item>
      <item>HYPO LEASING KROATIEN d.o.o. Zagreb</item>
      <item>FINA OSIJEK, OIB 05088187000</item>
      <item>PODRAVSKA BANKA d.d. KOPRIVNICA, OIB 97326283154</item>
      <item>ŽDO GUO OSIJEK</item>
      <item>CROATIA OSIGURANJE d.d. Zagreb</item>
      <item>Slavica Omazić</item>
      <item>A.B.M. društvo s ograničenom odgovornošću za proizvodnju, trgovinu i usluge, OIB 01709786550</item>
      <item>Hrvatske vode, pravna osoba za upravljanje vodama, OIB 28921383001</item>
      <item>HRVATSKE ŠUME društvo s ograničenom odgovornošću, OIB 69693144506</item>
      <item>GAVRILOVIĆ Prva hrvatska tvornica salame, sušena mesa i masti M. Gavrilovića potomci, d.o.o., OIB 83570236060</item>
      <item>ZORAN TOMIĆ, odvjetnik, OIB 80809284399</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 OIB 85821130368</item>
      <item>Općinski sud u Slatini</item>
      <item>Porezna uprava Slatina, OIB 85821130368</item>
      <item>AGRO-NIKA d.o.o., OIB 48089815086</item>
      <item>Ante Omazić, OIB 89777390443</item>
      <item>Matej Omazić, OIB 74984005743</item>
      <item>HRVATSKA POŠTANSKA BANKA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rujna 2017.</izvorni_sadrzaj>
    <derivirana_varijabla naziv="DomainObject.Datum_1">8. rujna 2017.</derivirana_varijabla>
  </DomainObject.Datum>
  <DomainObject.PoslovniBrojDokumenta>
    <izvorni_sadrzaj/>
    <derivirana_varijabla naziv="DomainObject.PoslovniBrojDokumenta_1"/>
  </DomainObject.PoslovniBrojDokumenta>
  <DomainObject.Predmet.StrankaIDrugi>
    <izvorni_sadrzaj>DUŽNIK i dr.</izvorni_sadrzaj>
    <derivirana_varijabla naziv="DomainObject.Predmet.StrankaIDrugi_1">DUŽNIK i dr.</derivirana_varijabla>
  </DomainObject.Predmet.StrankaIDrugi>
  <DomainObject.Predmet.ProtustrankaIDrugi>
    <izvorni_sadrzaj>Biljemerkant društvo s ograničenom odgovornošću za proizvodnju, promet i trgovinu</izvorni_sadrzaj>
    <derivirana_varijabla naziv="DomainObject.Predmet.ProtustrankaIDrugi_1">Biljemerkant društvo s ograničenom odgovornošću za proizvodnju, promet i trgovinu</derivirana_varijabla>
  </DomainObject.Predmet.ProtustrankaIDrugi>
  <DomainObject.Predmet.StrankaIDrugiAdressOIB>
    <izvorni_sadrzaj>DUŽNIK, OIB 59922178515 i dr.</izvorni_sadrzaj>
    <derivirana_varijabla naziv="DomainObject.Predmet.StrankaIDrugiAdressOIB_1">DUŽNIK, OIB 59922178515 i dr.</derivirana_varijabla>
  </DomainObject.Predmet.StrankaIDrugiAdressOIB>
  <DomainObject.Predmet.ProtustrankaIDrugiAdressOIB>
    <izvorni_sadrzaj>Biljemerkant društvo s ograničenom odgovornošću za proizvodnju, promet i trgovinu, OIB 59922178515, Kneza Trpimira 12, Osijek</izvorni_sadrzaj>
    <derivirana_varijabla naziv="DomainObject.Predmet.ProtustrankaIDrugiAdressOIB_1">Biljemerkant društvo s ograničenom odgovornošću za proizvodnju, promet i trgovinu, OIB 59922178515, Kneza Trpimira 12,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DUŽNIK</item>
      <item>Biljemerkant društvo s ograničenom odgovornošću za proizvodnju, promet i trgovinu</item>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LUKOIL CROATIA d.o.o. ZAGREB</item>
      <item>Podravka d.d.</item>
      <item>OTP banka Hrvatska dioničko društvo</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PRVO HRVATSKO PIVO 1664 d.o.o.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tem>HRVATSKA POŠTANSKA BANKA d.d.</item>
    </izvorni_sadrzaj>
    <derivirana_varijabla naziv="DomainObject.Predmet.SudioniciListNaziv_1">
      <item>DUŽNIK</item>
      <item>Biljemerkant društvo s ograničenom odgovornošću za proizvodnju, promet i trgovinu</item>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LUKOIL CROATIA d.o.o. ZAGREB</item>
      <item>Podravka d.d.</item>
      <item>OTP banka Hrvatska dioničko društvo</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PRVO HRVATSKO PIVO 1664 d.o.o.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tem>HRVATSKA POŠTANSKA BANKA d.d.</item>
    </derivirana_varijabla>
  </DomainObject.Predmet.SudioniciListNaziv>
  <DomainObject.Predmet.SudioniciListAdressOIB>
    <izvorni_sadrzaj>
      <item>DUŽNIK, OIB 59922178515</item>
      <item>Biljemerkant društvo s ograničenom odgovornošću za proizvodnju, promet i trgovinu, OIB 59922178515, Kneza Trpimira 12,Osijek</item>
      <item>PRIVREDNA BANKA ZAGREB d.d. Zagreb</item>
      <item>ZAGREBAČKA BANKA d.d. Zagreb, Savska 60,10000 Zagreb</item>
      <item>HYPO ALPE-ADRIA-BANK d.d. Zagreb</item>
      <item>Božo Omazić, 31000 Osijek</item>
      <item>Erste &amp; Steiermaerkische bank d.d. Rijeka</item>
      <item>HYPO LEASING KROATIEN d.o.o. Zagreb</item>
      <item>FINA OSIJEK, OIB 05088187000</item>
      <item>PODRAVSKA BANKA d.d. KOPRIVNICA, OIB 97326283154, OPATIČKA  3,48000 KOPRIVNICA</item>
      <item>ŽDO GUO OSIJEK</item>
      <item>CROATIA OSIGURANJE d.d. Zagreb</item>
      <item>Slavica Omazić, 31000 Osijek</item>
      <item>LUKOIL CROATIA d.o.o. ZAGREB, OIB 84740716328, Ul.grada Vukovara 284,10000 Zagreb</item>
      <item>Podravka d.d., OIB 18928523252, Ante Starčevića 32,48000 Koprivnica</item>
      <item>OTP banka Hrvatska dioničko društvo, OIB 52508873833, Ulica Domovinskog rata 3,Zadar</item>
      <item>A.B.M. društvo s ograničenom odgovornošću za proizvodnju, trgovinu i usluge, OIB 01709786550, Florijanski Trg 8,Koprivnica</item>
      <item>Hrvatske vode, pravna osoba za upravljanje vodama, OIB 28921383001, Grada Vukovara 220,10000 Zagreb</item>
      <item>HRVATSKE ŠUME društvo s ograničenom odgovornošću, OIB 69693144506, Ul.Ljudevita Farkaša Vukotinovića 2,10000 Zagreb</item>
      <item>GAVRILOVIĆ Prva hrvatska tvornica salame, sušena mesa i masti M. Gavrilovića potomci, d.o.o., OIB 83570236060, Gavrilovićev trg 1,Petrinja</item>
      <item>ZORAN TOMIĆ, odvjetnik, OIB 80809284399, Zelinska 2/I,10000 Zagreb</item>
      <item>Osječka pivovara d.d. Osijek, Vukovarska 312,31000 Osijek</item>
      <item>PRVO HRVATSKO PIVO 1664 d.o.o. Osijek</item>
      <item>H-ABDUCO d.o.o. Zagreb, Slavonska avenija 6,10000 Zagreb</item>
      <item>Oglasna ploča - BILJEMERKANT d.o.o. u stečaju, Osijek</item>
      <item>NARODNI TRGOVAČKI LANAC d.o.o., Soblinečka 55,10360 Sesvete</item>
      <item>Damir Kujundžić, Vlašička 13,31000 Osijek</item>
      <item>Općinski sud u Donjem Miholjcu, ZK odjel, bb,31540 Donji Miholjac</item>
      <item>Općinski sud u Đakovu, ZK odjel, bb,31400 Đakovo</item>
      <item>ZK odjel Općinski sud u Osijeku, bb,31000 Osijek</item>
      <item>MF Porezna uprava Osijek, bb,31000 Osijek</item>
      <item>ZK odjel Općinski sud B. Manastir, bb,31300 Beli Manastir</item>
      <item>Općinski sud u Požegi, bb,34000 Požega</item>
      <item>Porezna uprava Požega, OIB 85821130368, bb,34000 Požega</item>
      <item>Općinski sud u Slatini, bb,33520 Slatina</item>
      <item>Porezna uprava Slatina, OIB 85821130368, bb,33520 Slatina</item>
      <item>AGRO-NIKA d.o.o., OIB 48089815086, Nova 13,32000 Vukovar</item>
      <item>Ante Omazić, OIB 89777390443, Kardinala A. Stepinca 43,31000 Osijek</item>
      <item>Matej Omazić, OIB 74984005743, Pleternička 1,31000 Osijek</item>
      <item>HRVATSKA POŠTANSKA BANKA d.d., Jurišićeva 4,10000 Zagreb</item>
    </izvorni_sadrzaj>
    <derivirana_varijabla naziv="DomainObject.Predmet.SudioniciListAdressOIB_1">
      <item>DUŽNIK, OIB 59922178515</item>
      <item>Biljemerkant društvo s ograničenom odgovornošću za proizvodnju, promet i trgovinu, OIB 59922178515, Kneza Trpimira 12,Osijek</item>
      <item>PRIVREDNA BANKA ZAGREB d.d. Zagreb</item>
      <item>ZAGREBAČKA BANKA d.d. Zagreb, Savska 60,10000 Zagreb</item>
      <item>HYPO ALPE-ADRIA-BANK d.d. Zagreb</item>
      <item>Božo Omazić, 31000 Osijek</item>
      <item>Erste &amp; Steiermaerkische bank d.d. Rijeka</item>
      <item>HYPO LEASING KROATIEN d.o.o. Zagreb</item>
      <item>FINA OSIJEK, OIB 05088187000</item>
      <item>PODRAVSKA BANKA d.d. KOPRIVNICA, OIB 97326283154, OPATIČKA  3,48000 KOPRIVNICA</item>
      <item>ŽDO GUO OSIJEK</item>
      <item>CROATIA OSIGURANJE d.d. Zagreb</item>
      <item>Slavica Omazić, 31000 Osijek</item>
      <item>LUKOIL CROATIA d.o.o. ZAGREB, OIB 84740716328, Ul.grada Vukovara 284,10000 Zagreb</item>
      <item>Podravka d.d., OIB 18928523252, Ante Starčevića 32,48000 Koprivnica</item>
      <item>OTP banka Hrvatska dioničko društvo, OIB 52508873833, Ulica Domovinskog rata 3,Zadar</item>
      <item>A.B.M. društvo s ograničenom odgovornošću za proizvodnju, trgovinu i usluge, OIB 01709786550, Florijanski Trg 8,Koprivnica</item>
      <item>Hrvatske vode, pravna osoba za upravljanje vodama, OIB 28921383001, Grada Vukovara 220,10000 Zagreb</item>
      <item>HRVATSKE ŠUME društvo s ograničenom odgovornošću, OIB 69693144506, Ul.Ljudevita Farkaša Vukotinovića 2,10000 Zagreb</item>
      <item>GAVRILOVIĆ Prva hrvatska tvornica salame, sušena mesa i masti M. Gavrilovića potomci, d.o.o., OIB 83570236060, Gavrilovićev trg 1,Petrinja</item>
      <item>ZORAN TOMIĆ, odvjetnik, OIB 80809284399, Zelinska 2/I,10000 Zagreb</item>
      <item>Osječka pivovara d.d. Osijek, Vukovarska 312,31000 Osijek</item>
      <item>PRVO HRVATSKO PIVO 1664 d.o.o. Osijek</item>
      <item>H-ABDUCO d.o.o. Zagreb, Slavonska avenija 6,10000 Zagreb</item>
      <item>Oglasna ploča - BILJEMERKANT d.o.o. u stečaju, Osijek</item>
      <item>NARODNI TRGOVAČKI LANAC d.o.o., Soblinečka 55,10360 Sesvete</item>
      <item>Damir Kujundžić, Vlašička 13,31000 Osijek</item>
      <item>Općinski sud u Donjem Miholjcu, ZK odjel, bb,31540 Donji Miholjac</item>
      <item>Općinski sud u Đakovu, ZK odjel, bb,31400 Đakovo</item>
      <item>ZK odjel Općinski sud u Osijeku, bb,31000 Osijek</item>
      <item>MF Porezna uprava Osijek, bb,31000 Osijek</item>
      <item>ZK odjel Općinski sud B. Manastir, bb,31300 Beli Manastir</item>
      <item>Općinski sud u Požegi, bb,34000 Požega</item>
      <item>Porezna uprava Požega, OIB 85821130368, bb,34000 Požega</item>
      <item>Općinski sud u Slatini, bb,33520 Slatina</item>
      <item>Porezna uprava Slatina, OIB 85821130368, bb,33520 Slatina</item>
      <item>AGRO-NIKA d.o.o., OIB 48089815086, Nova 13,32000 Vukovar</item>
      <item>Ante Omazić, OIB 89777390443, Kardinala A. Stepinca 43,31000 Osijek</item>
      <item>Matej Omazić, OIB 74984005743, Pleternička 1,31000 Osijek</item>
      <item>HRVATSKA POŠTANSKA BANKA d.d., Jurišićeva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59922178515</item>
      <item>, OIB 59922178515</item>
      <item>, OIB null</item>
      <item>, OIB null</item>
      <item>, OIB null</item>
      <item>, OIB null</item>
      <item>, OIB null</item>
      <item>, OIB null</item>
      <item>, OIB 05088187000</item>
      <item>, OIB 97326283154</item>
      <item>, OIB null</item>
      <item>, OIB null</item>
      <item>, OIB null</item>
      <item>, OIB 84740716328</item>
      <item>, OIB 18928523252</item>
      <item>, OIB 52508873833</item>
      <item>, OIB 01709786550</item>
      <item>, OIB 28921383001</item>
      <item>, OIB 69693144506</item>
      <item>, OIB 83570236060</item>
      <item>, OIB 80809284399</item>
      <item>, OIB null</item>
      <item>, OIB null</item>
      <item>, OIB null</item>
      <item>, OIB null</item>
      <item>, OIB null</item>
      <item>, OIB null</item>
      <item>, OIB null</item>
      <item>, OIB null</item>
      <item>, OIB null</item>
      <item>, OIB null</item>
      <item>, OIB null</item>
      <item>, OIB null</item>
      <item>, OIB 85821130368</item>
      <item>, OIB null</item>
      <item>, OIB 85821130368</item>
      <item>, OIB 48089815086</item>
      <item>, OIB 89777390443</item>
      <item>, OIB 74984005743</item>
      <item>, OIB null</item>
    </izvorni_sadrzaj>
    <derivirana_varijabla naziv="DomainObject.Predmet.SudioniciListNazivOIB_1">
      <item>, OIB 59922178515</item>
      <item>, OIB 59922178515</item>
      <item>, OIB null</item>
      <item>, OIB null</item>
      <item>, OIB null</item>
      <item>, OIB null</item>
      <item>, OIB null</item>
      <item>, OIB null</item>
      <item>, OIB 05088187000</item>
      <item>, OIB 97326283154</item>
      <item>, OIB null</item>
      <item>, OIB null</item>
      <item>, OIB null</item>
      <item>, OIB 84740716328</item>
      <item>, OIB 18928523252</item>
      <item>, OIB 52508873833</item>
      <item>, OIB 01709786550</item>
      <item>, OIB 28921383001</item>
      <item>, OIB 69693144506</item>
      <item>, OIB 83570236060</item>
      <item>, OIB 80809284399</item>
      <item>, OIB null</item>
      <item>, OIB null</item>
      <item>, OIB null</item>
      <item>, OIB null</item>
      <item>, OIB null</item>
      <item>, OIB null</item>
      <item>, OIB null</item>
      <item>, OIB null</item>
      <item>, OIB null</item>
      <item>, OIB null</item>
      <item>, OIB null</item>
      <item>, OIB null</item>
      <item>, OIB 85821130368</item>
      <item>, OIB null</item>
      <item>, OIB 85821130368</item>
      <item>, OIB 48089815086</item>
      <item>, OIB 89777390443</item>
      <item>, OIB 74984005743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Boja Stanković, OIB 96757479881, Ilirska 48 Osijek</item>
    </izvorni_sadrzaj>
    <derivirana_varijabla naziv="DomainObject.Predmet.StecajniUpraviteljiListAddressOIB_1">
      <item>Boja Stanković, OIB 96757479881, Ilirska 48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3</properties:Pages>
  <properties:Words>648</properties:Words>
  <properties:Characters>3491</properties:Characters>
  <properties:Lines>101</properties:Lines>
  <properties:Paragraphs>36</properties:Paragraphs>
  <properties:TotalTime>60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4390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2017-09-08T06:39:00Z</dcterms:created>
  <dc:creator>banka</dc:creator>
  <cp:lastModifiedBy>Elizabeta Đeke</cp:lastModifiedBy>
  <cp:lastPrinted>2017-09-08T06:57:00Z</cp:lastPrinted>
  <dcterms:modified xmlns:xsi="http://www.w3.org/2001/XMLSchema-instance" xsi:type="dcterms:W3CDTF">2017-09-08T09:17:00Z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