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7f2f" w14:paraId="2617f2f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626FE">
        <w:rPr>
          <w:b/>
          <w:lang w:val="hr-HR"/>
        </w:rPr>
        <w:t>1</w:t>
      </w:r>
      <w:r w:rsidR="00A02D2E">
        <w:rPr>
          <w:b/>
          <w:lang w:val="hr-HR"/>
        </w:rPr>
        <w:t>4</w:t>
      </w:r>
      <w:r w:rsidR="0074458B">
        <w:rPr>
          <w:b/>
          <w:lang w:val="hr-HR"/>
        </w:rPr>
        <w:t>8</w:t>
      </w:r>
      <w:r w:rsidR="00943850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43850">
        <w:rPr>
          <w:lang w:val="hr-HR"/>
        </w:rPr>
        <w:t xml:space="preserve">ALTRUIST – </w:t>
      </w:r>
      <w:r w:rsidR="00822799">
        <w:rPr>
          <w:lang w:val="hr-HR"/>
        </w:rPr>
        <w:t>CENTAR ZA ZAŠTITU LJUDSKIH PRAVA I GRAĐANSKIH SLOBODA</w:t>
      </w:r>
      <w:r w:rsidR="00943850">
        <w:rPr>
          <w:lang w:val="hr-HR"/>
        </w:rPr>
        <w:t>, Split, Kraj Sv. Marije 1II</w:t>
      </w:r>
      <w:r w:rsidR="009626FE">
        <w:rPr>
          <w:lang w:val="hr-HR"/>
        </w:rPr>
        <w:t xml:space="preserve">, </w:t>
      </w:r>
      <w:r w:rsidR="000467BE">
        <w:rPr>
          <w:lang w:val="hr-HR"/>
        </w:rPr>
        <w:t>OIB:</w:t>
      </w:r>
      <w:r w:rsidR="000052BF">
        <w:rPr>
          <w:lang w:val="hr-HR"/>
        </w:rPr>
        <w:t xml:space="preserve"> </w:t>
      </w:r>
      <w:r w:rsidR="00943850">
        <w:rPr>
          <w:lang w:val="hr-HR"/>
        </w:rPr>
        <w:t>25637646137</w:t>
      </w:r>
      <w:r w:rsidR="00403F01">
        <w:rPr>
          <w:lang w:val="hr-HR"/>
        </w:rPr>
        <w:t xml:space="preserve">, dana </w:t>
      </w:r>
      <w:r w:rsidR="00822799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943850">
        <w:rPr>
          <w:lang w:val="hr-HR"/>
        </w:rPr>
        <w:t xml:space="preserve">ALTRUIST – </w:t>
      </w:r>
      <w:r w:rsidR="00822799">
        <w:rPr>
          <w:lang w:val="hr-HR"/>
        </w:rPr>
        <w:t>CENTAR ZA ZAŠTITU LJUDSKIH PRAVA I GRAĐANSKIH SLOBODA</w:t>
      </w:r>
      <w:r w:rsidR="00943850">
        <w:rPr>
          <w:lang w:val="hr-HR"/>
        </w:rPr>
        <w:t>, Split, Kraj Sv. Marije 1II, OIB: 25637646137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0052BF">
        <w:rPr>
          <w:lang w:val="hr-HR"/>
        </w:rPr>
        <w:t xml:space="preserve"> </w:t>
      </w:r>
      <w:r w:rsidR="00943850">
        <w:rPr>
          <w:lang w:val="hr-HR"/>
        </w:rPr>
        <w:t>17.939,42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22799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2279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807" w:rsidP="003734BE" w:rsidR="00136807">
      <w:r>
        <w:separator/>
      </w:r>
    </w:p>
  </w:endnote>
  <w:endnote w:id="0" w:type="continuationSeparator">
    <w:p w:rsidRDefault="00136807" w:rsidP="003734BE" w:rsidR="00136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807" w:rsidP="003734BE" w:rsidR="00136807">
      <w:r>
        <w:separator/>
      </w:r>
    </w:p>
  </w:footnote>
  <w:footnote w:id="0" w:type="continuationSeparator">
    <w:p w:rsidRDefault="00136807" w:rsidP="003734BE" w:rsidR="00136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7684">
      <w:fldChar w:fldCharType="begin"/>
    </w:r>
    <w:r>
      <w:instrText>PAGE   \* MERGEFORMAT</w:instrText>
    </w:r>
    <w:r w:rsidR="006F7684">
      <w:fldChar w:fldCharType="separate"/>
    </w:r>
    <w:r w:rsidR="00F8408E" w:rsidRPr="00F8408E">
      <w:rPr>
        <w:noProof/>
        <w:lang w:val="hr-HR"/>
      </w:rPr>
      <w:t>2</w:t>
    </w:r>
    <w:r w:rsidR="006F768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52BF"/>
    <w:rsid w:val="00016426"/>
    <w:rsid w:val="0002675F"/>
    <w:rsid w:val="000467BE"/>
    <w:rsid w:val="00062AEB"/>
    <w:rsid w:val="000666DB"/>
    <w:rsid w:val="00094B4F"/>
    <w:rsid w:val="00110325"/>
    <w:rsid w:val="00133015"/>
    <w:rsid w:val="00136807"/>
    <w:rsid w:val="00160774"/>
    <w:rsid w:val="00192D51"/>
    <w:rsid w:val="001B416E"/>
    <w:rsid w:val="001E4E14"/>
    <w:rsid w:val="001F5654"/>
    <w:rsid w:val="00200E29"/>
    <w:rsid w:val="0021448E"/>
    <w:rsid w:val="00217DD3"/>
    <w:rsid w:val="002702A4"/>
    <w:rsid w:val="002D048F"/>
    <w:rsid w:val="00353786"/>
    <w:rsid w:val="00357140"/>
    <w:rsid w:val="003734BE"/>
    <w:rsid w:val="00382327"/>
    <w:rsid w:val="003855E7"/>
    <w:rsid w:val="00391459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6F7684"/>
    <w:rsid w:val="00736EF6"/>
    <w:rsid w:val="00743750"/>
    <w:rsid w:val="0074458B"/>
    <w:rsid w:val="007725FF"/>
    <w:rsid w:val="007A74B6"/>
    <w:rsid w:val="007F312C"/>
    <w:rsid w:val="00822799"/>
    <w:rsid w:val="00832693"/>
    <w:rsid w:val="00832F97"/>
    <w:rsid w:val="00876209"/>
    <w:rsid w:val="008B5B1B"/>
    <w:rsid w:val="0090147E"/>
    <w:rsid w:val="0092598D"/>
    <w:rsid w:val="009374AD"/>
    <w:rsid w:val="00943850"/>
    <w:rsid w:val="009626FE"/>
    <w:rsid w:val="00963EA5"/>
    <w:rsid w:val="00981932"/>
    <w:rsid w:val="00984E8A"/>
    <w:rsid w:val="009966BF"/>
    <w:rsid w:val="009D46D2"/>
    <w:rsid w:val="00A02D2E"/>
    <w:rsid w:val="00A126A3"/>
    <w:rsid w:val="00A31ADC"/>
    <w:rsid w:val="00A36520"/>
    <w:rsid w:val="00A83CF1"/>
    <w:rsid w:val="00A97762"/>
    <w:rsid w:val="00AA1815"/>
    <w:rsid w:val="00AC4892"/>
    <w:rsid w:val="00AE57BC"/>
    <w:rsid w:val="00AF0E81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2334A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4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145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14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14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St-1488/2015</izvorni_sadrzaj>
    <derivirana_varijabla naziv="DomainObject.Predmet.OznakaBroj_1">St-1488/2015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ALTRUIST - CENTAR ZA ZAŠTITU LJUDSKIH PRAVA I GRAĐANSKIH SLOBODA</izvorni_sadrzaj>
    <derivirana_varijabla naziv="DomainObject.Predmet.ProtustrankaFormated_1">  ALTRUIST - CENTAR ZA ZAŠTITU LJUDSKIH PRAVA I GRAĐANSKIH SLOBODA</derivirana_varijabla>
  </DomainObject.Predmet.ProtustrankaFormated>
  <DomainObject.Predmet.ProtustrankaFormatedOIB>
    <izvorni_sadrzaj>  ALTRUIST - CENTAR ZA ZAŠTITU LJUDSKIH PRAVA I GRAĐANSKIH SLOBODA, OIB 25637646137</izvorni_sadrzaj>
    <derivirana_varijabla naziv="DomainObject.Predmet.ProtustrankaFormatedOIB_1">  ALTRUIST - CENTAR ZA ZAŠTITU LJUDSKIH PRAVA I GRAĐANSKIH SLOBODA, OIB 25637646137</derivirana_varijabla>
  </DomainObject.Predmet.ProtustrankaFormatedOIB>
  <DomainObject.Predmet.ProtustrankaFormatedWithAdress>
    <izvorni_sadrzaj> ALTRUIST - CENTAR ZA ZAŠTITU LJUDSKIH PRAVA I GRAĐANSKIH SLOBODA, Kraj Sv. Marije 1II, 21000 Split</izvorni_sadrzaj>
    <derivirana_varijabla naziv="DomainObject.Predmet.ProtustrankaFormatedWithAdress_1"> ALTRUIST - CENTAR ZA ZAŠTITU LJUDSKIH PRAVA I GRAĐANSKIH SLOBODA, Kraj Sv. Marije 1II, 21000 Split</derivirana_varijabla>
  </DomainObject.Predmet.ProtustrankaFormatedWithAdress>
  <DomainObject.Predmet.ProtustrankaFormatedWithAdressOIB>
    <izvorni_sadrzaj> ALTRUIST - CENTAR ZA ZAŠTITU LJUDSKIH PRAVA I GRAĐANSKIH SLOBODA, OIB 25637646137, Kraj Sv. Marije 1II, 21000 Split</izvorni_sadrzaj>
    <derivirana_varijabla naziv="DomainObject.Predmet.ProtustrankaFormatedWithAdressOIB_1"> ALTRUIST - CENTAR ZA ZAŠTITU LJUDSKIH PRAVA I GRAĐANSKIH SLOBODA, OIB 25637646137, Kraj Sv. Marije 1II, 21000 Split</derivirana_varijabla>
  </DomainObject.Predmet.ProtustrankaFormatedWithAdressOIB>
  <DomainObject.Predmet.ProtustrankaWithAdress>
    <izvorni_sadrzaj>ALTRUIST - CENTAR ZA ZAŠTITU LJUDSKIH PRAVA I GRAĐANSKIH SLOBODA Kraj Sv. Marije 1II, 21000 Split</izvorni_sadrzaj>
    <derivirana_varijabla naziv="DomainObject.Predmet.ProtustrankaWithAdress_1">ALTRUIST - CENTAR ZA ZAŠTITU LJUDSKIH PRAVA I GRAĐANSKIH SLOBODA Kraj Sv. Marije 1II, 21000 Split</derivirana_varijabla>
  </DomainObject.Predmet.ProtustrankaWithAdress>
  <DomainObject.Predmet.ProtustrankaWithAdressOIB>
    <izvorni_sadrzaj>ALTRUIST - CENTAR ZA ZAŠTITU LJUDSKIH PRAVA I GRAĐANSKIH SLOBODA, OIB 25637646137, Kraj Sv. Marije 1II, 21000 Split</izvorni_sadrzaj>
    <derivirana_varijabla naziv="DomainObject.Predmet.ProtustrankaWithAdressOIB_1">ALTRUIST - CENTAR ZA ZAŠTITU LJUDSKIH PRAVA I GRAĐANSKIH SLOBODA, OIB 25637646137, Kraj Sv. Marije 1II, 21000 Split</derivirana_varijabla>
  </DomainObject.Predmet.ProtustrankaWithAdressOIB>
  <DomainObject.Predmet.ProtustrankaNazivFormated>
    <izvorni_sadrzaj>ALTRUIST - CENTAR ZA ZAŠTITU LJUDSKIH PRAVA I GRAĐANSKIH SLOBODA</izvorni_sadrzaj>
    <derivirana_varijabla naziv="DomainObject.Predmet.ProtustrankaNazivFormated_1">ALTRUIST - CENTAR ZA ZAŠTITU LJUDSKIH PRAVA I GRAĐANSKIH SLOBODA</derivirana_varijabla>
  </DomainObject.Predmet.ProtustrankaNazivFormated>
  <DomainObject.Predmet.ProtustrankaNazivFormatedOIB>
    <izvorni_sadrzaj>ALTRUIST - CENTAR ZA ZAŠTITU LJUDSKIH PRAVA I GRAĐANSKIH SLOBODA, OIB 25637646137</izvorni_sadrzaj>
    <derivirana_varijabla naziv="DomainObject.Predmet.ProtustrankaNazivFormatedOIB_1">ALTRUIST - CENTAR ZA ZAŠTITU LJUDSKIH PRAVA I GRAĐANSKIH SLOBODA, OIB 25637646137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17939.42</izvorni_sadrzaj>
    <derivirana_varijabla naziv="DomainObject.Predmet.TrenutnaVrijednost_1">17939.42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ALTRUIST - CENTAR ZA ZAŠTITU LJUDSKIH PRAVA I GRAĐANSKIH SLOBODA</item>
    </izvorni_sadrzaj>
    <derivirana_varijabla naziv="DomainObject.Predmet.ProtuStrankaListFormated_1">
      <item>ALTRUIST - CENTAR ZA ZAŠTITU LJUDSKIH PRAVA I GRAĐANSKIH SLOBODA</item>
    </derivirana_varijabla>
  </DomainObject.Predmet.ProtuStrankaListFormated>
  <DomainObject.Predmet.ProtuStrankaListFormatedOIB>
    <izvorni_sadrzaj>
      <item>ALTRUIST - CENTAR ZA ZAŠTITU LJUDSKIH PRAVA I GRAĐANSKIH SLOBODA, OIB 25637646137</item>
    </izvorni_sadrzaj>
    <derivirana_varijabla naziv="DomainObject.Predmet.ProtuStrankaListFormatedOIB_1">
      <item>ALTRUIST - CENTAR ZA ZAŠTITU LJUDSKIH PRAVA I GRAĐANSKIH SLOBODA, OIB 25637646137</item>
    </derivirana_varijabla>
  </DomainObject.Predmet.ProtuStrankaListFormatedOIB>
  <DomainObject.Predmet.ProtuStrankaListFormatedWithAdress>
    <izvorni_sadrzaj>
      <item>ALTRUIST - CENTAR ZA ZAŠTITU LJUDSKIH PRAVA I GRAĐANSKIH SLOBODA, Kraj Sv. Marije 1II, 21000 Split</item>
    </izvorni_sadrzaj>
    <derivirana_varijabla naziv="DomainObject.Predmet.ProtuStrankaListFormatedWithAdress_1">
      <item>ALTRUIST - CENTAR ZA ZAŠTITU LJUDSKIH PRAVA I GRAĐANSKIH SLOBODA, Kraj Sv. Marije 1II, 21000 Split</item>
    </derivirana_varijabla>
  </DomainObject.Predmet.ProtuStrankaListFormatedWithAdress>
  <DomainObject.Predmet.ProtuStrankaListFormatedWithAdressOIB>
    <izvorni_sadrzaj>
      <item>ALTRUIST - CENTAR ZA ZAŠTITU LJUDSKIH PRAVA I GRAĐANSKIH SLOBODA, OIB 25637646137, Kraj Sv. Marije 1II, 21000 Split</item>
    </izvorni_sadrzaj>
    <derivirana_varijabla naziv="DomainObject.Predmet.ProtuStrankaListFormatedWithAdressOIB_1">
      <item>ALTRUIST - CENTAR ZA ZAŠTITU LJUDSKIH PRAVA I GRAĐANSKIH SLOBODA, OIB 25637646137, Kraj Sv. Marije 1II, 21000 Split</item>
    </derivirana_varijabla>
  </DomainObject.Predmet.ProtuStrankaListFormatedWithAdressOIB>
  <DomainObject.Predmet.ProtuStrankaListNazivFormated>
    <izvorni_sadrzaj>
      <item>ALTRUIST - CENTAR ZA ZAŠTITU LJUDSKIH PRAVA I GRAĐANSKIH SLOBODA</item>
    </izvorni_sadrzaj>
    <derivirana_varijabla naziv="DomainObject.Predmet.ProtuStrankaListNazivFormated_1">
      <item>ALTRUIST - CENTAR ZA ZAŠTITU LJUDSKIH PRAVA I GRAĐANSKIH SLOBODA</item>
    </derivirana_varijabla>
  </DomainObject.Predmet.ProtuStrankaListNazivFormated>
  <DomainObject.Predmet.ProtuStrankaListNazivFormatedOIB>
    <izvorni_sadrzaj>
      <item>ALTRUIST - CENTAR ZA ZAŠTITU LJUDSKIH PRAVA I GRAĐANSKIH SLOBODA, OIB 25637646137</item>
    </izvorni_sadrzaj>
    <derivirana_varijabla naziv="DomainObject.Predmet.ProtuStrankaListNazivFormatedOIB_1">
      <item>ALTRUIST - CENTAR ZA ZAŠTITU LJUDSKIH PRAVA I GRAĐANSKIH SLOBODA, OIB 25637646137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ALTRUIST - CENTAR ZA ZAŠTITU LJUDSKIH PRAVA I GRAĐANSKIH SLOBODA</izvorni_sadrzaj>
    <derivirana_varijabla naziv="DomainObject.Predmet.ProtustrankaIDrugi_1">ALTRUIST - CENTAR ZA ZAŠTITU LJUDSKIH PRAVA I GRAĐANSKIH SLOBODA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ALTRUIST - CENTAR ZA ZAŠTITU LJUDSKIH PRAVA I GRAĐANSKIH SLOBODA, OIB 25637646137, Kraj Sv. Marije 1II, 21000 Split</izvorni_sadrzaj>
    <derivirana_varijabla naziv="DomainObject.Predmet.ProtustrankaIDrugiAdressOIB_1">ALTRUIST - CENTAR ZA ZAŠTITU LJUDSKIH PRAVA I GRAĐANSKIH SLOBODA, OIB 25637646137,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ALTRUIST - CENTAR ZA ZAŠTITU LJUDSKIH PRAVA I GRAĐANSKIH SLOBODA</item>
      <item>FINANCIJSKA AGENCIJA, RC SPLIT</item>
    </izvorni_sadrzaj>
    <derivirana_varijabla naziv="DomainObject.Predmet.SudioniciListNaziv_1">
      <item>ALTRUIST - CENTAR ZA ZAŠTITU LJUDSKIH PRAVA I GRAĐANSKIH SLOBODA</item>
      <item>FINANCIJSKA AGENCIJA, RC SPLIT</item>
    </derivirana_varijabla>
  </DomainObject.Predmet.SudioniciListNaziv>
  <DomainObject.Predmet.SudioniciListAdressOIB>
    <izvorni_sadrzaj>
      <item>ALTRUIST - CENTAR ZA ZAŠTITU LJUDSKIH PRAVA I GRAĐANSKIH SLOBODA, OIB 25637646137, Kraj Sv. Marije 1II,21000 Split</item>
      <item>FINANCIJSKA AGENCIJA, RC SPLIT, OIB 85821130368, Mažuranićevo šetalište 24 b,21000 Split</item>
    </izvorni_sadrzaj>
    <derivirana_varijabla naziv="DomainObject.Predmet.SudioniciListAdressOIB_1">
      <item>ALTRUIST - CENTAR ZA ZAŠTITU LJUDSKIH PRAVA I GRAĐANSKIH SLOBODA, OIB 25637646137, Kraj Sv. Marije 1II,21000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25637646137</item>
      <item>, OIB 85821130368</item>
    </izvorni_sadrzaj>
    <derivirana_varijabla naziv="DomainObject.Predmet.SudioniciListNazivOIB_1">
      <item>, OIB 25637646137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0A8AF-7475-4AC1-9BB5-779EA5B12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1818</properties:Characters>
  <properties:Lines>51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2016-02-01T08:56:00Z</cp:lastPrinted>
  <dcterms:modified xmlns:xsi="http://www.w3.org/2001/XMLSchema-instance" xsi:type="dcterms:W3CDTF">2016-02-01T08:56:00Z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