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6f3d" w14:paraId="8626f3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C10E16">
        <w:t>577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C10E16">
        <w:t>VINI MUNDI d.o.o., OIB: 50834587967, MBS: 080768557, Popovača, Sisačka 10</w:t>
      </w:r>
      <w:r w:rsidR="00DA241E">
        <w:t>,</w:t>
      </w:r>
      <w:r w:rsidR="002F01CE">
        <w:t xml:space="preserve"> dana</w:t>
      </w:r>
      <w:r w:rsidR="002E1BC2">
        <w:t xml:space="preserve"> </w:t>
      </w:r>
      <w:r w:rsidR="00C10E16">
        <w:t>9. siječnja</w:t>
      </w:r>
      <w:r w:rsidR="00B35B7D">
        <w:t xml:space="preserve"> </w:t>
      </w:r>
      <w:r w:rsidR="002F01CE">
        <w:t xml:space="preserve"> 201</w:t>
      </w:r>
      <w:r w:rsidR="00C10E16">
        <w:t>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C10E16">
        <w:t>VINI MUNDI d.o.o., OIB: 50834587967, MBS: 080768557, Popovača, Sisačka 10</w:t>
      </w:r>
      <w:r w:rsidR="00DA241E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76AC4">
        <w:t>DAVID JAKOVLJEVIĆ, OIB:  63014812654, Sesvete, Kaštelanska 7.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B6181D">
        <w:t>VINI MUNDI d.o.o., OIB: 50834587967, MBS: 080768557, Popovača, Sisačka 10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DA241E" w:rsidR="00DA241E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B6181D">
        <w:t>30</w:t>
      </w:r>
      <w:r w:rsidR="002E1BC2">
        <w:t>. studenog</w:t>
      </w:r>
      <w:r w:rsidR="00590A0E">
        <w:t xml:space="preserve"> 201</w:t>
      </w:r>
      <w:r w:rsidR="00591573">
        <w:t>5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2E1BC2">
        <w:t>1</w:t>
      </w:r>
      <w:r w:rsidR="00B6181D">
        <w:t>5047</w:t>
      </w:r>
      <w:r w:rsidR="00B35B7D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6181D">
        <w:t>VINI MUNDI d.o.o., OIB: 50834587967, MBS: 080768557, Popovača, Sisačka 10</w:t>
      </w:r>
      <w:r w:rsidR="00DA241E">
        <w:t>.</w:t>
      </w:r>
    </w:p>
    <w:p w:rsidRDefault="00DA241E" w:rsidP="00DA241E" w:rsidR="00DA241E">
      <w:pPr>
        <w:jc w:val="both"/>
      </w:pPr>
    </w:p>
    <w:p w:rsidRDefault="0040522B" w:rsidP="00DA241E" w:rsidR="00EB5FF1">
      <w:pPr>
        <w:jc w:val="both"/>
      </w:pPr>
      <w:r>
        <w:t xml:space="preserve">Trgovački sud u Osijeku je dana </w:t>
      </w:r>
      <w:r w:rsidR="00B6181D">
        <w:t>16</w:t>
      </w:r>
      <w:r w:rsidR="00591573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B6181D">
        <w:t>577</w:t>
      </w:r>
      <w:r w:rsidR="00590A0E">
        <w:t>/2016-3</w:t>
      </w:r>
      <w:r>
        <w:t xml:space="preserve"> sukladno čl. </w:t>
      </w:r>
      <w:r w:rsidR="00DA241E">
        <w:t>430 Stečajnog zakona ( NN-71/15)</w:t>
      </w:r>
      <w:r>
        <w:t xml:space="preserve">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6181D">
        <w:t>9.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B6181D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6181D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0B18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B6181D">
      <w:t>577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E1BC2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6AC4"/>
    <w:rsid w:val="004F0096"/>
    <w:rsid w:val="00590A0E"/>
    <w:rsid w:val="00591573"/>
    <w:rsid w:val="00597876"/>
    <w:rsid w:val="005C0B18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5B7D"/>
    <w:rsid w:val="00B37C1E"/>
    <w:rsid w:val="00B6181D"/>
    <w:rsid w:val="00B62767"/>
    <w:rsid w:val="00B82754"/>
    <w:rsid w:val="00B87BDD"/>
    <w:rsid w:val="00B9409F"/>
    <w:rsid w:val="00BA1A5C"/>
    <w:rsid w:val="00BA7824"/>
    <w:rsid w:val="00BD6AD1"/>
    <w:rsid w:val="00C10E16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A241E"/>
    <w:rsid w:val="00DB058B"/>
    <w:rsid w:val="00DD4699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0B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0B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B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B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0B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0B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B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B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St-1577/2016</izvorni_sadrzaj>
    <derivirana_varijabla naziv="DomainObject.Predmet.OznakaBroj_1">St-1577/2016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 MUNDI d.o.o.</izvorni_sadrzaj>
    <derivirana_varijabla naziv="DomainObject.Predmet.ProtustrankaFormated_1">  VINI MUNDI d.o.o.</derivirana_varijabla>
  </DomainObject.Predmet.ProtustrankaFormated>
  <DomainObject.Predmet.ProtustrankaFormatedOIB>
    <izvorni_sadrzaj>  VINI MUNDI d.o.o., OIB 50834587967</izvorni_sadrzaj>
    <derivirana_varijabla naziv="DomainObject.Predmet.ProtustrankaFormatedOIB_1">  VINI MUNDI d.o.o., OIB 50834587967</derivirana_varijabla>
  </DomainObject.Predmet.ProtustrankaFormatedOIB>
  <DomainObject.Predmet.ProtustrankaFormatedWithAdress>
    <izvorni_sadrzaj> VINI MUNDI d.o.o., Sisačka 10, 44317 Popovača</izvorni_sadrzaj>
    <derivirana_varijabla naziv="DomainObject.Predmet.ProtustrankaFormatedWithAdress_1"> VINI MUNDI d.o.o., Sisačka 10, 44317 Popovača</derivirana_varijabla>
  </DomainObject.Predmet.ProtustrankaFormatedWithAdress>
  <DomainObject.Predmet.ProtustrankaFormatedWithAdressOIB>
    <izvorni_sadrzaj> VINI MUNDI d.o.o., OIB 50834587967, Sisačka 10, 44317 Popovača</izvorni_sadrzaj>
    <derivirana_varijabla naziv="DomainObject.Predmet.ProtustrankaFormatedWithAdressOIB_1"> VINI MUNDI d.o.o., OIB 50834587967, Sisačka 10, 44317 Popovača</derivirana_varijabla>
  </DomainObject.Predmet.ProtustrankaFormatedWithAdressOIB>
  <DomainObject.Predmet.ProtustrankaWithAdress>
    <izvorni_sadrzaj>VINI MUNDI d.o.o. Sisačka 10, 44317 Popovača</izvorni_sadrzaj>
    <derivirana_varijabla naziv="DomainObject.Predmet.ProtustrankaWithAdress_1">VINI MUNDI d.o.o. Sisačka 10, 44317 Popovača</derivirana_varijabla>
  </DomainObject.Predmet.ProtustrankaWithAdress>
  <DomainObject.Predmet.ProtustrankaWithAdressOIB>
    <izvorni_sadrzaj>VINI MUNDI d.o.o., OIB 50834587967, Sisačka 10, 44317 Popovača</izvorni_sadrzaj>
    <derivirana_varijabla naziv="DomainObject.Predmet.ProtustrankaWithAdressOIB_1">VINI MUNDI d.o.o., OIB 50834587967, Sisačka 10, 44317 Popovača</derivirana_varijabla>
  </DomainObject.Predmet.ProtustrankaWithAdressOIB>
  <DomainObject.Predmet.ProtustrankaNazivFormated>
    <izvorni_sadrzaj>VINI MUNDI d.o.o.</izvorni_sadrzaj>
    <derivirana_varijabla naziv="DomainObject.Predmet.ProtustrankaNazivFormated_1">VINI MUNDI d.o.o.</derivirana_varijabla>
  </DomainObject.Predmet.ProtustrankaNazivFormated>
  <DomainObject.Predmet.ProtustrankaNazivFormatedOIB>
    <izvorni_sadrzaj>VINI MUNDI d.o.o., OIB 50834587967</izvorni_sadrzaj>
    <derivirana_varijabla naziv="DomainObject.Predmet.ProtustrankaNazivFormatedOIB_1">VINI MUNDI d.o.o., OIB 50834587967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VINI MUNDI d.o.o.</item>
    </izvorni_sadrzaj>
    <derivirana_varijabla naziv="DomainObject.Predmet.ProtuStrankaListFormated_1">
      <item>VINI MUNDI d.o.o.</item>
    </derivirana_varijabla>
  </DomainObject.Predmet.ProtuStrankaListFormated>
  <DomainObject.Predmet.ProtuStrankaListFormatedOIB>
    <izvorni_sadrzaj>
      <item>VINI MUNDI d.o.o., OIB 50834587967</item>
    </izvorni_sadrzaj>
    <derivirana_varijabla naziv="DomainObject.Predmet.ProtuStrankaListFormatedOIB_1">
      <item>VINI MUNDI d.o.o., OIB 50834587967</item>
    </derivirana_varijabla>
  </DomainObject.Predmet.ProtuStrankaListFormatedOIB>
  <DomainObject.Predmet.ProtuStrankaListFormatedWithAdress>
    <izvorni_sadrzaj>
      <item>VINI MUNDI d.o.o., Sisačka 10, 44317 Popovača</item>
    </izvorni_sadrzaj>
    <derivirana_varijabla naziv="DomainObject.Predmet.ProtuStrankaListFormatedWithAdress_1">
      <item>VINI MUNDI d.o.o., Sisačka 10, 44317 Popovača</item>
    </derivirana_varijabla>
  </DomainObject.Predmet.ProtuStrankaListFormatedWithAdress>
  <DomainObject.Predmet.ProtuStrankaListFormatedWithAdressOIB>
    <izvorni_sadrzaj>
      <item>VINI MUNDI d.o.o., OIB 50834587967, Sisačka 10, 44317 Popovača</item>
    </izvorni_sadrzaj>
    <derivirana_varijabla naziv="DomainObject.Predmet.ProtuStrankaListFormatedWithAdressOIB_1">
      <item>VINI MUNDI d.o.o., OIB 50834587967, Sisačka 10, 44317 Popovača</item>
    </derivirana_varijabla>
  </DomainObject.Predmet.ProtuStrankaListFormatedWithAdressOIB>
  <DomainObject.Predmet.ProtuStrankaListNazivFormated>
    <izvorni_sadrzaj>
      <item>VINI MUNDI d.o.o.</item>
    </izvorni_sadrzaj>
    <derivirana_varijabla naziv="DomainObject.Predmet.ProtuStrankaListNazivFormated_1">
      <item>VINI MUNDI d.o.o.</item>
    </derivirana_varijabla>
  </DomainObject.Predmet.ProtuStrankaListNazivFormated>
  <DomainObject.Predmet.ProtuStrankaListNazivFormatedOIB>
    <izvorni_sadrzaj>
      <item>VINI MUNDI d.o.o., OIB 50834587967</item>
    </izvorni_sadrzaj>
    <derivirana_varijabla naziv="DomainObject.Predmet.ProtuStrankaListNazivFormatedOIB_1">
      <item>VINI MUNDI d.o.o., OIB 50834587967</item>
    </derivirana_varijabla>
  </DomainObject.Predmet.ProtuStrankaListNazivFormatedOIB>
  <DomainObject.Predmet.OstaliListFormated>
    <izvorni_sadrzaj>
      <item>Damir Prevendar</item>
    </izvorni_sadrzaj>
    <derivirana_varijabla naziv="DomainObject.Predmet.OstaliListFormated_1">
      <item>Damir Prevendar</item>
    </derivirana_varijabla>
  </DomainObject.Predmet.OstaliListFormated>
  <DomainObject.Predmet.OstaliListFormatedOIB>
    <izvorni_sadrzaj>
      <item>Damir Prevendar, OIB 21091280971</item>
    </izvorni_sadrzaj>
    <derivirana_varijabla naziv="DomainObject.Predmet.OstaliListFormatedOIB_1">
      <item>Damir Prevendar, OIB 21091280971</item>
    </derivirana_varijabla>
  </DomainObject.Predmet.OstaliListFormatedOIB>
  <DomainObject.Predmet.OstaliListFormatedWithAdress>
    <izvorni_sadrzaj>
      <item>Damir Prevendar, Sisačka 10, 44317 Popovača</item>
    </izvorni_sadrzaj>
    <derivirana_varijabla naziv="DomainObject.Predmet.OstaliListFormatedWithAdress_1">
      <item>Damir Prevendar, Sisačka 10, 44317 Popovača</item>
    </derivirana_varijabla>
  </DomainObject.Predmet.OstaliListFormatedWithAdress>
  <DomainObject.Predmet.OstaliListFormatedWithAdressOIB>
    <izvorni_sadrzaj>
      <item>Damir Prevendar, OIB 21091280971, Sisačka 10, 44317 Popovača</item>
    </izvorni_sadrzaj>
    <derivirana_varijabla naziv="DomainObject.Predmet.OstaliListFormatedWithAdressOIB_1">
      <item>Damir Prevendar, OIB 21091280971, Sisačka 10, 44317 Popovača</item>
    </derivirana_varijabla>
  </DomainObject.Predmet.OstaliListFormatedWithAdressOIB>
  <DomainObject.Predmet.OstaliListNazivFormated>
    <izvorni_sadrzaj>
      <item>Damir Prevendar</item>
    </izvorni_sadrzaj>
    <derivirana_varijabla naziv="DomainObject.Predmet.OstaliListNazivFormated_1">
      <item>Damir Prevendar</item>
    </derivirana_varijabla>
  </DomainObject.Predmet.OstaliListNazivFormated>
  <DomainObject.Predmet.OstaliListNazivFormatedOIB>
    <izvorni_sadrzaj>
      <item>Damir Prevendar, OIB 21091280971</item>
    </izvorni_sadrzaj>
    <derivirana_varijabla naziv="DomainObject.Predmet.OstaliListNazivFormatedOIB_1">
      <item>Damir Prevendar, OIB 21091280971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VINI MUNDI d.o.o.</izvorni_sadrzaj>
    <derivirana_varijabla naziv="DomainObject.Predmet.ProtustrankaIDrugi_1">VINI MUNDI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VINI MUNDI d.o.o., OIB 50834587967, Sisačka 10, 44317 Popovača</izvorni_sadrzaj>
    <derivirana_varijabla naziv="DomainObject.Predmet.ProtustrankaIDrugiAdressOIB_1">VINI MUNDI d.o.o., OIB 50834587967, Sisačka 10,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 MUNDI d.o.o.</item>
      <item>FINA Regionalni centar Zagreb</item>
      <item>Damir Prevendar</item>
    </izvorni_sadrzaj>
    <derivirana_varijabla naziv="DomainObject.Predmet.SudioniciListNaziv_1">
      <item>VINI MUNDI d.o.o.</item>
      <item>FINA Regionalni centar Zagreb</item>
      <item>Damir Prevendar</item>
    </derivirana_varijabla>
  </DomainObject.Predmet.SudioniciListNaziv>
  <DomainObject.Predmet.SudioniciListAdressOIB>
    <izvorni_sadrzaj>
      <item>VINI MUNDI d.o.o., OIB 50834587967, Sisačka 10,44317 Popovača</item>
      <item>FINA Regionalni centar Zagreb, OIB 85821130368, Trg svibanjskih žrtava 1995. 1,10000 Zagreb</item>
      <item>Damir Prevendar, OIB 21091280971, Sisačka 10,44317 Popovača</item>
    </izvorni_sadrzaj>
    <derivirana_varijabla naziv="DomainObject.Predmet.SudioniciListAdressOIB_1">
      <item>VINI MUNDI d.o.o., OIB 50834587967, Sisačka 10,44317 Popovača</item>
      <item>FINA Regionalni centar Zagreb, OIB 85821130368, Trg svibanjskih žrtava 1995. 1,10000 Zagreb</item>
      <item>Damir Prevendar, OIB 21091280971, Sisačka 10,44317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50834587967</item>
      <item>, OIB 85821130368</item>
      <item>, OIB 21091280971</item>
    </izvorni_sadrzaj>
    <derivirana_varijabla naziv="DomainObject.Predmet.SudioniciListNazivOIB_1">
      <item>, OIB 50834587967</item>
      <item>, OIB 85821130368</item>
      <item>, OIB 21091280971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77135-181E-46C2-8A96-6BF8B112D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2244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2017-01-09T12:05:00Z</dcterms:created>
  <dc:creator>korisnik</dc:creator>
  <cp:lastModifiedBy>Snježana Andrijanić</cp:lastModifiedBy>
  <cp:lastPrinted>2017-01-09T12:03:00Z</cp:lastPrinted>
  <dcterms:modified xmlns:xsi="http://www.w3.org/2001/XMLSchema-instance" xsi:type="dcterms:W3CDTF">2017-01-09T12:05:00Z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