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3815"/>
        <w:tblLayout w:type="fixed"/>
        <w:tblCellMar>
          <w:left w:type="dxa" w:w="30"/>
          <w:right w:type="dxa" w:w="30"/>
        </w:tblCellMar>
        <w:tblLook w:val="04A0" w:noVBand="1" w:noHBand="0" w:lastColumn="0" w:firstColumn="1" w:lastRow="0" w:firstRow="1"/>
      </w:tblPr>
      <w:tblGrid>
        <w:gridCol w:w="739"/>
        <w:gridCol w:w="2552"/>
        <w:gridCol w:w="1701"/>
        <w:gridCol w:w="813"/>
        <w:gridCol w:w="462"/>
        <w:gridCol w:w="6618"/>
        <w:gridCol w:w="930"/>
      </w:tblGrid>
      <w:tr w:rsidTr="00AC0FCA" w:rsidR="00AC0FCA">
        <w:trPr>
          <w:trHeight w:val="285"/>
        </w:trPr>
        <w:tc>
          <w:tcPr>
            <w:tcW w:type="dxa" w:w="3291"/>
            <w:gridSpan w:val="2"/>
            <w:hideMark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SLAVONKA D.O.O. U STEČAJU</w:t>
            </w:r>
          </w:p>
        </w:tc>
        <w:tc>
          <w:tcPr>
            <w:tcW w:type="dxa" w:w="2514"/>
            <w:gridSpan w:val="2"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462"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6618"/>
            <w:hideMark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 St - 258/2016</w:t>
            </w:r>
          </w:p>
        </w:tc>
        <w:tc>
          <w:tcPr>
            <w:tcW w:type="dxa" w:w="930"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AC0FCA" w:rsidR="00AC0FCA">
        <w:trPr>
          <w:trHeight w:val="285"/>
        </w:trPr>
        <w:tc>
          <w:tcPr>
            <w:tcW w:type="dxa" w:w="3291"/>
            <w:gridSpan w:val="2"/>
            <w:hideMark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KOLODVORSKA BB</w:t>
            </w:r>
          </w:p>
        </w:tc>
        <w:tc>
          <w:tcPr>
            <w:tcW w:type="dxa" w:w="2514"/>
            <w:gridSpan w:val="2"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462"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6618"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930"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AC0FCA" w:rsidR="00AC0FCA">
        <w:trPr>
          <w:trHeight w:val="285"/>
        </w:trPr>
        <w:tc>
          <w:tcPr>
            <w:tcW w:type="dxa" w:w="3291"/>
            <w:gridSpan w:val="2"/>
            <w:hideMark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33523 ČAĐAVICA</w:t>
            </w:r>
          </w:p>
        </w:tc>
        <w:tc>
          <w:tcPr>
            <w:tcW w:type="dxa" w:w="2514"/>
            <w:gridSpan w:val="2"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462"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6618"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930"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AC0FCA" w:rsidR="00AC0FCA">
        <w:trPr>
          <w:trHeight w:val="285"/>
        </w:trPr>
        <w:tc>
          <w:tcPr>
            <w:tcW w:type="dxa" w:w="3291"/>
            <w:gridSpan w:val="2"/>
            <w:hideMark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U Virovitici , 27.06.2017.</w:t>
            </w:r>
          </w:p>
        </w:tc>
        <w:tc>
          <w:tcPr>
            <w:tcW w:type="dxa" w:w="2514"/>
            <w:gridSpan w:val="2"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462"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6618"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930"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AC0FCA" w:rsidR="00AC0FCA">
        <w:trPr>
          <w:trHeight w:val="285"/>
        </w:trPr>
        <w:tc>
          <w:tcPr>
            <w:tcW w:type="dxa" w:w="739"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552"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514"/>
            <w:gridSpan w:val="2"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462"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6618"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930"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AC0FCA" w:rsidR="00AC0FCA">
        <w:trPr>
          <w:trHeight w:val="330"/>
        </w:trPr>
        <w:tc>
          <w:tcPr>
            <w:tcW w:type="dxa" w:w="739"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552"/>
            <w:hideMark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 xml:space="preserve">                 </w:t>
            </w:r>
          </w:p>
        </w:tc>
        <w:tc>
          <w:tcPr>
            <w:tcW w:type="dxa" w:w="2976"/>
            <w:gridSpan w:val="3"/>
            <w:hideMark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8"/>
                <w:szCs w:val="28"/>
              </w:rPr>
              <w:t xml:space="preserve">       TABLICA  RAZLUČNIH  PRAVA</w:t>
            </w:r>
          </w:p>
        </w:tc>
        <w:tc>
          <w:tcPr>
            <w:tcW w:type="dxa" w:w="6618"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930"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AC0FCA" w:rsidR="00AC0FCA">
        <w:trPr>
          <w:trHeight w:val="492"/>
        </w:trPr>
        <w:tc>
          <w:tcPr>
            <w:tcW w:type="dxa" w:w="739"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552"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1"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275"/>
            <w:gridSpan w:val="2"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6618"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930"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AC0FCA" w:rsidR="00AC0FCA">
        <w:trPr>
          <w:trHeight w:val="300"/>
        </w:trPr>
        <w:tc>
          <w:tcPr>
            <w:tcW w:type="dxa" w:w="739"/>
            <w:tcBorders>
              <w:top w:space="0" w:sz="12" w:color="auto" w:val="single"/>
              <w:left w:space="0" w:sz="12" w:color="auto" w:val="single"/>
              <w:bottom w:space="0" w:sz="12" w:color="auto" w:val="single"/>
              <w:right w:space="0" w:sz="6" w:color="auto" w:val="single"/>
            </w:tcBorders>
            <w:hideMark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REDNI</w:t>
            </w:r>
          </w:p>
          <w:p w:rsidRDefault="00AC0FCA" w:rsidR="00AC0FCA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BROJ</w:t>
            </w:r>
          </w:p>
        </w:tc>
        <w:tc>
          <w:tcPr>
            <w:tcW w:type="dxa" w:w="2552"/>
            <w:tcBorders>
              <w:top w:space="0" w:sz="12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  <w:hideMark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VJEROVNIK</w:t>
            </w:r>
          </w:p>
        </w:tc>
        <w:tc>
          <w:tcPr>
            <w:tcW w:type="dxa" w:w="1701"/>
            <w:tcBorders>
              <w:top w:space="0" w:sz="12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  <w:hideMark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 xml:space="preserve">OSNOVA </w:t>
            </w:r>
          </w:p>
          <w:p w:rsidRDefault="00AC0FCA" w:rsidR="00AC0FCA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TRAŽBINE</w:t>
            </w:r>
          </w:p>
        </w:tc>
        <w:tc>
          <w:tcPr>
            <w:tcW w:type="dxa" w:w="1275"/>
            <w:gridSpan w:val="2"/>
            <w:tcBorders>
              <w:top w:space="0" w:sz="12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  <w:hideMark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IZNOS  Kn</w:t>
            </w:r>
          </w:p>
        </w:tc>
        <w:tc>
          <w:tcPr>
            <w:tcW w:type="dxa" w:w="6618"/>
            <w:tcBorders>
              <w:top w:space="0" w:sz="12" w:color="auto" w:val="single"/>
              <w:left w:space="0" w:sz="6" w:color="auto" w:val="single"/>
              <w:bottom w:space="0" w:sz="12" w:color="auto" w:val="single"/>
              <w:right w:space="0" w:sz="12" w:color="auto" w:val="single"/>
            </w:tcBorders>
            <w:hideMark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 xml:space="preserve">IMOVINA NA KOJOJ JE ZASNO. </w:t>
            </w:r>
          </w:p>
          <w:p w:rsidRDefault="00AC0FCA" w:rsidR="00AC0FCA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RAZLUČNO PRAVO</w:t>
            </w:r>
          </w:p>
        </w:tc>
        <w:tc>
          <w:tcPr>
            <w:tcW w:type="dxa" w:w="930"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AC0FCA" w:rsidR="00AC0FCA">
        <w:trPr>
          <w:trHeight w:val="885"/>
        </w:trPr>
        <w:tc>
          <w:tcPr>
            <w:tcW w:type="dxa" w:w="7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1.</w:t>
            </w:r>
          </w:p>
        </w:tc>
        <w:tc>
          <w:tcPr>
            <w:tcW w:type="dxa" w:w="255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Privredna banka d.d.</w:t>
            </w:r>
          </w:p>
          <w:p w:rsidRDefault="00AC0FCA" w:rsidR="00AC0FCA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Zagreb,Radnička 50 , OIB : 02535697732</w:t>
            </w:r>
          </w:p>
        </w:tc>
        <w:tc>
          <w:tcPr>
            <w:tcW w:type="dxa" w:w="170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Ugovor o kreditu</w:t>
            </w:r>
          </w:p>
        </w:tc>
        <w:tc>
          <w:tcPr>
            <w:tcW w:type="dxa" w:w="1275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5.000.000,00</w:t>
            </w:r>
          </w:p>
        </w:tc>
        <w:tc>
          <w:tcPr>
            <w:tcW w:type="dxa" w:w="7548"/>
            <w:gridSpan w:val="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Nekretnina upisana u zk.ul.br. 2688 k.o. </w:t>
            </w:r>
          </w:p>
          <w:p w:rsidRDefault="00AC0FCA" w:rsidR="00AC0FCA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Čađavica, čkbr. 1244/5 zgrada, </w:t>
            </w:r>
          </w:p>
          <w:p w:rsidRDefault="00AC0FCA" w:rsidR="00AC0FCA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ekonomsko dvorište , Kolodvorska ul,</w:t>
            </w:r>
          </w:p>
          <w:p w:rsidRDefault="00AC0FCA" w:rsidR="00AC0FCA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površine 983 čhv </w:t>
            </w:r>
          </w:p>
        </w:tc>
      </w:tr>
      <w:tr w:rsidTr="00AC0FCA" w:rsidR="00AC0FCA">
        <w:trPr>
          <w:trHeight w:val="1080"/>
        </w:trPr>
        <w:tc>
          <w:tcPr>
            <w:tcW w:type="dxa" w:w="7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2.</w:t>
            </w:r>
          </w:p>
        </w:tc>
        <w:tc>
          <w:tcPr>
            <w:tcW w:type="dxa" w:w="255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RH , Ministarstvo financija , Porezna uprava , Boškovićeva 5 , Zagreb ,</w:t>
            </w:r>
          </w:p>
          <w:p w:rsidRDefault="00AC0FCA" w:rsidR="00AC0FCA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OIB : 18683136487</w:t>
            </w:r>
          </w:p>
        </w:tc>
        <w:tc>
          <w:tcPr>
            <w:tcW w:type="dxa" w:w="170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Porezi i doprinosi</w:t>
            </w:r>
          </w:p>
        </w:tc>
        <w:tc>
          <w:tcPr>
            <w:tcW w:type="dxa" w:w="1275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1.052.915,02</w:t>
            </w:r>
          </w:p>
        </w:tc>
        <w:tc>
          <w:tcPr>
            <w:tcW w:type="dxa" w:w="7548"/>
            <w:gridSpan w:val="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Nekretnina upisana u zk.ul.br. 2688 k.o. </w:t>
            </w:r>
          </w:p>
          <w:p w:rsidRDefault="00AC0FCA" w:rsidR="00AC0FCA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Čađavica , čkbr. 1244/5 zgrada , ekonomsko </w:t>
            </w:r>
          </w:p>
          <w:p w:rsidRDefault="00AC0FCA" w:rsidR="00AC0FCA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dvorište, Kolodvorska ul , površine 983 čhv  </w:t>
            </w:r>
          </w:p>
          <w:p w:rsidRDefault="00AC0FCA" w:rsidR="00AC0FCA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Osobni automobil OPEL COMBO 1,7 D, god. </w:t>
            </w:r>
          </w:p>
          <w:p w:rsidRDefault="00AC0FCA" w:rsidR="00AC0FCA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proiz. 1999., neispravan i odjavljen 09.04.2013. godine</w:t>
            </w:r>
          </w:p>
        </w:tc>
      </w:tr>
      <w:tr w:rsidTr="00AC0FCA" w:rsidR="00AC0FCA">
        <w:trPr>
          <w:trHeight w:val="1155"/>
        </w:trPr>
        <w:tc>
          <w:tcPr>
            <w:tcW w:type="dxa" w:w="7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3.</w:t>
            </w:r>
          </w:p>
        </w:tc>
        <w:tc>
          <w:tcPr>
            <w:tcW w:type="dxa" w:w="255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Fond za zaštitu okoliša i energetsku učinkovitost , Radnička cesta 80 ,</w:t>
            </w:r>
          </w:p>
          <w:p w:rsidRDefault="00AC0FCA" w:rsidR="00AC0FCA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Zagreb , OIB : 85828625994</w:t>
            </w:r>
          </w:p>
        </w:tc>
        <w:tc>
          <w:tcPr>
            <w:tcW w:type="dxa" w:w="170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 xml:space="preserve">Naknada za </w:t>
            </w:r>
          </w:p>
          <w:p w:rsidRDefault="00AC0FCA" w:rsidR="00AC0FCA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zbrinjavanje</w:t>
            </w:r>
          </w:p>
        </w:tc>
        <w:tc>
          <w:tcPr>
            <w:tcW w:type="dxa" w:w="1275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>28.806,58</w:t>
            </w:r>
          </w:p>
        </w:tc>
        <w:tc>
          <w:tcPr>
            <w:tcW w:type="dxa" w:w="7548"/>
            <w:gridSpan w:val="2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Nekretnina upisana u zk.ul.br. 2688 k.o.</w:t>
            </w:r>
          </w:p>
          <w:p w:rsidRDefault="00AC0FCA" w:rsidR="00AC0FCA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Čađavica, čkbr. 1244/5 zgrada, ekonomsko</w:t>
            </w:r>
          </w:p>
          <w:p w:rsidRDefault="00AC0FCA" w:rsidR="00AC0FCA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dvorište, Kolodvorska ul, površine 983 čhv </w:t>
            </w:r>
          </w:p>
        </w:tc>
      </w:tr>
      <w:tr w:rsidTr="00AC0FCA" w:rsidR="00AC0FCA">
        <w:trPr>
          <w:trHeight w:val="885"/>
        </w:trPr>
        <w:tc>
          <w:tcPr>
            <w:tcW w:type="dxa" w:w="73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275"/>
            <w:gridSpan w:val="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b/>
                <w:bCs/>
                <w:color w:val="000000"/>
              </w:rPr>
              <w:t>6.081.721,6</w:t>
            </w:r>
            <w:bookmarkStart w:name="_GoBack" w:id="0"/>
            <w:bookmarkEnd w:id="0"/>
            <w:r>
              <w:rPr>
                <w:rFonts w:cs="Calibri" w:hAnsi="Calibri" w:ascii="Calibri"/>
                <w:b/>
                <w:bCs/>
                <w:color w:val="000000"/>
              </w:rPr>
              <w:t>0</w:t>
            </w:r>
          </w:p>
        </w:tc>
        <w:tc>
          <w:tcPr>
            <w:tcW w:type="dxa" w:w="66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930"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AC0FCA" w:rsidR="00AC0FCA">
        <w:trPr>
          <w:trHeight w:val="960"/>
        </w:trPr>
        <w:tc>
          <w:tcPr>
            <w:tcW w:type="dxa" w:w="739"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552"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1"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275"/>
            <w:gridSpan w:val="2"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6618"/>
            <w:hideMark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 xml:space="preserve">                           Stečajni upravitelj :</w:t>
            </w:r>
          </w:p>
        </w:tc>
        <w:tc>
          <w:tcPr>
            <w:tcW w:type="dxa" w:w="930"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AC0FCA" w:rsidR="00AC0FCA">
        <w:trPr>
          <w:trHeight w:val="360"/>
        </w:trPr>
        <w:tc>
          <w:tcPr>
            <w:tcW w:type="dxa" w:w="739"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552"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1"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275"/>
            <w:gridSpan w:val="2"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6618"/>
            <w:hideMark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22"/>
                <w:szCs w:val="22"/>
              </w:rPr>
            </w:pPr>
            <w:r>
              <w:rPr>
                <w:rFonts w:cs="Calibri" w:hAnsi="Calibri" w:ascii="Calibri"/>
                <w:color w:val="000000"/>
              </w:rPr>
              <w:t xml:space="preserve">                          Franjo Otročak dipl.ing.</w:t>
            </w:r>
          </w:p>
        </w:tc>
        <w:tc>
          <w:tcPr>
            <w:tcW w:type="dxa" w:w="930"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AC0FCA" w:rsidR="00AC0FCA">
        <w:trPr>
          <w:trHeight w:val="330"/>
        </w:trPr>
        <w:tc>
          <w:tcPr>
            <w:tcW w:type="dxa" w:w="739"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552"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1"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275"/>
            <w:gridSpan w:val="2"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6618"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930"/>
          </w:tcPr>
          <w:p w:rsidRDefault="00AC0FCA" w:rsidR="00AC0FCA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</w:tbl>
    <w:p w14:textId="54d8205" w14:paraId="54d8205" w:rsidRDefault="00AC0FCA" w:rsidP="00AC0FCA" w:rsidR="00AC0FCA">
      <w:pPr>
        <w15:collapsed w:val="false"/>
        <w:rPr>
          <w:rFonts w:hAnsiTheme="minorHAnsi" w:asciiTheme="minorHAnsi"/>
          <w:sz w:val="22"/>
          <w:szCs w:val="22"/>
        </w:rPr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0FCA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526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2017.</izvorni_sadrzaj>
    <derivirana_varijabla naziv="DomainObject.DatumDonosenjaOdluke_1">25.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St-258/2016-26</izvorni_sadrzaj>
    <derivirana_varijabla naziv="DomainObject.Oznaka_1">St-258/2016-26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St-258/2016</izvorni_sadrzaj>
    <derivirana_varijabla naziv="DomainObject.Predmet.OznakaBroj_1">St-258/2016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SLAVONKA društvo s ograničenom odgovornošću za proizvodnju i trgovinu, Čađavica</izvorni_sadrzaj>
    <derivirana_varijabla naziv="DomainObject.Predmet.ProtustrankaFormated_1">  SLAVONKA društvo s ograničenom odgovornošću za proizvodnju i trgovinu, Čađavica</derivirana_varijabla>
  </DomainObject.Predmet.ProtustrankaFormated>
  <DomainObject.Predmet.ProtustrankaFormatedOIB>
    <izvorni_sadrzaj>  SLAVONKA društvo s ograničenom odgovornošću za proizvodnju i trgovinu, Čađavica, OIB 41165302614</izvorni_sadrzaj>
    <derivirana_varijabla naziv="DomainObject.Predmet.ProtustrankaFormatedOIB_1">  SLAVONKA društvo s ograničenom odgovornošću za proizvodnju i trgovinu, Čađavica, OIB 41165302614</derivirana_varijabla>
  </DomainObject.Predmet.ProtustrankaFormatedOIB>
  <DomainObject.Predmet.ProtustrankaFormatedWithAdress>
    <izvorni_sadrzaj> SLAVONKA društvo s ograničenom odgovornošću za proizvodnju i trgovinu, Čađavica, Kolodvorska/bb, 33523 Čađavica</izvorni_sadrzaj>
    <derivirana_varijabla naziv="DomainObject.Predmet.ProtustrankaFormatedWithAdress_1"> SLAVONKA društvo s ograničenom odgovornošću za proizvodnju i trgovinu, Čađavica, Kolodvorska/bb, 33523 Čađavica</derivirana_varijabla>
  </DomainObject.Predmet.ProtustrankaFormatedWithAdress>
  <DomainObject.Predmet.ProtustrankaFormatedWithAdressOIB>
    <izvorni_sadrzaj> SLAVONKA društvo s ograničenom odgovornošću za proizvodnju i trgovinu, Čađavica, OIB 41165302614, Kolodvorska/bb, 33523 Čađavica</izvorni_sadrzaj>
    <derivirana_varijabla naziv="DomainObject.Predmet.ProtustrankaFormatedWithAdressOIB_1"> SLAVONKA društvo s ograničenom odgovornošću za proizvodnju i trgovinu, Čađavica, OIB 41165302614, Kolodvorska/bb, 33523 Čađavica</derivirana_varijabla>
  </DomainObject.Predmet.ProtustrankaFormatedWithAdressOIB>
  <DomainObject.Predmet.ProtustrankaWithAdress>
    <izvorni_sadrzaj>SLAVONKA društvo s ograničenom odgovornošću za proizvodnju i trgovinu, Čađavica Kolodvorska/bb, 33523 Čađavica</izvorni_sadrzaj>
    <derivirana_varijabla naziv="DomainObject.Predmet.ProtustrankaWithAdress_1">SLAVONKA društvo s ograničenom odgovornošću za proizvodnju i trgovinu, Čađavica Kolodvorska/bb, 33523 Čađavica</derivirana_varijabla>
  </DomainObject.Predmet.ProtustrankaWithAdress>
  <DomainObject.Predmet.ProtustrankaWithAdressOIB>
    <izvorni_sadrzaj>SLAVONKA društvo s ograničenom odgovornošću za proizvodnju i trgovinu, Čađavica, OIB 41165302614, Kolodvorska/bb, 33523 Čađavica</izvorni_sadrzaj>
    <derivirana_varijabla naziv="DomainObject.Predmet.ProtustrankaWithAdressOIB_1">SLAVONKA društvo s ograničenom odgovornošću za proizvodnju i trgovinu, Čađavica, OIB 41165302614, Kolodvorska/bb, 33523 Čađavica</derivirana_varijabla>
  </DomainObject.Predmet.ProtustrankaWithAdressOIB>
  <DomainObject.Predmet.ProtustrankaNazivFormated>
    <izvorni_sadrzaj>SLAVONKA društvo s ograničenom odgovornošću za proizvodnju i trgovinu, Čađavica</izvorni_sadrzaj>
    <derivirana_varijabla naziv="DomainObject.Predmet.ProtustrankaNazivFormated_1">SLAVONKA društvo s ograničenom odgovornošću za proizvodnju i trgovinu, Čađavica</derivirana_varijabla>
  </DomainObject.Predmet.ProtustrankaNazivFormated>
  <DomainObject.Predmet.ProtustrankaNazivFormatedOIB>
    <izvorni_sadrzaj>SLAVONKA društvo s ograničenom odgovornošću za proizvodnju i trgovinu, Čađavica, OIB 41165302614</izvorni_sadrzaj>
    <derivirana_varijabla naziv="DomainObject.Predmet.ProtustrankaNazivFormatedOIB_1">SLAVONKA društvo s ograničenom odgovornošću za proizvodnju i trgovinu, Čađavica, OIB 41165302614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PRIVREDNA BANKA ZAGREB - DIONIČKO DRUŠTVO</izvorni_sadrzaj>
    <derivirana_varijabla naziv="DomainObject.Predmet.StrankaFormated_1">  FINA, RC ZAGREB, Podružnica Bjelovar; PRIVREDNA BANKA ZAGREB - DIONIČKO DRUŠTVO</derivirana_varijabla>
  </DomainObject.Predmet.StrankaFormated>
  <DomainObject.Predmet.StrankaFormatedOIB>
    <izvorni_sadrzaj>  FINA, RC ZAGREB, Podružnica Bjelovar, OIB 85821130368; PRIVREDNA BANKA ZAGREB - DIONIČKO DRUŠTVO, OIB 02535697732</izvorni_sadrzaj>
    <derivirana_varijabla naziv="DomainObject.Predmet.StrankaFormatedOIB_1">  FINA, RC ZAGREB, Podružnica Bjelovar, OIB 85821130368; PRIVREDNA BANKA ZAGREB - DIONIČKO DRUŠTVO, OIB 02535697732</derivirana_varijabla>
  </DomainObject.Predmet.StrankaFormatedOIB>
  <DomainObject.Predmet.StrankaFormatedWithAdress>
    <izvorni_sadrzaj> FINA, RC ZAGREB, Podružnica Bjelovar, F. Supila 4, 43000 Bjelovar; PRIVREDNA BANKA ZAGREB - DIONIČKO DRUŠTVO, Radnička cesta 50, 10000 Zagreb</izvorni_sadrzaj>
    <derivirana_varijabla naziv="DomainObject.Predmet.StrankaFormatedWithAdress_1"> FINA, RC ZAGREB, Podružnica Bjelovar, F. Supila 4, 43000 Bjelovar; PRIVREDNA BANKA ZAGREB - DIONIČKO DRUŠTVO, Radnička cesta 50, 10000 Zagreb</derivirana_varijabla>
  </DomainObject.Predmet.StrankaFormatedWithAdress>
  <DomainObject.Predmet.StrankaFormatedWithAdressOIB>
    <izvorni_sadrzaj> FINA, RC ZAGREB, Podružnica Bjelovar, OIB 85821130368, F. Supila 4, 43000 Bjelovar; PRIVREDNA BANKA ZAGREB - DIONIČKO DRUŠTVO, OIB 02535697732, Radnička cesta 50, 10000 Zagreb</izvorni_sadrzaj>
    <derivirana_varijabla naziv="DomainObject.Predmet.StrankaFormatedWithAdressOIB_1"> FINA, RC ZAGREB, Podružnica Bjelovar, OIB 85821130368, F. Supila 4, 43000 Bjelovar; PRIVREDNA BANKA ZAGREB - DIONIČKO DRUŠTVO, OIB 02535697732, Radnička cesta 50, 10000 Zagreb</derivirana_varijabla>
  </DomainObject.Predmet.StrankaFormatedWithAdressOIB>
  <DomainObject.Predmet.StrankaWithAdress>
    <izvorni_sadrzaj>FINA, RC ZAGREB, Podružnica Bjelovar F. Supila 4,43000 Bjelovar,PRIVREDNA BANKA ZAGREB - DIONIČKO DRUŠTVO Radnička cesta 50,10000 Zagreb</izvorni_sadrzaj>
    <derivirana_varijabla naziv="DomainObject.Predmet.StrankaWithAdress_1">FINA, RC ZAGREB, Podružnica Bjelovar F. Supila 4,43000 Bjelovar,PRIVREDNA BANKA ZAGREB - DIONIČKO DRUŠTVO Radnička cesta 50,10000 Zagreb</derivirana_varijabla>
  </DomainObject.Predmet.StrankaWithAdress>
  <DomainObject.Predmet.StrankaWithAdressOIB>
    <izvorni_sadrzaj>FINA, RC ZAGREB, Podružnica Bjelovar, OIB 85821130368, F. Supila 4,43000 Bjelovar,PRIVREDNA BANKA ZAGREB - DIONIČKO DRUŠTVO, OIB 02535697732, Radnička cesta 50,10000 Zagreb</izvorni_sadrzaj>
    <derivirana_varijabla naziv="DomainObject.Predmet.StrankaWithAdressOIB_1">FINA, RC ZAGREB, Podružnica Bjelovar, OIB 85821130368, F. Supila 4,43000 Bjelovar,PRIVREDNA BANKA ZAGREB - DIONIČKO DRUŠTVO, OIB 02535697732, Radnička cesta 50,10000 Zagreb</derivirana_varijabla>
  </DomainObject.Predmet.StrankaWithAdressOIB>
  <DomainObject.Predmet.StrankaNazivFormated>
    <izvorni_sadrzaj>FINA, RC ZAGREB, Podružnica Bjelovar,PRIVREDNA BANKA ZAGREB - DIONIČKO DRUŠTVO</izvorni_sadrzaj>
    <derivirana_varijabla naziv="DomainObject.Predmet.StrankaNazivFormated_1">FINA, RC ZAGREB, Podružnica Bjelovar,PRIVREDNA BANKA ZAGREB - DIONIČKO DRUŠTVO</derivirana_varijabla>
  </DomainObject.Predmet.StrankaNazivFormated>
  <DomainObject.Predmet.StrankaNazivFormatedOIB>
    <izvorni_sadrzaj>FINA, RC ZAGREB, Podružnica Bjelovar, OIB 85821130368,PRIVREDNA BANKA ZAGREB - DIONIČKO DRUŠTVO, OIB 02535697732</izvorni_sadrzaj>
    <derivirana_varijabla naziv="DomainObject.Predmet.StrankaNazivFormatedOIB_1">FINA, RC ZAGREB, Podružnica Bjelovar, OIB 85821130368,PRIVREDNA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  <item>PRIVREDNA BANKA ZAGREB - DIONIČKO DRUŠTVO</item>
    </izvorni_sadrzaj>
    <derivirana_varijabla naziv="DomainObject.Predmet.StrankaListFormated_1">
      <item>FINA, RC ZAGREB, Podružnica Bjelovar</item>
      <item>PRIVREDNA BANKA ZAGREB - DIONIČKO DRUŠTVO</item>
    </derivirana_varijabla>
  </DomainObject.Predmet.StrankaListFormated>
  <DomainObject.Predmet.StrankaListFormatedOIB>
    <izvorni_sadrzaj>
      <item>FINA, RC ZAGREB, Podružnica Bjelovar, OIB 85821130368</item>
      <item>PRIVREDNA BANKA ZAGREB - DIONIČKO DRUŠTVO, OIB 02535697732</item>
    </izvorni_sadrzaj>
    <derivirana_varijabla naziv="DomainObject.Predmet.StrankaListFormatedOIB_1">
      <item>FINA, RC ZAGREB, Podružnica Bjelovar, OIB 85821130368</item>
      <item>PRIVREDNA BANKA ZAGREB - DIONIČKO DRUŠTVO, OIB 02535697732</item>
    </derivirana_varijabla>
  </DomainObject.Predmet.StrankaListFormatedOIB>
  <DomainObject.Predmet.StrankaListFormatedWithAdress>
    <izvorni_sadrzaj>
      <item>FINA, RC ZAGREB, Podružnica Bjelovar, F. Supila 4, 43000 Bjelovar</item>
      <item>PRIVREDNA BANKA ZAGREB - DIONIČKO DRUŠTVO, Radnička cesta 50, 10000 Zagreb</item>
    </izvorni_sadrzaj>
    <derivirana_varijabla naziv="DomainObject.Predmet.StrankaListFormatedWithAdress_1">
      <item>FINA, RC ZAGREB, Podružnica Bjelovar, F. Supila 4, 43000 Bjelovar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PRIVREDNA BANKA ZAGREB - DIONIČKO DRUŠTVO, OIB 02535697732, Radnička cesta 50, 10000 Zagreb</item>
    </izvorni_sadrzaj>
    <derivirana_varijabla naziv="DomainObject.Predmet.StrankaListFormatedWithAdressOIB_1">
      <item>FINA, RC ZAGREB, Podružnica Bjelovar, OIB 85821130368, F. Supila 4, 43000 Bjelovar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FINA, RC ZAGREB, Podružnica Bjelovar</item>
      <item>PRIVREDNA BANKA ZAGREB - DIONIČKO DRUŠTVO</item>
    </izvorni_sadrzaj>
    <derivirana_varijabla naziv="DomainObject.Predmet.StrankaListNazivFormated_1">
      <item>FINA, RC ZAGREB, Podružnica Bjelovar</item>
      <item>PRIVREDNA BANKA ZAGREB - DIONIČKO DRUŠTVO</item>
    </derivirana_varijabla>
  </DomainObject.Predmet.StrankaListNazivFormated>
  <DomainObject.Predmet.StrankaListNazivFormatedOIB>
    <izvorni_sadrzaj>
      <item>FINA, RC ZAGREB, Podružnica Bjelovar, OIB 85821130368</item>
      <item>PRIVREDNA BANKA ZAGREB - DIONIČKO DRUŠTVO, OIB 02535697732</item>
    </izvorni_sadrzaj>
    <derivirana_varijabla naziv="DomainObject.Predmet.StrankaListNazivFormatedOIB_1">
      <item>FINA, RC ZAGREB, Podružnica Bjelovar, OIB 85821130368</item>
      <item>PRIVREDNA BANKA ZAGREB - DIONIČKO DRUŠTVO, OIB 02535697732</item>
    </derivirana_varijabla>
  </DomainObject.Predmet.StrankaListNazivFormatedOIB>
  <DomainObject.Predmet.ProtuStrankaListFormated>
    <izvorni_sadrzaj>
      <item>SLAVONKA društvo s ograničenom odgovornošću za proizvodnju i trgovinu, Čađavica</item>
    </izvorni_sadrzaj>
    <derivirana_varijabla naziv="DomainObject.Predmet.ProtuStrankaListFormated_1">
      <item>SLAVONKA društvo s ograničenom odgovornošću za proizvodnju i trgovinu, Čađavica</item>
    </derivirana_varijabla>
  </DomainObject.Predmet.ProtuStrankaListFormated>
  <DomainObject.Predmet.ProtuStrankaListFormatedOIB>
    <izvorni_sadrzaj>
      <item>SLAVONKA društvo s ograničenom odgovornošću za proizvodnju i trgovinu, Čađavica, OIB 41165302614</item>
    </izvorni_sadrzaj>
    <derivirana_varijabla naziv="DomainObject.Predmet.ProtuStrankaListFormatedOIB_1">
      <item>SLAVONKA društvo s ograničenom odgovornošću za proizvodnju i trgovinu, Čađavica, OIB 41165302614</item>
    </derivirana_varijabla>
  </DomainObject.Predmet.ProtuStrankaListFormatedOIB>
  <DomainObject.Predmet.ProtuStrankaListFormatedWithAdress>
    <izvorni_sadrzaj>
      <item>SLAVONKA društvo s ograničenom odgovornošću za proizvodnju i trgovinu, Čađavica, Kolodvorska/bb, 33523 Čađavica</item>
    </izvorni_sadrzaj>
    <derivirana_varijabla naziv="DomainObject.Predmet.ProtuStrankaListFormatedWithAdress_1">
      <item>SLAVONKA društvo s ograničenom odgovornošću za proizvodnju i trgovinu, Čađavica, Kolodvorska/bb, 33523 Čađavica</item>
    </derivirana_varijabla>
  </DomainObject.Predmet.ProtuStrankaListFormatedWithAdress>
  <DomainObject.Predmet.ProtuStrankaListFormatedWithAdressOIB>
    <izvorni_sadrzaj>
      <item>SLAVONKA društvo s ograničenom odgovornošću za proizvodnju i trgovinu, Čađavica, OIB 41165302614, Kolodvorska/bb, 33523 Čađavica</item>
    </izvorni_sadrzaj>
    <derivirana_varijabla naziv="DomainObject.Predmet.ProtuStrankaListFormatedWithAdressOIB_1">
      <item>SLAVONKA društvo s ograničenom odgovornošću za proizvodnju i trgovinu, Čađavica, OIB 41165302614, Kolodvorska/bb, 33523 Čađavica</item>
    </derivirana_varijabla>
  </DomainObject.Predmet.ProtuStrankaListFormatedWithAdressOIB>
  <DomainObject.Predmet.ProtuStrankaListNazivFormated>
    <izvorni_sadrzaj>
      <item>SLAVONKA društvo s ograničenom odgovornošću za proizvodnju i trgovinu, Čađavica</item>
    </izvorni_sadrzaj>
    <derivirana_varijabla naziv="DomainObject.Predmet.ProtuStrankaListNazivFormated_1">
      <item>SLAVONKA društvo s ograničenom odgovornošću za proizvodnju i trgovinu, Čađavica</item>
    </derivirana_varijabla>
  </DomainObject.Predmet.ProtuStrankaListNazivFormated>
  <DomainObject.Predmet.ProtuStrankaListNazivFormatedOIB>
    <izvorni_sadrzaj>
      <item>SLAVONKA društvo s ograničenom odgovornošću za proizvodnju i trgovinu, Čađavica, OIB 41165302614</item>
    </izvorni_sadrzaj>
    <derivirana_varijabla naziv="DomainObject.Predmet.ProtuStrankaListNazivFormatedOIB_1">
      <item>SLAVONKA društvo s ograničenom odgovornošću za proizvodnju i trgovinu, Čađavica, OIB 41165302614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>St-258/2016-26</izvorni_sadrzaj>
    <derivirana_varijabla naziv="DomainObject.PoslovniBrojDokumenta_1">St-258/2016-26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SLAVONKA društvo s ograničenom odgovornošću za proizvodnju i trgovinu, Čađavica</izvorni_sadrzaj>
    <derivirana_varijabla naziv="DomainObject.Predmet.ProtustrankaIDrugi_1">SLAVONKA društvo s ograničenom odgovornošću za proizvodnju i trgovinu, Čađavica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SLAVONKA društvo s ograničenom odgovornošću za proizvodnju i trgovinu, Čađavica, OIB 41165302614, Kolodvorska/bb, 33523 Čađavica</izvorni_sadrzaj>
    <derivirana_varijabla naziv="DomainObject.Predmet.ProtustrankaIDrugiAdressOIB_1">SLAVONKA društvo s ograničenom odgovornošću za proizvodnju i trgovinu, Čađavica, OIB 41165302614, Kolodvorska/bb, 33523 Čađavica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SLAVONKA društvo s ograničenom odgovornošću za proizvodnju i trgovinu, Čađavica</item>
      <item>PRIVREDNA BANKA ZAGREB - DIONIČKO DRUŠTVO</item>
    </izvorni_sadrzaj>
    <derivirana_varijabla naziv="DomainObject.Predmet.SudioniciListNaziv_1">
      <item>FINA, RC ZAGREB, Podružnica Bjelovar</item>
      <item>SLAVONKA društvo s ograničenom odgovornošću za proizvodnju i trgovinu, Čađavica</item>
      <item>PRIVREDNA BANKA ZAGREB - DIONIČKO DRUŠTVO</item>
    </derivirana_varijabla>
  </DomainObject.Predmet.SudioniciListNaziv>
  <DomainObject.Predmet.SudioniciListAdressOIB>
    <izvorni_sadrzaj>
      <item>FINA, RC ZAGREB, Podružnica Bjelovar, OIB 85821130368, F. Supila 4,43000 Bjelovar</item>
      <item>SLAVONKA društvo s ograničenom odgovornošću za proizvodnju i trgovinu, Čađavica, OIB 41165302614, Kolodvorska/bb,33523 Čađavica</item>
      <item>PRIVREDNA BANKA ZAGREB - DIONIČKO DRUŠTVO, OIB 02535697732, Radnička cesta 50,10000 Zagreb</item>
    </izvorni_sadrzaj>
    <derivirana_varijabla naziv="DomainObject.Predmet.SudioniciListAdressOIB_1">
      <item>FINA, RC ZAGREB, Podružnica Bjelovar, OIB 85821130368, F. Supila 4,43000 Bjelovar</item>
      <item>SLAVONKA društvo s ograničenom odgovornošću za proizvodnju i trgovinu, Čađavica, OIB 41165302614, Kolodvorska/bb,33523 Čađavica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BA845E-70AE-45F3-A1AE-3192FD6AF4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166</properties:Words>
  <properties:Characters>934</properties:Characters>
  <properties:Lines>114</properties:Lines>
  <properties:Paragraphs>45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2017-07-25T06:42:00Z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St-258/2016-26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