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c8cc6cd" w14:paraId="c8cc6cd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676502">
        <w:t>587</w:t>
      </w:r>
      <w:r>
        <w:t>/2018-</w:t>
      </w:r>
      <w:r w:rsidR="00EE144B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676502" w:rsidRPr="00676502">
        <w:rPr>
          <w:lang w:val="hr-HR"/>
        </w:rPr>
        <w:t>VJEČNI DJEČAK d.o.o.</w:t>
      </w:r>
      <w:r w:rsidR="00676502">
        <w:rPr>
          <w:lang w:val="hr-HR"/>
        </w:rPr>
        <w:t xml:space="preserve">, Dubrovačka 18, Split, OIB: </w:t>
      </w:r>
      <w:r w:rsidR="00676502" w:rsidRPr="00676502">
        <w:rPr>
          <w:lang w:val="hr-HR"/>
        </w:rPr>
        <w:t>40760152597</w:t>
      </w:r>
      <w:r w:rsidR="00FC2C11">
        <w:rPr>
          <w:lang w:val="hr-HR"/>
        </w:rPr>
        <w:t>,</w:t>
      </w:r>
      <w:r>
        <w:rPr>
          <w:lang w:val="hr-HR"/>
        </w:rPr>
        <w:t xml:space="preserve"> </w:t>
      </w:r>
      <w:r w:rsidR="00676502">
        <w:rPr>
          <w:lang w:val="hr-HR"/>
        </w:rPr>
        <w:t>27</w:t>
      </w:r>
      <w:r w:rsidR="00A42D2F">
        <w:rPr>
          <w:lang w:val="hr-HR"/>
        </w:rPr>
        <w:t>. kolovoza</w:t>
      </w:r>
      <w:r w:rsidR="003453DA">
        <w:rPr>
          <w:lang w:val="hr-HR"/>
        </w:rPr>
        <w:t xml:space="preserve"> 2018.</w:t>
      </w:r>
      <w:r>
        <w:rPr>
          <w:lang w:val="hr-HR"/>
        </w:rPr>
        <w:t>, temeljem čl. 430. Stečajnog zakona (Narodne novine broj 71/15</w:t>
      </w:r>
      <w:r w:rsidR="00EE144B">
        <w:rPr>
          <w:lang w:val="hr-HR"/>
        </w:rPr>
        <w:t xml:space="preserve"> i 104/17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76502" w:rsidRPr="00676502">
        <w:rPr>
          <w:lang w:val="hr-HR"/>
        </w:rPr>
        <w:t>VJEČNI DJEČAK d.o.o.</w:t>
      </w:r>
      <w:r w:rsidR="00676502">
        <w:rPr>
          <w:lang w:val="hr-HR"/>
        </w:rPr>
        <w:t xml:space="preserve">, Dubrovačka 18, Split, OIB: </w:t>
      </w:r>
      <w:r w:rsidR="00676502" w:rsidRPr="00676502">
        <w:rPr>
          <w:lang w:val="hr-HR"/>
        </w:rPr>
        <w:t>40760152597</w:t>
      </w:r>
      <w:r w:rsidR="00676502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676502">
        <w:rPr>
          <w:lang w:val="hr-HR"/>
        </w:rPr>
        <w:t>31</w:t>
      </w:r>
      <w:r w:rsidR="00A42D2F">
        <w:rPr>
          <w:lang w:val="hr-HR"/>
        </w:rPr>
        <w:t>. srpnja</w:t>
      </w:r>
      <w:r w:rsidR="00EE144B">
        <w:rPr>
          <w:lang w:val="hr-HR"/>
        </w:rPr>
        <w:t xml:space="preserve"> 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676502">
        <w:rPr>
          <w:lang w:val="hr-HR"/>
        </w:rPr>
        <w:t>21.024,01</w:t>
      </w:r>
      <w:r w:rsidR="00A42D2F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 xml:space="preserve">U Splitu </w:t>
      </w:r>
      <w:r w:rsidR="00676502">
        <w:t>27</w:t>
      </w:r>
      <w:r w:rsidR="00A42D2F">
        <w:t>. kolovoza</w:t>
      </w:r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203FB9" w:rsidR="00473132">
    <w:pPr>
      <w:pStyle w:val="Zaglavlje"/>
      <w:jc w:val="center"/>
    </w:pPr>
  </w:p>
  <w:p w:rsidRDefault="00203FB9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BDE"/>
    <w:rsid w:val="000B4D96"/>
    <w:rsid w:val="000F03A8"/>
    <w:rsid w:val="00203FB9"/>
    <w:rsid w:val="00291D1D"/>
    <w:rsid w:val="002F43E6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76502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B56F1"/>
    <w:rsid w:val="00A17F84"/>
    <w:rsid w:val="00A2481E"/>
    <w:rsid w:val="00A429D1"/>
    <w:rsid w:val="00A42D2F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D54741"/>
    <w:rsid w:val="00DD0D50"/>
    <w:rsid w:val="00E146CF"/>
    <w:rsid w:val="00E938A7"/>
    <w:rsid w:val="00EA4F9E"/>
    <w:rsid w:val="00EB6A52"/>
    <w:rsid w:val="00EE144B"/>
    <w:rsid w:val="00F2599E"/>
    <w:rsid w:val="00F31E42"/>
    <w:rsid w:val="00F950A0"/>
    <w:rsid w:val="00FC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203F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FB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FB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FB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FB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203F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FB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FB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FB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FB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St-587/2018</izvorni_sadrzaj>
    <derivirana_varijabla naziv="DomainObject.Predmet.OznakaBroj_1">St-587/2018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429.st.1. SZ</izvorni_sadrzaj>
    <derivirana_varijabla naziv="DomainObject.Predmet.PrimjedbaSuca_1">Čl. 429.st.1. SZ</derivirana_varijabla>
  </DomainObject.Predmet.PrimjedbaSuca>
  <DomainObject.Predmet.ProtustrankaFormated>
    <izvorni_sadrzaj>  VJEČNI DJEČAK društvo s ograničenom odgovornošću, za turizam i ugostiteljstvo</izvorni_sadrzaj>
    <derivirana_varijabla naziv="DomainObject.Predmet.ProtustrankaFormated_1">  VJEČNI DJEČAK društvo s ograničenom odgovornošću, za turizam i ugostiteljstvo</derivirana_varijabla>
  </DomainObject.Predmet.ProtustrankaFormated>
  <DomainObject.Predmet.ProtustrankaFormatedOIB>
    <izvorni_sadrzaj>  VJEČNI DJEČAK društvo s ograničenom odgovornošću, za turizam i ugostiteljstvo, OIB 40760152597</izvorni_sadrzaj>
    <derivirana_varijabla naziv="DomainObject.Predmet.ProtustrankaFormatedOIB_1">  VJEČNI DJEČAK društvo s ograničenom odgovornošću, za turizam i ugostiteljstvo, OIB 40760152597</derivirana_varijabla>
  </DomainObject.Predmet.ProtustrankaFormatedOIB>
  <DomainObject.Predmet.ProtustrankaFormatedWithAdress>
    <izvorni_sadrzaj> VJEČNI DJEČAK društvo s ograničenom odgovornošću, za turizam i ugostiteljstvo, Dubrovačka 18, 21000 Split</izvorni_sadrzaj>
    <derivirana_varijabla naziv="DomainObject.Predmet.ProtustrankaFormatedWithAdress_1"> VJEČNI DJEČAK društvo s ograničenom odgovornošću, za turizam i ugostiteljstvo, Dubrovačka 18, 21000 Split</derivirana_varijabla>
  </DomainObject.Predmet.ProtustrankaFormatedWithAdress>
  <DomainObject.Predmet.ProtustrankaFormatedWithAdressOIB>
    <izvorni_sadrzaj> VJEČNI DJEČAK društvo s ograničenom odgovornošću, za turizam i ugostiteljstvo, OIB 40760152597, Dubrovačka 18, 21000 Split</izvorni_sadrzaj>
    <derivirana_varijabla naziv="DomainObject.Predmet.ProtustrankaFormatedWithAdressOIB_1"> VJEČNI DJEČAK društvo s ograničenom odgovornošću, za turizam i ugostiteljstvo, OIB 40760152597, Dubrovačka 18, 21000 Split</derivirana_varijabla>
  </DomainObject.Predmet.ProtustrankaFormatedWithAdressOIB>
  <DomainObject.Predmet.ProtustrankaWithAdress>
    <izvorni_sadrzaj>VJEČNI DJEČAK društvo s ograničenom odgovornošću, za turizam i ugostiteljstvo Dubrovačka 18, 21000 Split</izvorni_sadrzaj>
    <derivirana_varijabla naziv="DomainObject.Predmet.ProtustrankaWithAdress_1">VJEČNI DJEČAK društvo s ograničenom odgovornošću, za turizam i ugostiteljstvo Dubrovačka 18, 21000 Split</derivirana_varijabla>
  </DomainObject.Predmet.ProtustrankaWithAdress>
  <DomainObject.Predmet.ProtustrankaWithAdressOIB>
    <izvorni_sadrzaj>VJEČNI DJEČAK društvo s ograničenom odgovornošću, za turizam i ugostiteljstvo, OIB 40760152597, Dubrovačka 18, 21000 Split</izvorni_sadrzaj>
    <derivirana_varijabla naziv="DomainObject.Predmet.ProtustrankaWithAdressOIB_1">VJEČNI DJEČAK društvo s ograničenom odgovornošću, za turizam i ugostiteljstvo, OIB 40760152597, Dubrovačka 18, 21000 Split</derivirana_varijabla>
  </DomainObject.Predmet.ProtustrankaWithAdressOIB>
  <DomainObject.Predmet.ProtustrankaNazivFormated>
    <izvorni_sadrzaj>VJEČNI DJEČAK društvo s ograničenom odgovornošću, za turizam i ugostiteljstvo</izvorni_sadrzaj>
    <derivirana_varijabla naziv="DomainObject.Predmet.ProtustrankaNazivFormated_1">VJEČNI DJEČAK društvo s ograničenom odgovornošću, za turizam i ugostiteljstvo</derivirana_varijabla>
  </DomainObject.Predmet.ProtustrankaNazivFormated>
  <DomainObject.Predmet.ProtustrankaNazivFormatedOIB>
    <izvorni_sadrzaj>VJEČNI DJEČAK društvo s ograničenom odgovornošću, za turizam i ugostiteljstvo, OIB 40760152597</izvorni_sadrzaj>
    <derivirana_varijabla naziv="DomainObject.Predmet.ProtustrankaNazivFormatedOIB_1">VJEČNI DJEČAK društvo s ograničenom odgovornošću, za turizam i ugostiteljstvo, OIB 40760152597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21024.01</izvorni_sadrzaj>
    <derivirana_varijabla naziv="DomainObject.Predmet.TrenutnaVrijednost_1">21024.01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VJEČNI DJEČAK društvo s ograničenom odgovornošću, za turizam i ugostiteljstvo</item>
    </izvorni_sadrzaj>
    <derivirana_varijabla naziv="DomainObject.Predmet.ProtuStrankaListFormated_1">
      <item>VJEČNI DJEČAK društvo s ograničenom odgovornošću, za turizam i ugostiteljstvo</item>
    </derivirana_varijabla>
  </DomainObject.Predmet.ProtuStrankaListFormated>
  <DomainObject.Predmet.ProtuStrankaListFormatedOIB>
    <izvorni_sadrzaj>
      <item>VJEČNI DJEČAK društvo s ograničenom odgovornošću, za turizam i ugostiteljstvo, OIB 40760152597</item>
    </izvorni_sadrzaj>
    <derivirana_varijabla naziv="DomainObject.Predmet.ProtuStrankaListFormatedOIB_1">
      <item>VJEČNI DJEČAK društvo s ograničenom odgovornošću, za turizam i ugostiteljstvo, OIB 40760152597</item>
    </derivirana_varijabla>
  </DomainObject.Predmet.ProtuStrankaListFormatedOIB>
  <DomainObject.Predmet.ProtuStrankaListFormatedWithAdress>
    <izvorni_sadrzaj>
      <item>VJEČNI DJEČAK društvo s ograničenom odgovornošću, za turizam i ugostiteljstvo, Dubrovačka 18, 21000 Split</item>
    </izvorni_sadrzaj>
    <derivirana_varijabla naziv="DomainObject.Predmet.ProtuStrankaListFormatedWithAdress_1">
      <item>VJEČNI DJEČAK društvo s ograničenom odgovornošću, za turizam i ugostiteljstvo, Dubrovačka 18, 21000 Split</item>
    </derivirana_varijabla>
  </DomainObject.Predmet.ProtuStrankaListFormatedWithAdress>
  <DomainObject.Predmet.ProtuStrankaListFormatedWithAdressOIB>
    <izvorni_sadrzaj>
      <item>VJEČNI DJEČAK društvo s ograničenom odgovornošću, za turizam i ugostiteljstvo, OIB 40760152597, Dubrovačka 18, 21000 Split</item>
    </izvorni_sadrzaj>
    <derivirana_varijabla naziv="DomainObject.Predmet.ProtuStrankaListFormatedWithAdressOIB_1">
      <item>VJEČNI DJEČAK društvo s ograničenom odgovornošću, za turizam i ugostiteljstvo, OIB 40760152597, Dubrovačka 18, 21000 Split</item>
    </derivirana_varijabla>
  </DomainObject.Predmet.ProtuStrankaListFormatedWithAdressOIB>
  <DomainObject.Predmet.ProtuStrankaListNazivFormated>
    <izvorni_sadrzaj>
      <item>VJEČNI DJEČAK društvo s ograničenom odgovornošću, za turizam i ugostiteljstvo</item>
    </izvorni_sadrzaj>
    <derivirana_varijabla naziv="DomainObject.Predmet.ProtuStrankaListNazivFormated_1">
      <item>VJEČNI DJEČAK društvo s ograničenom odgovornošću, za turizam i ugostiteljstvo</item>
    </derivirana_varijabla>
  </DomainObject.Predmet.ProtuStrankaListNazivFormated>
  <DomainObject.Predmet.ProtuStrankaListNazivFormatedOIB>
    <izvorni_sadrzaj>
      <item>VJEČNI DJEČAK društvo s ograničenom odgovornošću, za turizam i ugostiteljstvo, OIB 40760152597</item>
    </izvorni_sadrzaj>
    <derivirana_varijabla naziv="DomainObject.Predmet.ProtuStrankaListNazivFormatedOIB_1">
      <item>VJEČNI DJEČAK društvo s ograničenom odgovornošću, za turizam i ugostiteljstvo, OIB 40760152597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VJEČNI DJEČAK društvo s ograničenom odgovornošću, za turizam i ugostiteljstvo</izvorni_sadrzaj>
    <derivirana_varijabla naziv="DomainObject.Predmet.ProtustrankaIDrugi_1">VJEČNI DJEČAK društvo s ograničenom odgovornošću,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VJEČNI DJEČAK društvo s ograničenom odgovornošću, za turizam i ugostiteljstvo, OIB 40760152597, Dubrovačka 18, 21000 Split</izvorni_sadrzaj>
    <derivirana_varijabla naziv="DomainObject.Predmet.ProtustrankaIDrugiAdressOIB_1">VJEČNI DJEČAK društvo s ograničenom odgovornošću, za turizam i ugostiteljstvo, OIB 40760152597, Dubrovačka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VJEČNI DJEČAK društvo s ograničenom odgovornošću, za turizam i ugostiteljstvo</item>
      <item>FINANCIJSKA AGENCIJA, RC SPLIT</item>
    </izvorni_sadrzaj>
    <derivirana_varijabla naziv="DomainObject.Predmet.SudioniciListNaziv_1">
      <item>VJEČNI DJEČAK društvo s ograničenom odgovornošću, za turizam i ugostiteljstvo</item>
      <item>FINANCIJSKA AGENCIJA, RC SPLIT</item>
    </derivirana_varijabla>
  </DomainObject.Predmet.SudioniciListNaziv>
  <DomainObject.Predmet.SudioniciListAdressOIB>
    <izvorni_sadrzaj>
      <item>VJEČNI DJEČAK društvo s ograničenom odgovornošću, za turizam i ugostiteljstvo, OIB 40760152597, Dubrovačka 18,21000 Split</item>
      <item>FINANCIJSKA AGENCIJA, RC SPLIT, OIB 85821130368, Mažuranićevo šetalište 24 b,21000 Split</item>
    </izvorni_sadrzaj>
    <derivirana_varijabla naziv="DomainObject.Predmet.SudioniciListAdressOIB_1">
      <item>VJEČNI DJEČAK društvo s ograničenom odgovornošću, za turizam i ugostiteljstvo, OIB 40760152597, Dubrovačka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40760152597</item>
      <item>, OIB 85821130368</item>
    </izvorni_sadrzaj>
    <derivirana_varijabla naziv="DomainObject.Predmet.SudioniciListNazivOIB_1">
      <item>, OIB 40760152597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1762</properties:Characters>
  <properties:Lines>47</properties:Lines>
  <properties:Paragraphs>16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2018-08-24T10:35:00Z</cp:lastPrinted>
  <dcterms:modified xmlns:xsi="http://www.w3.org/2001/XMLSchema-instance" xsi:type="dcterms:W3CDTF">2018-08-27T08:25:00Z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