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a0ca" w14:paraId="9dda0ca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C250B8">
        <w:rPr>
          <w:b/>
          <w:lang w:val="hr-HR"/>
        </w:rPr>
        <w:t>643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C250B8">
        <w:rPr>
          <w:lang w:val="hr-HR"/>
        </w:rPr>
        <w:t>MREŽA UDRUGA OSOBA S INVALIDITETOM DALMACIJE, Split, Teslina 29</w:t>
      </w:r>
      <w:r w:rsidR="00555BE4">
        <w:rPr>
          <w:lang w:val="hr-HR"/>
        </w:rPr>
        <w:t xml:space="preserve">, OIB: </w:t>
      </w:r>
      <w:r w:rsidR="00C250B8">
        <w:rPr>
          <w:lang w:val="hr-HR"/>
        </w:rPr>
        <w:t>62105951124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984221">
        <w:rPr>
          <w:lang w:val="hr-HR"/>
        </w:rPr>
        <w:t>12. srpnja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250B8">
        <w:rPr>
          <w:lang w:val="hr-HR"/>
        </w:rPr>
        <w:t>MREŽA UDRUGA OSOBA S INVALIDITETOM DALMACIJE, Split, Teslina 29, OIB: 62105951124</w:t>
      </w:r>
      <w:r w:rsidR="00B70173">
        <w:rPr>
          <w:lang w:val="hr-HR"/>
        </w:rPr>
        <w:t xml:space="preserve">, na dan </w:t>
      </w:r>
      <w:r w:rsidR="00C250B8">
        <w:rPr>
          <w:lang w:val="hr-HR"/>
        </w:rPr>
        <w:t>5. lipnja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D0225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C250B8">
        <w:rPr>
          <w:lang w:val="hr-HR"/>
        </w:rPr>
        <w:t>185.392,38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984221">
        <w:rPr>
          <w:lang w:val="hr-HR"/>
        </w:rPr>
        <w:t>12. srpnja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13C9"/>
    <w:rsid w:val="00814D5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22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B3CC8"/>
    <w:rsid w:val="00FC2C6D"/>
    <w:rsid w:val="00FD0225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3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CC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3CC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3CC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3CC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St-643/2017</izvorni_sadrzaj>
    <derivirana_varijabla naziv="DomainObject.Predmet.OznakaBroj_1">St-643/2017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MREŽA UDRUGA OSOBA S INVALIDITETOM DALMACIJE</izvorni_sadrzaj>
    <derivirana_varijabla naziv="DomainObject.Predmet.ProtustrankaFormated_1">  MREŽA UDRUGA OSOBA S INVALIDITETOM DALMACIJE</derivirana_varijabla>
  </DomainObject.Predmet.ProtustrankaFormated>
  <DomainObject.Predmet.ProtustrankaFormatedOIB>
    <izvorni_sadrzaj>  MREŽA UDRUGA OSOBA S INVALIDITETOM DALMACIJE, OIB 62105951124</izvorni_sadrzaj>
    <derivirana_varijabla naziv="DomainObject.Predmet.ProtustrankaFormatedOIB_1">  MREŽA UDRUGA OSOBA S INVALIDITETOM DALMACIJE, OIB 62105951124</derivirana_varijabla>
  </DomainObject.Predmet.ProtustrankaFormatedOIB>
  <DomainObject.Predmet.ProtustrankaFormatedWithAdress>
    <izvorni_sadrzaj> MREŽA UDRUGA OSOBA S INVALIDITETOM DALMACIJE, Teslina 29, 21000 Split</izvorni_sadrzaj>
    <derivirana_varijabla naziv="DomainObject.Predmet.ProtustrankaFormatedWithAdress_1"> MREŽA UDRUGA OSOBA S INVALIDITETOM DALMACIJE, Teslina 29, 21000 Split</derivirana_varijabla>
  </DomainObject.Predmet.ProtustrankaFormatedWithAdress>
  <DomainObject.Predmet.ProtustrankaFormatedWithAdressOIB>
    <izvorni_sadrzaj> MREŽA UDRUGA OSOBA S INVALIDITETOM DALMACIJE, OIB 62105951124, Teslina 29, 21000 Split</izvorni_sadrzaj>
    <derivirana_varijabla naziv="DomainObject.Predmet.ProtustrankaFormatedWithAdressOIB_1"> MREŽA UDRUGA OSOBA S INVALIDITETOM DALMACIJE, OIB 62105951124, Teslina 29, 21000 Split</derivirana_varijabla>
  </DomainObject.Predmet.ProtustrankaFormatedWithAdressOIB>
  <DomainObject.Predmet.ProtustrankaWithAdress>
    <izvorni_sadrzaj>MREŽA UDRUGA OSOBA S INVALIDITETOM DALMACIJE Teslina 29, 21000 Split</izvorni_sadrzaj>
    <derivirana_varijabla naziv="DomainObject.Predmet.ProtustrankaWithAdress_1">MREŽA UDRUGA OSOBA S INVALIDITETOM DALMACIJE Teslina 29, 21000 Split</derivirana_varijabla>
  </DomainObject.Predmet.ProtustrankaWithAdress>
  <DomainObject.Predmet.ProtustrankaWithAdressOIB>
    <izvorni_sadrzaj>MREŽA UDRUGA OSOBA S INVALIDITETOM DALMACIJE, OIB 62105951124, Teslina 29, 21000 Split</izvorni_sadrzaj>
    <derivirana_varijabla naziv="DomainObject.Predmet.ProtustrankaWithAdressOIB_1">MREŽA UDRUGA OSOBA S INVALIDITETOM DALMACIJE, OIB 62105951124, Teslina 29, 21000 Split</derivirana_varijabla>
  </DomainObject.Predmet.ProtustrankaWithAdressOIB>
  <DomainObject.Predmet.ProtustrankaNazivFormated>
    <izvorni_sadrzaj>MREŽA UDRUGA OSOBA S INVALIDITETOM DALMACIJE</izvorni_sadrzaj>
    <derivirana_varijabla naziv="DomainObject.Predmet.ProtustrankaNazivFormated_1">MREŽA UDRUGA OSOBA S INVALIDITETOM DALMACIJE</derivirana_varijabla>
  </DomainObject.Predmet.ProtustrankaNazivFormated>
  <DomainObject.Predmet.ProtustrankaNazivFormatedOIB>
    <izvorni_sadrzaj>MREŽA UDRUGA OSOBA S INVALIDITETOM DALMACIJE, OIB 62105951124</izvorni_sadrzaj>
    <derivirana_varijabla naziv="DomainObject.Predmet.ProtustrankaNazivFormatedOIB_1">MREŽA UDRUGA OSOBA S INVALIDITETOM DALMACIJE, OIB 62105951124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185392.38</izvorni_sadrzaj>
    <derivirana_varijabla naziv="DomainObject.Predmet.TrenutnaVrijednost_1">185392.38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MREŽA UDRUGA OSOBA S INVALIDITETOM DALMACIJE</item>
    </izvorni_sadrzaj>
    <derivirana_varijabla naziv="DomainObject.Predmet.ProtuStrankaListFormated_1">
      <item>MREŽA UDRUGA OSOBA S INVALIDITETOM DALMACIJE</item>
    </derivirana_varijabla>
  </DomainObject.Predmet.ProtuStrankaListFormated>
  <DomainObject.Predmet.ProtuStrankaListFormatedOIB>
    <izvorni_sadrzaj>
      <item>MREŽA UDRUGA OSOBA S INVALIDITETOM DALMACIJE, OIB 62105951124</item>
    </izvorni_sadrzaj>
    <derivirana_varijabla naziv="DomainObject.Predmet.ProtuStrankaListFormatedOIB_1">
      <item>MREŽA UDRUGA OSOBA S INVALIDITETOM DALMACIJE, OIB 62105951124</item>
    </derivirana_varijabla>
  </DomainObject.Predmet.ProtuStrankaListFormatedOIB>
  <DomainObject.Predmet.ProtuStrankaListFormatedWithAdress>
    <izvorni_sadrzaj>
      <item>MREŽA UDRUGA OSOBA S INVALIDITETOM DALMACIJE, Teslina 29, 21000 Split</item>
    </izvorni_sadrzaj>
    <derivirana_varijabla naziv="DomainObject.Predmet.ProtuStrankaListFormatedWithAdress_1">
      <item>MREŽA UDRUGA OSOBA S INVALIDITETOM DALMACIJE, Teslina 29, 21000 Split</item>
    </derivirana_varijabla>
  </DomainObject.Predmet.ProtuStrankaListFormatedWithAdress>
  <DomainObject.Predmet.ProtuStrankaListFormatedWithAdressOIB>
    <izvorni_sadrzaj>
      <item>MREŽA UDRUGA OSOBA S INVALIDITETOM DALMACIJE, OIB 62105951124, Teslina 29, 21000 Split</item>
    </izvorni_sadrzaj>
    <derivirana_varijabla naziv="DomainObject.Predmet.ProtuStrankaListFormatedWithAdressOIB_1">
      <item>MREŽA UDRUGA OSOBA S INVALIDITETOM DALMACIJE, OIB 62105951124, Teslina 29, 21000 Split</item>
    </derivirana_varijabla>
  </DomainObject.Predmet.ProtuStrankaListFormatedWithAdressOIB>
  <DomainObject.Predmet.ProtuStrankaListNazivFormated>
    <izvorni_sadrzaj>
      <item>MREŽA UDRUGA OSOBA S INVALIDITETOM DALMACIJE</item>
    </izvorni_sadrzaj>
    <derivirana_varijabla naziv="DomainObject.Predmet.ProtuStrankaListNazivFormated_1">
      <item>MREŽA UDRUGA OSOBA S INVALIDITETOM DALMACIJE</item>
    </derivirana_varijabla>
  </DomainObject.Predmet.ProtuStrankaListNazivFormated>
  <DomainObject.Predmet.ProtuStrankaListNazivFormatedOIB>
    <izvorni_sadrzaj>
      <item>MREŽA UDRUGA OSOBA S INVALIDITETOM DALMACIJE, OIB 62105951124</item>
    </izvorni_sadrzaj>
    <derivirana_varijabla naziv="DomainObject.Predmet.ProtuStrankaListNazivFormatedOIB_1">
      <item>MREŽA UDRUGA OSOBA S INVALIDITETOM DALMACIJE, OIB 62105951124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MREŽA UDRUGA OSOBA S INVALIDITETOM DALMACIJE</izvorni_sadrzaj>
    <derivirana_varijabla naziv="DomainObject.Predmet.ProtustrankaIDrugi_1">MREŽA UDRUGA OSOBA S INVALIDITETOM DALMACIJE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MREŽA UDRUGA OSOBA S INVALIDITETOM DALMACIJE, OIB 62105951124, Teslina 29, 21000 Split</izvorni_sadrzaj>
    <derivirana_varijabla naziv="DomainObject.Predmet.ProtustrankaIDrugiAdressOIB_1">MREŽA UDRUGA OSOBA S INVALIDITETOM DALMACIJE, OIB 62105951124, Teslina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MREŽA UDRUGA OSOBA S INVALIDITETOM DALMACIJE</item>
      <item>FINANCIJSKA AGENCIJA, RC SPLIT</item>
    </izvorni_sadrzaj>
    <derivirana_varijabla naziv="DomainObject.Predmet.SudioniciListNaziv_1">
      <item>MREŽA UDRUGA OSOBA S INVALIDITETOM DALMACIJE</item>
      <item>FINANCIJSKA AGENCIJA, RC SPLIT</item>
    </derivirana_varijabla>
  </DomainObject.Predmet.SudioniciListNaziv>
  <DomainObject.Predmet.SudioniciListAdressOIB>
    <izvorni_sadrzaj>
      <item>MREŽA UDRUGA OSOBA S INVALIDITETOM DALMACIJE, OIB 62105951124, Teslina 29,21000 Split</item>
      <item>FINANCIJSKA AGENCIJA, RC SPLIT, OIB 85821130368, Mažuranićevo šetalište 24 b,21000 Split</item>
    </izvorni_sadrzaj>
    <derivirana_varijabla naziv="DomainObject.Predmet.SudioniciListAdressOIB_1">
      <item>MREŽA UDRUGA OSOBA S INVALIDITETOM DALMACIJE, OIB 62105951124, Teslina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62105951124</item>
      <item>, OIB 85821130368</item>
    </izvorni_sadrzaj>
    <derivirana_varijabla naziv="DomainObject.Predmet.SudioniciListNazivOIB_1">
      <item>, OIB 62105951124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6B5E2C-A261-4365-A399-EAB809BAAA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334</properties:Words>
  <properties:Characters>1787</properties:Characters>
  <properties:Lines>50</properties:Lines>
  <properties:Paragraphs>16</properties:Paragraphs>
  <properties:TotalTime>320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2017-07-12T09:43:00Z</cp:lastPrinted>
  <dcterms:modified xmlns:xsi="http://www.w3.org/2001/XMLSchema-instance" xsi:type="dcterms:W3CDTF">2017-07-12T09:50:00Z</dcterms:modified>
  <cp:revision>164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